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434F32" w14:textId="77777777" w:rsidR="009F42E5" w:rsidRPr="009936B1" w:rsidRDefault="0044310D" w:rsidP="009936B1">
      <w:pPr>
        <w:pStyle w:val="Heading1"/>
      </w:pPr>
      <w:r w:rsidRPr="009936B1">
        <w:rPr>
          <w:noProof/>
        </w:rPr>
        <mc:AlternateContent>
          <mc:Choice Requires="wps">
            <w:drawing>
              <wp:inline distT="0" distB="0" distL="0" distR="0" wp14:anchorId="0BB379E6" wp14:editId="7F581A08">
                <wp:extent cx="4420800" cy="504000"/>
                <wp:effectExtent l="57150" t="133350" r="56515" b="125095"/>
                <wp:docPr id="1" name="Rectangle 1" descr="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0000">
                          <a:off x="0" y="0"/>
                          <a:ext cx="4420800" cy="5040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  <a:scene3d>
                          <a:camera prst="orthographicFront"/>
                          <a:lightRig rig="threePt" dir="t"/>
                        </a:scene3d>
                        <a:sp3d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id w:val="-1776859571"/>
                              <w:placeholder>
                                <w:docPart w:val="601A9A9040224BA3A02E8E5CF482A4D0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14:paraId="69821786" w14:textId="77777777" w:rsidR="002203E4" w:rsidRPr="00D85656" w:rsidRDefault="00D85656" w:rsidP="00D85656">
                                <w:pPr>
                                  <w:pStyle w:val="Heading1"/>
                                </w:pPr>
                                <w:r w:rsidRPr="00D85656">
                                  <w:t xml:space="preserve">Parent </w:t>
                                </w:r>
                                <w:r w:rsidR="00FD2BBB">
                                  <w:t>Teacher Association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BB379E6" id="Rectangle 1" o:spid="_x0000_s1026" alt="Rectangle" style="width:348.1pt;height:39.7pt;rotation:2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" fillcolor="#ddd1a2 [3214]" stroked="f" strokeweight="1pt">
                <v:textbox>
                  <w:txbxContent>
                    <w:sdt>
                      <w:sdtPr>
                        <w:id w:val="-1776859571"/>
                        <w:placeholder>
                          <w:docPart w:val="601A9A9040224BA3A02E8E5CF482A4D0"/>
                        </w:placeholder>
                        <w:temporary/>
                        <w:showingPlcHdr/>
                        <w15:appearance w15:val="hidden"/>
                      </w:sdtPr>
                      <w:sdtEndPr/>
                      <w:sdtContent>
                        <w:p w14:paraId="69821786" w14:textId="77777777" w:rsidR="002203E4" w:rsidRPr="00D85656" w:rsidRDefault="00D85656" w:rsidP="00D85656">
                          <w:pPr>
                            <w:pStyle w:val="Heading1"/>
                          </w:pPr>
                          <w:r w:rsidRPr="00D85656">
                            <w:t xml:space="preserve">Parent </w:t>
                          </w:r>
                          <w:r w:rsidR="00FD2BBB">
                            <w:t>Teacher Association</w:t>
                          </w:r>
                        </w:p>
                      </w:sdtContent>
                    </w:sdt>
                  </w:txbxContent>
                </v:textbox>
                <w10:anchorlock/>
              </v:rect>
            </w:pict>
          </mc:Fallback>
        </mc:AlternateContent>
      </w:r>
    </w:p>
    <w:sdt>
      <w:sdtPr>
        <w:id w:val="1442722983"/>
        <w:placeholder>
          <w:docPart w:val="C9AD10E5861D4653A20133FBA1775A90"/>
        </w:placeholder>
        <w:temporary/>
        <w:showingPlcHdr/>
        <w15:appearance w15:val="hidden"/>
      </w:sdtPr>
      <w:sdtEndPr/>
      <w:sdtContent>
        <w:p w14:paraId="6C42175D" w14:textId="77777777" w:rsidR="006E1C2C" w:rsidRDefault="004F790A" w:rsidP="009936B1">
          <w:pPr>
            <w:pStyle w:val="Title"/>
          </w:pPr>
          <w:r w:rsidRPr="004F790A">
            <w:t>Valentine’s Day Party</w:t>
          </w:r>
        </w:p>
      </w:sdtContent>
    </w:sdt>
    <w:tbl>
      <w:tblPr>
        <w:tblW w:w="5000" w:type="pct"/>
        <w:tblLook w:val="0600" w:firstRow="0" w:lastRow="0" w:firstColumn="0" w:lastColumn="0" w:noHBand="1" w:noVBand="1"/>
        <w:tblDescription w:val="Layout table"/>
      </w:tblPr>
      <w:tblGrid>
        <w:gridCol w:w="5043"/>
        <w:gridCol w:w="5043"/>
      </w:tblGrid>
      <w:tr w:rsidR="00322DE7" w:rsidRPr="00322DE7" w14:paraId="4A15CBF2" w14:textId="77777777" w:rsidTr="007A33BB">
        <w:trPr>
          <w:trHeight w:val="3628"/>
        </w:trPr>
        <w:tc>
          <w:tcPr>
            <w:tcW w:w="5038" w:type="dxa"/>
          </w:tcPr>
          <w:p w14:paraId="3E8741B2" w14:textId="77777777" w:rsidR="00322DE7" w:rsidRPr="00322DE7" w:rsidRDefault="00322DE7" w:rsidP="00322DE7">
            <w:r w:rsidRPr="00322DE7">
              <w:rPr>
                <w:noProof/>
              </w:rPr>
              <mc:AlternateContent>
                <mc:Choice Requires="wpg">
                  <w:drawing>
                    <wp:inline distT="0" distB="0" distL="0" distR="0" wp14:anchorId="71EBAEEC" wp14:editId="79A2840C">
                      <wp:extent cx="2678508" cy="790603"/>
                      <wp:effectExtent l="57150" t="95250" r="83820" b="257175"/>
                      <wp:docPr id="6" name="Group 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78508" cy="790603"/>
                                <a:chOff x="0" y="0"/>
                                <a:chExt cx="2678508" cy="790603"/>
                              </a:xfrm>
                            </wpg:grpSpPr>
                            <wps:wsp>
                              <wps:cNvPr id="2" name="Rectangle 2" descr="Rectangle"/>
                              <wps:cNvSpPr/>
                              <wps:spPr>
                                <a:xfrm rot="21360000" flipH="1">
                                  <a:off x="0" y="0"/>
                                  <a:ext cx="15048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2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id w:val="326556937"/>
                                      <w:temporary/>
                                      <w:showingPlcHdr/>
                                      <w15:appearance w15:val="hidden"/>
                                    </w:sdtPr>
                                    <w:sdtEndPr/>
                                    <w:sdtContent>
                                      <w:p w14:paraId="69640D1E" w14:textId="77777777" w:rsidR="00322DE7" w:rsidRPr="00322DE7" w:rsidRDefault="00D85656" w:rsidP="00322DE7">
                                        <w:pPr>
                                          <w:pStyle w:val="Heading1"/>
                                          <w:rPr>
                                            <w:lang w:val="en-AU"/>
                                          </w:rPr>
                                        </w:pPr>
                                        <w:r w:rsidRPr="00D85656">
                                          <w:t>P</w:t>
                                        </w:r>
                                        <w:r>
                                          <w:t>rizes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Rectangle 3" descr="Rectangle"/>
                              <wps:cNvSpPr/>
                              <wps:spPr>
                                <a:xfrm rot="20580000" flipH="1">
                                  <a:off x="1173708" y="286603"/>
                                  <a:ext cx="15048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id w:val="-1490096029"/>
                                      <w:temporary/>
                                      <w:showingPlcHdr/>
                                      <w15:appearance w15:val="hidden"/>
                                    </w:sdtPr>
                                    <w:sdtEndPr/>
                                    <w:sdtContent>
                                      <w:p w14:paraId="5705EACB" w14:textId="77777777" w:rsidR="00322DE7" w:rsidRPr="00322DE7" w:rsidRDefault="00357000" w:rsidP="00D85656">
                                        <w:pPr>
                                          <w:pStyle w:val="Heading1"/>
                                          <w:rPr>
                                            <w:lang w:val="en-AU"/>
                                          </w:rPr>
                                        </w:pPr>
                                        <w:r>
                                          <w:t>Games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EBAEEC" id="Group 6" o:spid="_x0000_s1027" style="width:210.9pt;height:62.25pt;mso-position-horizontal-relative:char;mso-position-vertical-relative:line" coordsize="26785,7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">
                      <v:rect id="Rectangle 2" o:spid="_x0000_s1028" alt="Rectangle" style="position:absolute;width:15048;height:5040;rotation: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" fillcolor="#ddd1a2 [3214]" stroked="f" strokeweight="1pt">
                        <v:textbox>
                          <w:txbxContent>
                            <w:sdt>
                              <w:sdtPr>
                                <w:id w:val="326556937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p w14:paraId="69640D1E" w14:textId="77777777" w:rsidR="00322DE7" w:rsidRPr="00322DE7" w:rsidRDefault="00D85656" w:rsidP="00322DE7">
                                  <w:pPr>
                                    <w:pStyle w:val="Heading1"/>
                                    <w:rPr>
                                      <w:lang w:val="en-AU"/>
                                    </w:rPr>
                                  </w:pPr>
                                  <w:r w:rsidRPr="00D85656">
                                    <w:t>P</w:t>
                                  </w:r>
                                  <w:r>
                                    <w:t>rizes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  <v:rect id="Rectangle 3" o:spid="_x0000_s1029" alt="Rectangle" style="position:absolute;left:11737;top:2866;width:15048;height:5040;rotation:1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" fillcolor="white [3213]" stroked="f" strokeweight="1pt">
                        <v:textbox>
                          <w:txbxContent>
                            <w:sdt>
                              <w:sdtPr>
                                <w:id w:val="-1490096029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p w14:paraId="5705EACB" w14:textId="77777777" w:rsidR="00322DE7" w:rsidRPr="00322DE7" w:rsidRDefault="00357000" w:rsidP="00D85656">
                                  <w:pPr>
                                    <w:pStyle w:val="Heading1"/>
                                    <w:rPr>
                                      <w:lang w:val="en-AU"/>
                                    </w:rPr>
                                  </w:pPr>
                                  <w:r>
                                    <w:t>Games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038" w:type="dxa"/>
          </w:tcPr>
          <w:p w14:paraId="65F02DB1" w14:textId="77777777" w:rsidR="00322DE7" w:rsidRPr="00322DE7" w:rsidRDefault="00322DE7" w:rsidP="007A33BB">
            <w:pPr>
              <w:jc w:val="right"/>
            </w:pPr>
          </w:p>
        </w:tc>
        <w:bookmarkStart w:id="0" w:name="_GoBack"/>
        <w:bookmarkEnd w:id="0"/>
      </w:tr>
      <w:tr w:rsidR="00322DE7" w:rsidRPr="00322DE7" w14:paraId="45BC9C33" w14:textId="77777777" w:rsidTr="007A33BB">
        <w:trPr>
          <w:trHeight w:val="2665"/>
        </w:trPr>
        <w:tc>
          <w:tcPr>
            <w:tcW w:w="5038" w:type="dxa"/>
          </w:tcPr>
          <w:p w14:paraId="413DEB4A" w14:textId="77777777" w:rsidR="00322DE7" w:rsidRPr="002342E7" w:rsidRDefault="00322DE7" w:rsidP="002342E7"/>
        </w:tc>
        <w:tc>
          <w:tcPr>
            <w:tcW w:w="5038" w:type="dxa"/>
          </w:tcPr>
          <w:p w14:paraId="7F7850B1" w14:textId="77777777" w:rsidR="00322DE7" w:rsidRPr="00322DE7" w:rsidRDefault="00322DE7" w:rsidP="007A33BB">
            <w:pPr>
              <w:jc w:val="right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AB0CB59" wp14:editId="1B761370">
                      <wp:extent cx="1504800" cy="1240979"/>
                      <wp:effectExtent l="76200" t="209550" r="76835" b="168910"/>
                      <wp:docPr id="10" name="Group 10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04800" cy="1240979"/>
                                <a:chOff x="0" y="0"/>
                                <a:chExt cx="1504800" cy="1240979"/>
                              </a:xfrm>
                            </wpg:grpSpPr>
                            <wps:wsp>
                              <wps:cNvPr id="4" name="Rectangle 4" descr="Rectangle"/>
                              <wps:cNvSpPr/>
                              <wps:spPr>
                                <a:xfrm rot="21000000" flipH="1">
                                  <a:off x="0" y="736979"/>
                                  <a:ext cx="15048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D5D98B8" w14:textId="77777777" w:rsidR="00322DE7" w:rsidRPr="00322DE7" w:rsidRDefault="00EC2C51" w:rsidP="00357000">
                                    <w:pPr>
                                      <w:pStyle w:val="Heading1"/>
                                      <w:rPr>
                                        <w:lang w:val="en-AU"/>
                                      </w:rPr>
                                    </w:pPr>
                                    <w:sdt>
                                      <w:sdtPr>
                                        <w:id w:val="330880857"/>
                                        <w:temporary/>
                                        <w:showingPlcHdr/>
                                        <w15:appearance w15:val="hidden"/>
                                      </w:sdtPr>
                                      <w:sdtEndPr/>
                                      <w:sdtContent>
                                        <w:r w:rsidR="00357000">
                                          <w:t>Cookies</w:t>
                                        </w:r>
                                      </w:sdtContent>
                                    </w:sdt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" name="Rectangle 7" descr="Rectangle"/>
                              <wps:cNvSpPr/>
                              <wps:spPr>
                                <a:xfrm rot="840000">
                                  <a:off x="54591" y="0"/>
                                  <a:ext cx="1332000" cy="504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2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id w:val="-2140860337"/>
                                      <w:temporary/>
                                      <w:showingPlcHdr/>
                                      <w15:appearance w15:val="hidden"/>
                                    </w:sdtPr>
                                    <w:sdtEndPr/>
                                    <w:sdtContent>
                                      <w:p w14:paraId="146B0F1A" w14:textId="77777777" w:rsidR="00322DE7" w:rsidRPr="00322DE7" w:rsidRDefault="00357000" w:rsidP="00322DE7">
                                        <w:pPr>
                                          <w:pStyle w:val="Heading1"/>
                                          <w:rPr>
                                            <w:lang w:val="en-AU"/>
                                          </w:rPr>
                                        </w:pPr>
                                        <w:r w:rsidRPr="00D85656">
                                          <w:t>P</w:t>
                                        </w:r>
                                        <w:r>
                                          <w:t>unch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B0CB59" id="Group 10" o:spid="_x0000_s1030" style="width:118.5pt;height:97.7pt;mso-position-horizontal-relative:char;mso-position-vertical-relative:line" coordsize="15048,12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">
                      <v:rect id="Rectangle 4" o:spid="_x0000_s1031" alt="Rectangle" style="position:absolute;top:7369;width:15048;height:5040;rotation:1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" fillcolor="white [3213]" stroked="f" strokeweight="1pt">
                        <v:textbox>
                          <w:txbxContent>
                            <w:p w14:paraId="2D5D98B8" w14:textId="77777777" w:rsidR="00322DE7" w:rsidRPr="00322DE7" w:rsidRDefault="00EC2C51" w:rsidP="00357000">
                              <w:pPr>
                                <w:pStyle w:val="Heading1"/>
                                <w:rPr>
                                  <w:lang w:val="en-AU"/>
                                </w:rPr>
                              </w:pPr>
                              <w:sdt>
                                <w:sdtPr>
                                  <w:id w:val="330880857"/>
                                  <w:temporary/>
                                  <w:showingPlcHdr/>
                                  <w15:appearance w15:val="hidden"/>
                                </w:sdtPr>
                                <w:sdtEndPr/>
                                <w:sdtContent>
                                  <w:r w:rsidR="00357000">
                                    <w:t>Cookies</w:t>
                                  </w:r>
                                </w:sdtContent>
                              </w:sdt>
                            </w:p>
                          </w:txbxContent>
                        </v:textbox>
                      </v:rect>
                      <v:rect id="Rectangle 7" o:spid="_x0000_s1032" alt="Rectangle" style="position:absolute;left:545;width:13320;height:5040;rotation: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" fillcolor="#ddd1a2 [3214]" stroked="f" strokeweight="1pt">
                        <v:textbox>
                          <w:txbxContent>
                            <w:sdt>
                              <w:sdtPr>
                                <w:id w:val="-2140860337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p w14:paraId="146B0F1A" w14:textId="77777777" w:rsidR="00322DE7" w:rsidRPr="00322DE7" w:rsidRDefault="00357000" w:rsidP="00322DE7">
                                  <w:pPr>
                                    <w:pStyle w:val="Heading1"/>
                                    <w:rPr>
                                      <w:lang w:val="en-AU"/>
                                    </w:rPr>
                                  </w:pPr>
                                  <w:r w:rsidRPr="00D85656">
                                    <w:t>P</w:t>
                                  </w:r>
                                  <w:r>
                                    <w:t>unch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322DE7" w:rsidRPr="00322DE7" w14:paraId="138B1501" w14:textId="77777777" w:rsidTr="007A33BB">
        <w:tc>
          <w:tcPr>
            <w:tcW w:w="5038" w:type="dxa"/>
          </w:tcPr>
          <w:p w14:paraId="6FC11AC7" w14:textId="77777777" w:rsidR="00630A39" w:rsidRPr="009936B1" w:rsidRDefault="00EC2C51" w:rsidP="00630A39">
            <w:pPr>
              <w:pStyle w:val="Heading2"/>
            </w:pPr>
            <w:sdt>
              <w:sdtPr>
                <w:id w:val="1841197543"/>
                <w:placeholder>
                  <w:docPart w:val="C9EA683E7699460596B100DB40610833"/>
                </w:placeholder>
                <w:temporary/>
                <w:showingPlcHdr/>
                <w15:appearance w15:val="hidden"/>
              </w:sdtPr>
              <w:sdtEndPr/>
              <w:sdtContent>
                <w:r w:rsidR="00357000" w:rsidRPr="00357000">
                  <w:t>14</w:t>
                </w:r>
              </w:sdtContent>
            </w:sdt>
            <w:r w:rsidR="00630A39" w:rsidRPr="009936B1">
              <w:t xml:space="preserve"> </w:t>
            </w:r>
            <w:sdt>
              <w:sdtPr>
                <w:rPr>
                  <w:rStyle w:val="Heading1Char"/>
                  <w:rFonts w:asciiTheme="minorHAnsi" w:hAnsiTheme="minorHAnsi"/>
                </w:rPr>
                <w:id w:val="1406725211"/>
                <w:placeholder>
                  <w:docPart w:val="128294D8D60F47618F1C3E0DA8FC8D19"/>
                </w:placeholder>
                <w:temporary/>
                <w:showingPlcHdr/>
                <w15:appearance w15:val="hidden"/>
              </w:sdtPr>
              <w:sdtEndPr>
                <w:rPr>
                  <w:rStyle w:val="Heading1Char"/>
                </w:rPr>
              </w:sdtEndPr>
              <w:sdtContent>
                <w:r w:rsidR="00357000" w:rsidRPr="00357000">
                  <w:rPr>
                    <w:rStyle w:val="Heading1Char"/>
                    <w:rFonts w:asciiTheme="minorHAnsi" w:hAnsiTheme="minorHAnsi"/>
                  </w:rPr>
                  <w:t>Feb</w:t>
                </w:r>
              </w:sdtContent>
            </w:sdt>
            <w:r w:rsidR="00630A39" w:rsidRPr="009936B1">
              <w:t xml:space="preserve"> </w:t>
            </w:r>
            <w:sdt>
              <w:sdtPr>
                <w:id w:val="-1411387598"/>
                <w:placeholder>
                  <w:docPart w:val="3CE50A7994E64284BA82E571FC054466"/>
                </w:placeholder>
                <w:temporary/>
                <w:showingPlcHdr/>
                <w15:appearance w15:val="hidden"/>
              </w:sdtPr>
              <w:sdtEndPr/>
              <w:sdtContent>
                <w:r w:rsidR="00357000" w:rsidRPr="009936B1">
                  <w:t>2-4</w:t>
                </w:r>
              </w:sdtContent>
            </w:sdt>
            <w:r w:rsidR="00630A39" w:rsidRPr="009936B1">
              <w:t xml:space="preserve"> </w:t>
            </w:r>
            <w:sdt>
              <w:sdtPr>
                <w:rPr>
                  <w:rStyle w:val="Heading1Char"/>
                  <w:rFonts w:asciiTheme="minorHAnsi" w:hAnsiTheme="minorHAnsi"/>
                </w:rPr>
                <w:id w:val="1260337012"/>
                <w:placeholder>
                  <w:docPart w:val="997C7CDD25394CF99693C6E6A4E7F5C9"/>
                </w:placeholder>
                <w:temporary/>
                <w:showingPlcHdr/>
                <w15:appearance w15:val="hidden"/>
              </w:sdtPr>
              <w:sdtEndPr>
                <w:rPr>
                  <w:rStyle w:val="Heading1Char"/>
                </w:rPr>
              </w:sdtEndPr>
              <w:sdtContent>
                <w:r w:rsidR="00357000" w:rsidRPr="00357000">
                  <w:rPr>
                    <w:rStyle w:val="Heading1Char"/>
                    <w:rFonts w:asciiTheme="minorHAnsi" w:hAnsiTheme="minorHAnsi"/>
                  </w:rPr>
                  <w:t>P.M.</w:t>
                </w:r>
              </w:sdtContent>
            </w:sdt>
          </w:p>
          <w:p w14:paraId="5E2D44B8" w14:textId="77777777" w:rsidR="00322DE7" w:rsidRPr="00630A39" w:rsidRDefault="00EC2C51" w:rsidP="00357000">
            <w:pPr>
              <w:pStyle w:val="Heading2"/>
              <w:rPr>
                <w:rFonts w:asciiTheme="minorHAnsi" w:hAnsiTheme="minorHAnsi"/>
              </w:rPr>
            </w:pPr>
            <w:sdt>
              <w:sdtPr>
                <w:id w:val="3255987"/>
                <w:placeholder>
                  <w:docPart w:val="5E950482D244450F8E8048F613861674"/>
                </w:placeholder>
                <w:temporary/>
                <w:showingPlcHdr/>
                <w15:appearance w15:val="hidden"/>
              </w:sdtPr>
              <w:sdtEndPr/>
              <w:sdtContent>
                <w:r w:rsidR="00357000" w:rsidRPr="009936B1">
                  <w:t>in the</w:t>
                </w:r>
                <w:r w:rsidR="00357000">
                  <w:t xml:space="preserve"> cafeteria</w:t>
                </w:r>
              </w:sdtContent>
            </w:sdt>
          </w:p>
        </w:tc>
        <w:tc>
          <w:tcPr>
            <w:tcW w:w="5038" w:type="dxa"/>
          </w:tcPr>
          <w:p w14:paraId="09B22D93" w14:textId="77777777" w:rsidR="00322DE7" w:rsidRPr="00322DE7" w:rsidRDefault="00630A39" w:rsidP="007A33BB">
            <w:pPr>
              <w:jc w:val="right"/>
            </w:pPr>
            <w:r w:rsidRPr="009936B1">
              <w:rPr>
                <w:noProof/>
              </w:rPr>
              <mc:AlternateContent>
                <mc:Choice Requires="wps">
                  <w:drawing>
                    <wp:inline distT="0" distB="0" distL="0" distR="0" wp14:anchorId="1BD47E11" wp14:editId="41F50580">
                      <wp:extent cx="2818800" cy="1519200"/>
                      <wp:effectExtent l="114300" t="171450" r="114935" b="176530"/>
                      <wp:docPr id="9" name="Rectangle 9" descr="Rectangle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300000" flipH="1">
                                <a:off x="0" y="0"/>
                                <a:ext cx="2818800" cy="1519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  <a:scene3d>
                                <a:camera prst="orthographicFront"/>
                                <a:lightRig rig="threePt" dir="t"/>
                              </a:scene3d>
                              <a:sp3d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id w:val="639687141"/>
                                    <w:temporary/>
                                    <w:showingPlcHdr/>
                                    <w15:appearance w15:val="hidden"/>
                                  </w:sdtPr>
                                  <w:sdtEndPr/>
                                  <w:sdtContent>
                                    <w:p w14:paraId="28623FFF" w14:textId="77777777" w:rsidR="00630A39" w:rsidRPr="00D85656" w:rsidRDefault="00D85656" w:rsidP="00630A39">
                                      <w:pPr>
                                        <w:jc w:val="center"/>
                                      </w:pPr>
                                      <w:r w:rsidRPr="00D85656">
                                        <w:t>To replace the background image on the flyer, double click in the header and select the image. Choose “Fill” from the shortcut menu and choose “Picture” from the list.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BD47E11" id="Rectangle 9" o:spid="_x0000_s1033" alt="Rectangle" style="width:221.95pt;height:119.6pt;rotation:5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" fillcolor="#078389 [3215]" stroked="f" strokeweight="1pt">
                      <v:textbox>
                        <w:txbxContent>
                          <w:sdt>
                            <w:sdtPr>
                              <w:id w:val="639687141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14:paraId="28623FFF" w14:textId="77777777" w:rsidR="00630A39" w:rsidRPr="00D85656" w:rsidRDefault="00D85656" w:rsidP="00630A39">
                                <w:pPr>
                                  <w:jc w:val="center"/>
                                </w:pPr>
                                <w:r w:rsidRPr="00D85656">
                                  <w:t>To replace the background image on the flyer, double click in the header and select the image. Choose “Fill” from the shortcut menu and choose “Picture” from the list.</w:t>
                                </w:r>
                              </w:p>
                            </w:sdtContent>
                          </w:sdt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</w:tr>
    </w:tbl>
    <w:p w14:paraId="59B18E78" w14:textId="77777777" w:rsidR="00221727" w:rsidRPr="00630A39" w:rsidRDefault="00221727" w:rsidP="00630A39"/>
    <w:sectPr w:rsidR="00221727" w:rsidRPr="00630A39" w:rsidSect="004F790A">
      <w:headerReference w:type="default" r:id="rId10"/>
      <w:pgSz w:w="12240" w:h="15840" w:code="1"/>
      <w:pgMar w:top="794" w:right="1077" w:bottom="567" w:left="1077" w:header="357" w:footer="357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B5CF6E" w14:textId="77777777" w:rsidR="00EC2C51" w:rsidRDefault="00EC2C51" w:rsidP="007D2655">
      <w:pPr>
        <w:spacing w:line="240" w:lineRule="auto"/>
      </w:pPr>
      <w:r>
        <w:separator/>
      </w:r>
    </w:p>
  </w:endnote>
  <w:endnote w:type="continuationSeparator" w:id="0">
    <w:p w14:paraId="01176334" w14:textId="77777777" w:rsidR="00EC2C51" w:rsidRDefault="00EC2C51" w:rsidP="007D265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rush Script Std">
    <w:panose1 w:val="03060802040607070404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59AD59" w14:textId="77777777" w:rsidR="00EC2C51" w:rsidRDefault="00EC2C51" w:rsidP="007D2655">
      <w:pPr>
        <w:spacing w:line="240" w:lineRule="auto"/>
      </w:pPr>
      <w:r>
        <w:separator/>
      </w:r>
    </w:p>
  </w:footnote>
  <w:footnote w:type="continuationSeparator" w:id="0">
    <w:p w14:paraId="7C85A96C" w14:textId="77777777" w:rsidR="00EC2C51" w:rsidRDefault="00EC2C51" w:rsidP="007D265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B1FE91" w14:textId="77777777" w:rsidR="007D2655" w:rsidRDefault="000A1B62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53F8EE92" wp14:editId="0FE54483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80000" cy="9684000"/>
              <wp:effectExtent l="0" t="0" r="7620" b="2540"/>
              <wp:wrapNone/>
              <wp:docPr id="8" name="Rectangle 7" descr="two heart shaped balloons floating in the sky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0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80000" cy="9684000"/>
                      </a:xfrm>
                      <a:prstGeom prst="rect">
                        <a:avLst/>
                      </a:prstGeom>
                      <a:blipFill>
                        <a:blip r:embed="rId1"/>
                        <a:srcRect/>
                        <a:stretch>
                          <a:fillRect l="-699" r="-699"/>
                        </a:stretch>
                      </a:blip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96000</wp14:pctHeight>
              </wp14:sizeRelV>
            </wp:anchor>
          </w:drawing>
        </mc:Choice>
        <mc:Fallback>
          <w:pict>
            <v:rect w14:anchorId="5EB17314" id="Rectangle 7" o:spid="_x0000_s1026" alt="two heart shaped balloons floating in the sky" style="position:absolute;margin-left:0;margin-top:0;width:581.1pt;height:762.5pt;z-index:-251660288;visibility:visible;mso-wrap-style:square;mso-width-percent:950;mso-height-percent:96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60;mso-width-relative:page;mso-height-relative:page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EIAAAAABSZ2h0bG9uZwAAAzA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IMWElDQ19QUk9GSUxFAAEBAAAMSExpbm8CEAAAbW50clJHQiBY&#10;WVogB84AAgAJAAYAMQAAYWNzcE1TRlQAAAAASUVDIHNSR0IAAAAAAAAAAAAAAAE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" stroked="f" strokeweight="1pt">
              <v:fill r:id="rId2" o:title="two heart shaped balloons floating in the sky" recolor="t" rotate="t" type="frame"/>
              <w10:wrap anchorx="page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B2C"/>
    <w:rsid w:val="00062B4A"/>
    <w:rsid w:val="0009343A"/>
    <w:rsid w:val="00094F88"/>
    <w:rsid w:val="000A1B62"/>
    <w:rsid w:val="000D28E1"/>
    <w:rsid w:val="001004FE"/>
    <w:rsid w:val="001206D0"/>
    <w:rsid w:val="00146A21"/>
    <w:rsid w:val="001605AC"/>
    <w:rsid w:val="001D3180"/>
    <w:rsid w:val="001E6866"/>
    <w:rsid w:val="001E7B86"/>
    <w:rsid w:val="001F70F7"/>
    <w:rsid w:val="00212763"/>
    <w:rsid w:val="002203E4"/>
    <w:rsid w:val="00221727"/>
    <w:rsid w:val="00233241"/>
    <w:rsid w:val="002342E7"/>
    <w:rsid w:val="0025220B"/>
    <w:rsid w:val="00261586"/>
    <w:rsid w:val="00275C63"/>
    <w:rsid w:val="002B79A8"/>
    <w:rsid w:val="002D47D1"/>
    <w:rsid w:val="002D54D3"/>
    <w:rsid w:val="002D5D14"/>
    <w:rsid w:val="00322DE7"/>
    <w:rsid w:val="003537F2"/>
    <w:rsid w:val="00357000"/>
    <w:rsid w:val="00367378"/>
    <w:rsid w:val="003954CD"/>
    <w:rsid w:val="003C3164"/>
    <w:rsid w:val="003E3395"/>
    <w:rsid w:val="003F142C"/>
    <w:rsid w:val="003F1D02"/>
    <w:rsid w:val="004120D9"/>
    <w:rsid w:val="00426A41"/>
    <w:rsid w:val="0044310D"/>
    <w:rsid w:val="004515F3"/>
    <w:rsid w:val="00466095"/>
    <w:rsid w:val="00473A89"/>
    <w:rsid w:val="00473D4A"/>
    <w:rsid w:val="004A3DB4"/>
    <w:rsid w:val="004D2D71"/>
    <w:rsid w:val="004F55AB"/>
    <w:rsid w:val="004F790A"/>
    <w:rsid w:val="00506E4E"/>
    <w:rsid w:val="00523E52"/>
    <w:rsid w:val="00524C48"/>
    <w:rsid w:val="005338E7"/>
    <w:rsid w:val="00556DE2"/>
    <w:rsid w:val="00570128"/>
    <w:rsid w:val="005B4FB5"/>
    <w:rsid w:val="005F503F"/>
    <w:rsid w:val="00600AE8"/>
    <w:rsid w:val="006040F4"/>
    <w:rsid w:val="00630A39"/>
    <w:rsid w:val="00662211"/>
    <w:rsid w:val="00664B70"/>
    <w:rsid w:val="006926DA"/>
    <w:rsid w:val="006A4A9C"/>
    <w:rsid w:val="006B0A48"/>
    <w:rsid w:val="006B0D5D"/>
    <w:rsid w:val="006B5027"/>
    <w:rsid w:val="006E1C2C"/>
    <w:rsid w:val="00700C24"/>
    <w:rsid w:val="00701945"/>
    <w:rsid w:val="0072101C"/>
    <w:rsid w:val="007538BA"/>
    <w:rsid w:val="00767422"/>
    <w:rsid w:val="007A33BB"/>
    <w:rsid w:val="007C3379"/>
    <w:rsid w:val="007D1A2E"/>
    <w:rsid w:val="007D2655"/>
    <w:rsid w:val="007F0275"/>
    <w:rsid w:val="007F19F5"/>
    <w:rsid w:val="0082129F"/>
    <w:rsid w:val="00852806"/>
    <w:rsid w:val="008B3005"/>
    <w:rsid w:val="008B6B53"/>
    <w:rsid w:val="008C256C"/>
    <w:rsid w:val="00907E32"/>
    <w:rsid w:val="009378ED"/>
    <w:rsid w:val="0094287F"/>
    <w:rsid w:val="00945570"/>
    <w:rsid w:val="009936B1"/>
    <w:rsid w:val="009C3517"/>
    <w:rsid w:val="009D0FE2"/>
    <w:rsid w:val="009D1E12"/>
    <w:rsid w:val="009D4169"/>
    <w:rsid w:val="009F1D07"/>
    <w:rsid w:val="009F42E5"/>
    <w:rsid w:val="00A00D90"/>
    <w:rsid w:val="00A26F62"/>
    <w:rsid w:val="00A75DD4"/>
    <w:rsid w:val="00A874C1"/>
    <w:rsid w:val="00AD2009"/>
    <w:rsid w:val="00AF59BB"/>
    <w:rsid w:val="00B517E0"/>
    <w:rsid w:val="00B53A5D"/>
    <w:rsid w:val="00B713AB"/>
    <w:rsid w:val="00B83AD4"/>
    <w:rsid w:val="00B93191"/>
    <w:rsid w:val="00BC7765"/>
    <w:rsid w:val="00BD4EAA"/>
    <w:rsid w:val="00BD6BB4"/>
    <w:rsid w:val="00C158B0"/>
    <w:rsid w:val="00C37791"/>
    <w:rsid w:val="00C62806"/>
    <w:rsid w:val="00C74C91"/>
    <w:rsid w:val="00D00A0F"/>
    <w:rsid w:val="00D03E9C"/>
    <w:rsid w:val="00D513B2"/>
    <w:rsid w:val="00D53427"/>
    <w:rsid w:val="00D57C9E"/>
    <w:rsid w:val="00D81EC6"/>
    <w:rsid w:val="00D85656"/>
    <w:rsid w:val="00DC4C0A"/>
    <w:rsid w:val="00DC5EA3"/>
    <w:rsid w:val="00DC6B2C"/>
    <w:rsid w:val="00DD7C26"/>
    <w:rsid w:val="00DE09F0"/>
    <w:rsid w:val="00DF7421"/>
    <w:rsid w:val="00E05EB3"/>
    <w:rsid w:val="00E14F6F"/>
    <w:rsid w:val="00E3285C"/>
    <w:rsid w:val="00E33698"/>
    <w:rsid w:val="00E36121"/>
    <w:rsid w:val="00E51913"/>
    <w:rsid w:val="00E741FB"/>
    <w:rsid w:val="00E90185"/>
    <w:rsid w:val="00E977CA"/>
    <w:rsid w:val="00EA0DE5"/>
    <w:rsid w:val="00EC2C51"/>
    <w:rsid w:val="00EE3976"/>
    <w:rsid w:val="00F17307"/>
    <w:rsid w:val="00F24993"/>
    <w:rsid w:val="00F42846"/>
    <w:rsid w:val="00F8470B"/>
    <w:rsid w:val="00F97BA0"/>
    <w:rsid w:val="00F97C2B"/>
    <w:rsid w:val="00FA3F18"/>
    <w:rsid w:val="00FC684A"/>
    <w:rsid w:val="00FD2BBB"/>
    <w:rsid w:val="00FF14D7"/>
    <w:rsid w:val="00FF6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BFC33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FFFFFF" w:themeColor="text1"/>
        <w:sz w:val="18"/>
        <w:szCs w:val="18"/>
        <w:lang w:val="ru-RU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146A21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03E4"/>
    <w:pPr>
      <w:keepNext/>
      <w:keepLines/>
      <w:spacing w:line="240" w:lineRule="auto"/>
      <w:jc w:val="center"/>
      <w:outlineLvl w:val="0"/>
    </w:pPr>
    <w:rPr>
      <w:rFonts w:eastAsiaTheme="majorEastAsia" w:cstheme="majorBidi"/>
      <w:caps/>
      <w:color w:val="078389" w:themeColor="text2"/>
      <w:sz w:val="38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5F503F"/>
    <w:pPr>
      <w:keepNext/>
      <w:keepLines/>
      <w:spacing w:line="204" w:lineRule="auto"/>
      <w:outlineLvl w:val="1"/>
    </w:pPr>
    <w:rPr>
      <w:rFonts w:asciiTheme="majorHAnsi" w:eastAsiaTheme="majorEastAsia" w:hAnsiTheme="majorHAnsi" w:cstheme="majorBidi"/>
      <w:color w:val="BE0E42" w:themeColor="accent1"/>
      <w:sz w:val="9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rsid w:val="0057012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b/>
      <w:color w:val="BE0E42" w:themeColor="accent1"/>
      <w:sz w:val="5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7A33BB"/>
    <w:pPr>
      <w:spacing w:after="240" w:line="204" w:lineRule="auto"/>
      <w:ind w:left="964" w:right="964"/>
      <w:contextualSpacing/>
      <w:jc w:val="center"/>
    </w:pPr>
    <w:rPr>
      <w:rFonts w:asciiTheme="majorHAnsi" w:eastAsiaTheme="majorEastAsia" w:hAnsiTheme="majorHAnsi" w:cstheme="majorBidi"/>
      <w:b/>
      <w:color w:val="BE0E42" w:themeColor="accent1"/>
      <w:spacing w:val="-10"/>
      <w:kern w:val="28"/>
      <w:sz w:val="16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A33BB"/>
    <w:rPr>
      <w:rFonts w:asciiTheme="majorHAnsi" w:eastAsiaTheme="majorEastAsia" w:hAnsiTheme="majorHAnsi" w:cstheme="majorBidi"/>
      <w:b/>
      <w:color w:val="BE0E42" w:themeColor="accent1"/>
      <w:spacing w:val="-10"/>
      <w:kern w:val="28"/>
      <w:sz w:val="166"/>
      <w:szCs w:val="56"/>
      <w:lang w:val="en-US"/>
    </w:rPr>
  </w:style>
  <w:style w:type="table" w:styleId="TableGrid">
    <w:name w:val="Table Grid"/>
    <w:basedOn w:val="TableNormal"/>
    <w:uiPriority w:val="39"/>
    <w:rsid w:val="00A874C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1">
    <w:name w:val="Grid Table 5 Dark Accent 1"/>
    <w:basedOn w:val="TableNormal"/>
    <w:uiPriority w:val="50"/>
    <w:rsid w:val="00A874C1"/>
    <w:pPr>
      <w:spacing w:line="240" w:lineRule="auto"/>
    </w:pPr>
    <w:tblPr>
      <w:tblStyleRowBandSize w:val="1"/>
      <w:tblStyleColBandSize w:val="1"/>
      <w:tblBorders>
        <w:top w:val="single" w:sz="4" w:space="0" w:color="000000" w:themeColor="background1"/>
        <w:left w:val="single" w:sz="4" w:space="0" w:color="000000" w:themeColor="background1"/>
        <w:bottom w:val="single" w:sz="4" w:space="0" w:color="000000" w:themeColor="background1"/>
        <w:right w:val="single" w:sz="4" w:space="0" w:color="000000" w:themeColor="background1"/>
        <w:insideH w:val="single" w:sz="4" w:space="0" w:color="000000" w:themeColor="background1"/>
        <w:insideV w:val="single" w:sz="4" w:space="0" w:color="000000" w:themeColor="background1"/>
      </w:tblBorders>
    </w:tblPr>
    <w:tcPr>
      <w:shd w:val="clear" w:color="auto" w:fill="FAC5D5" w:themeFill="accent1" w:themeFillTint="33"/>
    </w:tcPr>
    <w:tblStylePr w:type="firstRow">
      <w:rPr>
        <w:b/>
        <w:bCs/>
        <w:color w:val="000000" w:themeColor="background1"/>
      </w:rPr>
      <w:tblPr/>
      <w:tcPr>
        <w:tcBorders>
          <w:top w:val="single" w:sz="4" w:space="0" w:color="000000" w:themeColor="background1"/>
          <w:left w:val="single" w:sz="4" w:space="0" w:color="000000" w:themeColor="background1"/>
          <w:right w:val="single" w:sz="4" w:space="0" w:color="000000" w:themeColor="background1"/>
          <w:insideH w:val="nil"/>
          <w:insideV w:val="nil"/>
        </w:tcBorders>
        <w:shd w:val="clear" w:color="auto" w:fill="BE0E42" w:themeFill="accent1"/>
      </w:tcPr>
    </w:tblStylePr>
    <w:tblStylePr w:type="lastRow">
      <w:rPr>
        <w:b/>
        <w:bCs/>
        <w:color w:val="000000" w:themeColor="background1"/>
      </w:rPr>
      <w:tblPr/>
      <w:tcPr>
        <w:tcBorders>
          <w:left w:val="single" w:sz="4" w:space="0" w:color="000000" w:themeColor="background1"/>
          <w:bottom w:val="single" w:sz="4" w:space="0" w:color="000000" w:themeColor="background1"/>
          <w:right w:val="single" w:sz="4" w:space="0" w:color="000000" w:themeColor="background1"/>
          <w:insideH w:val="nil"/>
          <w:insideV w:val="nil"/>
        </w:tcBorders>
        <w:shd w:val="clear" w:color="auto" w:fill="BE0E42" w:themeFill="accent1"/>
      </w:tcPr>
    </w:tblStylePr>
    <w:tblStylePr w:type="firstCol">
      <w:rPr>
        <w:b/>
        <w:bCs/>
        <w:color w:val="000000" w:themeColor="background1"/>
      </w:rPr>
      <w:tblPr/>
      <w:tcPr>
        <w:tcBorders>
          <w:top w:val="single" w:sz="4" w:space="0" w:color="000000" w:themeColor="background1"/>
          <w:left w:val="single" w:sz="4" w:space="0" w:color="000000" w:themeColor="background1"/>
          <w:bottom w:val="single" w:sz="4" w:space="0" w:color="000000" w:themeColor="background1"/>
          <w:insideV w:val="nil"/>
        </w:tcBorders>
        <w:shd w:val="clear" w:color="auto" w:fill="BE0E42" w:themeFill="accent1"/>
      </w:tcPr>
    </w:tblStylePr>
    <w:tblStylePr w:type="lastCol">
      <w:rPr>
        <w:b/>
        <w:bCs/>
        <w:color w:val="000000" w:themeColor="background1"/>
      </w:rPr>
      <w:tblPr/>
      <w:tcPr>
        <w:tcBorders>
          <w:top w:val="single" w:sz="4" w:space="0" w:color="000000" w:themeColor="background1"/>
          <w:bottom w:val="single" w:sz="4" w:space="0" w:color="000000" w:themeColor="background1"/>
          <w:right w:val="single" w:sz="4" w:space="0" w:color="000000" w:themeColor="background1"/>
          <w:insideV w:val="nil"/>
        </w:tcBorders>
        <w:shd w:val="clear" w:color="auto" w:fill="BE0E42" w:themeFill="accent1"/>
      </w:tcPr>
    </w:tblStylePr>
    <w:tblStylePr w:type="band1Vert">
      <w:tblPr/>
      <w:tcPr>
        <w:shd w:val="clear" w:color="auto" w:fill="F68CAB" w:themeFill="accent1" w:themeFillTint="66"/>
      </w:tcPr>
    </w:tblStylePr>
    <w:tblStylePr w:type="band1Horz">
      <w:tblPr/>
      <w:tcPr>
        <w:shd w:val="clear" w:color="auto" w:fill="F68CAB" w:themeFill="accent1" w:themeFillTint="66"/>
      </w:tcPr>
    </w:tblStylePr>
  </w:style>
  <w:style w:type="character" w:customStyle="1" w:styleId="Style1">
    <w:name w:val="Style1"/>
    <w:basedOn w:val="DefaultParagraphFont"/>
    <w:uiPriority w:val="1"/>
    <w:semiHidden/>
    <w:rsid w:val="007D1A2E"/>
    <w:rPr>
      <w:color w:val="DDD1A2" w:themeColor="background2"/>
      <w:bdr w:val="none" w:sz="0" w:space="0" w:color="auto"/>
    </w:rPr>
  </w:style>
  <w:style w:type="character" w:customStyle="1" w:styleId="Style2">
    <w:name w:val="Style2"/>
    <w:basedOn w:val="DefaultParagraphFont"/>
    <w:uiPriority w:val="1"/>
    <w:semiHidden/>
    <w:rsid w:val="007538BA"/>
    <w:rPr>
      <w:color w:val="DDD1A2" w:themeColor="background2"/>
      <w:bdr w:val="none" w:sz="0" w:space="0" w:color="auto"/>
    </w:rPr>
  </w:style>
  <w:style w:type="character" w:styleId="PlaceholderText">
    <w:name w:val="Placeholder Text"/>
    <w:basedOn w:val="DefaultParagraphFont"/>
    <w:uiPriority w:val="99"/>
    <w:semiHidden/>
    <w:rsid w:val="001E6866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2203E4"/>
    <w:rPr>
      <w:rFonts w:eastAsiaTheme="majorEastAsia" w:cstheme="majorBidi"/>
      <w:caps/>
      <w:color w:val="078389" w:themeColor="text2"/>
      <w:sz w:val="38"/>
      <w:szCs w:val="32"/>
    </w:rPr>
  </w:style>
  <w:style w:type="character" w:customStyle="1" w:styleId="Style3">
    <w:name w:val="Style3"/>
    <w:basedOn w:val="DefaultParagraphFont"/>
    <w:uiPriority w:val="1"/>
    <w:semiHidden/>
    <w:rsid w:val="00466095"/>
    <w:rPr>
      <w:bdr w:val="none" w:sz="0" w:space="0" w:color="auto"/>
      <w:shd w:val="clear" w:color="auto" w:fill="000000" w:themeFill="background1"/>
    </w:rPr>
  </w:style>
  <w:style w:type="character" w:customStyle="1" w:styleId="Style4">
    <w:name w:val="Style4"/>
    <w:basedOn w:val="DefaultParagraphFont"/>
    <w:uiPriority w:val="1"/>
    <w:semiHidden/>
    <w:rsid w:val="00466095"/>
    <w:rPr>
      <w:bdr w:val="none" w:sz="0" w:space="0" w:color="auto"/>
      <w:shd w:val="clear" w:color="auto" w:fill="auto"/>
    </w:rPr>
  </w:style>
  <w:style w:type="character" w:customStyle="1" w:styleId="Style5">
    <w:name w:val="Style5"/>
    <w:basedOn w:val="DefaultParagraphFont"/>
    <w:uiPriority w:val="1"/>
    <w:semiHidden/>
    <w:rsid w:val="00E90185"/>
    <w:rPr>
      <w:bdr w:val="none" w:sz="0" w:space="0" w:color="auto"/>
      <w:shd w:val="pct5" w:color="auto" w:fill="auto"/>
    </w:rPr>
  </w:style>
  <w:style w:type="character" w:customStyle="1" w:styleId="Style6">
    <w:name w:val="Style6"/>
    <w:basedOn w:val="DefaultParagraphFont"/>
    <w:uiPriority w:val="1"/>
    <w:semiHidden/>
    <w:rsid w:val="00E90185"/>
    <w:rPr>
      <w:bdr w:val="none" w:sz="0" w:space="0" w:color="auto"/>
      <w:shd w:val="clear" w:color="auto" w:fill="auto"/>
    </w:rPr>
  </w:style>
  <w:style w:type="character" w:customStyle="1" w:styleId="Heading2Char">
    <w:name w:val="Heading 2 Char"/>
    <w:basedOn w:val="DefaultParagraphFont"/>
    <w:link w:val="Heading2"/>
    <w:uiPriority w:val="9"/>
    <w:rsid w:val="005F503F"/>
    <w:rPr>
      <w:rFonts w:asciiTheme="majorHAnsi" w:eastAsiaTheme="majorEastAsia" w:hAnsiTheme="majorHAnsi" w:cstheme="majorBidi"/>
      <w:color w:val="BE0E42" w:themeColor="accent1"/>
      <w:sz w:val="9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46A21"/>
    <w:rPr>
      <w:rFonts w:asciiTheme="majorHAnsi" w:eastAsiaTheme="majorEastAsia" w:hAnsiTheme="majorHAnsi" w:cstheme="majorBidi"/>
      <w:b/>
      <w:color w:val="BE0E42" w:themeColor="accent1"/>
      <w:sz w:val="54"/>
      <w:szCs w:val="24"/>
      <w:lang w:val="en-US"/>
    </w:rPr>
  </w:style>
  <w:style w:type="paragraph" w:styleId="Header">
    <w:name w:val="header"/>
    <w:basedOn w:val="Normal"/>
    <w:link w:val="HeaderChar"/>
    <w:uiPriority w:val="99"/>
    <w:semiHidden/>
    <w:rsid w:val="00BD6BB4"/>
    <w:pPr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D6BB4"/>
    <w:rPr>
      <w:lang w:val="en-US"/>
    </w:rPr>
  </w:style>
  <w:style w:type="paragraph" w:styleId="Footer">
    <w:name w:val="footer"/>
    <w:basedOn w:val="Normal"/>
    <w:link w:val="FooterChar"/>
    <w:uiPriority w:val="99"/>
    <w:semiHidden/>
    <w:rsid w:val="00BD6BB4"/>
    <w:pPr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D6BB4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Heart%20balloons%20Valentine's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9AD10E5861D4653A20133FBA1775A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D96AAB-661E-48F8-A84B-265A6C59B71B}"/>
      </w:docPartPr>
      <w:docPartBody>
        <w:p w:rsidR="00000000" w:rsidRDefault="00AA7152">
          <w:pPr>
            <w:pStyle w:val="C9AD10E5861D4653A20133FBA1775A90"/>
          </w:pPr>
          <w:r w:rsidRPr="004F790A">
            <w:t>Valentine’s Day Party</w:t>
          </w:r>
        </w:p>
      </w:docPartBody>
    </w:docPart>
    <w:docPart>
      <w:docPartPr>
        <w:name w:val="C9EA683E7699460596B100DB406108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E976F4-CC75-41BE-9AB9-F2BFE6282A33}"/>
      </w:docPartPr>
      <w:docPartBody>
        <w:p w:rsidR="00000000" w:rsidRDefault="00AA7152">
          <w:pPr>
            <w:pStyle w:val="C9EA683E7699460596B100DB40610833"/>
          </w:pPr>
          <w:r w:rsidRPr="00357000">
            <w:t>14</w:t>
          </w:r>
        </w:p>
      </w:docPartBody>
    </w:docPart>
    <w:docPart>
      <w:docPartPr>
        <w:name w:val="128294D8D60F47618F1C3E0DA8FC8D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105803-CB55-4A55-B2D7-336DFE964F25}"/>
      </w:docPartPr>
      <w:docPartBody>
        <w:p w:rsidR="00000000" w:rsidRDefault="00AA7152">
          <w:pPr>
            <w:pStyle w:val="128294D8D60F47618F1C3E0DA8FC8D19"/>
          </w:pPr>
          <w:r w:rsidRPr="00357000">
            <w:rPr>
              <w:rStyle w:val="Heading1Char"/>
            </w:rPr>
            <w:t>Feb</w:t>
          </w:r>
        </w:p>
      </w:docPartBody>
    </w:docPart>
    <w:docPart>
      <w:docPartPr>
        <w:name w:val="3CE50A7994E64284BA82E571FC0544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F97DA7-8B53-4696-9896-3F5A3A9EBBCA}"/>
      </w:docPartPr>
      <w:docPartBody>
        <w:p w:rsidR="00000000" w:rsidRDefault="00AA7152">
          <w:pPr>
            <w:pStyle w:val="3CE50A7994E64284BA82E571FC054466"/>
          </w:pPr>
          <w:r w:rsidRPr="009936B1">
            <w:t>2-4</w:t>
          </w:r>
        </w:p>
      </w:docPartBody>
    </w:docPart>
    <w:docPart>
      <w:docPartPr>
        <w:name w:val="997C7CDD25394CF99693C6E6A4E7F5C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802482-1D8A-46EB-B465-505C82E6C92A}"/>
      </w:docPartPr>
      <w:docPartBody>
        <w:p w:rsidR="00000000" w:rsidRDefault="00AA7152">
          <w:pPr>
            <w:pStyle w:val="997C7CDD25394CF99693C6E6A4E7F5C9"/>
          </w:pPr>
          <w:r w:rsidRPr="00357000">
            <w:rPr>
              <w:rStyle w:val="Heading1Char"/>
            </w:rPr>
            <w:t>P.M.</w:t>
          </w:r>
        </w:p>
      </w:docPartBody>
    </w:docPart>
    <w:docPart>
      <w:docPartPr>
        <w:name w:val="5E950482D244450F8E8048F6138616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8C2C7A-43A7-4F59-91FC-9F210DDB09E3}"/>
      </w:docPartPr>
      <w:docPartBody>
        <w:p w:rsidR="00000000" w:rsidRDefault="00AA7152">
          <w:pPr>
            <w:pStyle w:val="5E950482D244450F8E8048F613861674"/>
          </w:pPr>
          <w:r w:rsidRPr="009936B1">
            <w:t>in the</w:t>
          </w:r>
          <w:r>
            <w:t xml:space="preserve"> cafeteria</w:t>
          </w:r>
        </w:p>
      </w:docPartBody>
    </w:docPart>
    <w:docPart>
      <w:docPartPr>
        <w:name w:val="601A9A9040224BA3A02E8E5CF482A4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B6997B-26A4-4F58-84DB-B6BBAD04E027}"/>
      </w:docPartPr>
      <w:docPartBody>
        <w:p w:rsidR="00000000" w:rsidRDefault="00AA7152">
          <w:pPr>
            <w:pStyle w:val="601A9A9040224BA3A02E8E5CF482A4D0"/>
          </w:pPr>
          <w:r w:rsidRPr="00D85656">
            <w:t xml:space="preserve">Parent </w:t>
          </w:r>
          <w:r>
            <w:t>Teacher Association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rush Script Std">
    <w:panose1 w:val="03060802040607070404"/>
    <w:charset w:val="00"/>
    <w:family w:val="script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152"/>
    <w:rsid w:val="00AA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after="0" w:line="240" w:lineRule="auto"/>
      <w:jc w:val="center"/>
      <w:outlineLvl w:val="0"/>
    </w:pPr>
    <w:rPr>
      <w:rFonts w:eastAsiaTheme="majorEastAsia" w:cstheme="majorBidi"/>
      <w:caps/>
      <w:color w:val="44546A" w:themeColor="text2"/>
      <w:sz w:val="3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9AD10E5861D4653A20133FBA1775A90">
    <w:name w:val="C9AD10E5861D4653A20133FBA1775A90"/>
  </w:style>
  <w:style w:type="paragraph" w:customStyle="1" w:styleId="C9EA683E7699460596B100DB40610833">
    <w:name w:val="C9EA683E7699460596B100DB40610833"/>
  </w:style>
  <w:style w:type="character" w:customStyle="1" w:styleId="Heading1Char">
    <w:name w:val="Heading 1 Char"/>
    <w:basedOn w:val="DefaultParagraphFont"/>
    <w:link w:val="Heading1"/>
    <w:uiPriority w:val="9"/>
    <w:rPr>
      <w:rFonts w:eastAsiaTheme="majorEastAsia" w:cstheme="majorBidi"/>
      <w:caps/>
      <w:color w:val="44546A" w:themeColor="text2"/>
      <w:sz w:val="38"/>
      <w:szCs w:val="32"/>
    </w:rPr>
  </w:style>
  <w:style w:type="paragraph" w:customStyle="1" w:styleId="128294D8D60F47618F1C3E0DA8FC8D19">
    <w:name w:val="128294D8D60F47618F1C3E0DA8FC8D19"/>
  </w:style>
  <w:style w:type="paragraph" w:customStyle="1" w:styleId="3CE50A7994E64284BA82E571FC054466">
    <w:name w:val="3CE50A7994E64284BA82E571FC054466"/>
  </w:style>
  <w:style w:type="paragraph" w:customStyle="1" w:styleId="997C7CDD25394CF99693C6E6A4E7F5C9">
    <w:name w:val="997C7CDD25394CF99693C6E6A4E7F5C9"/>
  </w:style>
  <w:style w:type="paragraph" w:customStyle="1" w:styleId="5E950482D244450F8E8048F613861674">
    <w:name w:val="5E950482D244450F8E8048F613861674"/>
  </w:style>
  <w:style w:type="paragraph" w:customStyle="1" w:styleId="601A9A9040224BA3A02E8E5CF482A4D0">
    <w:name w:val="601A9A9040224BA3A02E8E5CF482A4D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Custom 16">
      <a:dk1>
        <a:srgbClr val="FFFFFF"/>
      </a:dk1>
      <a:lt1>
        <a:srgbClr val="000000"/>
      </a:lt1>
      <a:dk2>
        <a:srgbClr val="078389"/>
      </a:dk2>
      <a:lt2>
        <a:srgbClr val="DDD1A2"/>
      </a:lt2>
      <a:accent1>
        <a:srgbClr val="BE0E42"/>
      </a:accent1>
      <a:accent2>
        <a:srgbClr val="DAB6C4"/>
      </a:accent2>
      <a:accent3>
        <a:srgbClr val="7B886F"/>
      </a:accent3>
      <a:accent4>
        <a:srgbClr val="241E4E"/>
      </a:accent4>
      <a:accent5>
        <a:srgbClr val="54494B"/>
      </a:accent5>
      <a:accent6>
        <a:srgbClr val="F9A03F"/>
      </a:accent6>
      <a:hlink>
        <a:srgbClr val="078389"/>
      </a:hlink>
      <a:folHlink>
        <a:srgbClr val="078389"/>
      </a:folHlink>
    </a:clrScheme>
    <a:fontScheme name="Custom 14">
      <a:majorFont>
        <a:latin typeface="Brush Script Std"/>
        <a:ea typeface=""/>
        <a:cs typeface=""/>
      </a:majorFont>
      <a:minorFont>
        <a:latin typeface="Verdana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7C172F-F215-4B6C-A13E-AC9BA44EE6A1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9F88BB41-08F8-48A0-A459-4AAD569E49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82BF57C-D953-4B40-BF8D-E20786AC05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45C4660-69C6-453E-85B2-32EA2191DC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Heart balloons Valentine's flyer.dotx</Template>
  <TotalTime>0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/</vt:lpstr>
    </vt:vector>
  </TitlesOfParts>
  <Company/>
  <LinksUpToDate>false</LinksUpToDate>
  <CharactersWithSpaces>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2020-02-01T09:46:00Z</dcterms:created>
  <dcterms:modified xsi:type="dcterms:W3CDTF">2020-02-01T09:48:00Z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