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247FA" w:rsidRPr="004247FA" w:rsidRDefault="004247FA" w:rsidP="004247FA">
      <w:pPr>
        <w:pStyle w:val="Title"/>
        <w:rPr>
          <w:i/>
          <w:iCs/>
          <w:color w:val="auto"/>
          <w:sz w:val="22"/>
          <w:szCs w:val="22"/>
        </w:rPr>
      </w:pPr>
      <w:r w:rsidRPr="004247FA">
        <w:rPr>
          <w:rFonts w:ascii="Aduren" w:hAnsi="Aduren"/>
          <w:sz w:val="24"/>
          <w:szCs w:val="24"/>
        </w:rPr>
        <w:t>Please Join Us for a Secret Santa Holiday Gift Exchange</w:t>
      </w:r>
      <w:r w:rsidRPr="004247FA">
        <w:rPr>
          <w:sz w:val="30"/>
          <w:szCs w:val="30"/>
        </w:rPr>
        <w:br/>
      </w:r>
      <w:r w:rsidRPr="004247FA">
        <w:rPr>
          <w:i/>
          <w:iCs/>
          <w:color w:val="auto"/>
          <w:sz w:val="22"/>
          <w:szCs w:val="22"/>
        </w:rPr>
        <w:t>December 15, 2019 5:00 PM</w:t>
      </w:r>
      <w:r w:rsidRPr="004247FA">
        <w:rPr>
          <w:i/>
          <w:iCs/>
          <w:color w:val="auto"/>
          <w:sz w:val="22"/>
          <w:szCs w:val="22"/>
        </w:rPr>
        <w:br/>
        <w:t>H-106 TN, Bacon Site, FL</w:t>
      </w:r>
    </w:p>
    <w:p w:rsidR="00A248DA" w:rsidRPr="004247FA" w:rsidRDefault="004247FA" w:rsidP="009B58DC">
      <w:pPr>
        <w:pStyle w:val="TitleRight"/>
        <w:rPr>
          <w:sz w:val="32"/>
          <w:szCs w:val="32"/>
        </w:rPr>
      </w:pPr>
      <w:bookmarkStart w:id="0" w:name="_GoBack"/>
      <w:bookmarkEnd w:id="0"/>
      <w:r w:rsidRPr="004247FA">
        <w:rPr>
          <w:rFonts w:ascii="Aduren" w:hAnsi="Aduren"/>
          <w:b/>
          <w:bCs/>
          <w:sz w:val="56"/>
          <w:szCs w:val="56"/>
        </w:rPr>
        <w:t>RSVP</w:t>
      </w:r>
      <w:r w:rsidRPr="004247FA">
        <w:rPr>
          <w:sz w:val="32"/>
          <w:szCs w:val="32"/>
        </w:rPr>
        <w:br/>
      </w:r>
      <w:r w:rsidRPr="004247FA">
        <w:rPr>
          <w:rFonts w:ascii="Aduren" w:hAnsi="Aduren"/>
          <w:color w:val="auto"/>
          <w:sz w:val="32"/>
          <w:szCs w:val="32"/>
        </w:rPr>
        <w:t>345-098-9876</w:t>
      </w:r>
      <w:r w:rsidRPr="004247FA">
        <w:rPr>
          <w:rFonts w:ascii="Aduren" w:hAnsi="Aduren"/>
          <w:color w:val="auto"/>
          <w:sz w:val="32"/>
          <w:szCs w:val="32"/>
        </w:rPr>
        <w:br/>
        <w:t>Hosted by:</w:t>
      </w:r>
      <w:r w:rsidRPr="004247FA">
        <w:rPr>
          <w:rFonts w:ascii="Aduren" w:hAnsi="Aduren"/>
          <w:color w:val="auto"/>
          <w:sz w:val="32"/>
          <w:szCs w:val="32"/>
        </w:rPr>
        <w:br/>
        <w:t xml:space="preserve">Adi, Amo, </w:t>
      </w:r>
      <w:proofErr w:type="spellStart"/>
      <w:r w:rsidRPr="004247FA">
        <w:rPr>
          <w:rFonts w:ascii="Aduren" w:hAnsi="Aduren"/>
          <w:color w:val="auto"/>
          <w:sz w:val="32"/>
          <w:szCs w:val="32"/>
        </w:rPr>
        <w:t>Inshi</w:t>
      </w:r>
      <w:proofErr w:type="spellEnd"/>
    </w:p>
    <w:p w:rsidR="00A248DA" w:rsidRDefault="00A248DA" w:rsidP="00A248DA"/>
    <w:p w:rsidR="00A248DA" w:rsidRDefault="00A248DA" w:rsidP="00D65F98">
      <w:pPr>
        <w:pStyle w:val="Subtitle"/>
        <w:sectPr w:rsidR="00A248DA" w:rsidSect="004247FA">
          <w:headerReference w:type="default" r:id="rId10"/>
          <w:headerReference w:type="first" r:id="rId11"/>
          <w:pgSz w:w="12240" w:h="15840"/>
          <w:pgMar w:top="810" w:right="720" w:bottom="360" w:left="720" w:header="432" w:footer="720" w:gutter="0"/>
          <w:cols w:space="720"/>
          <w:titlePg/>
          <w:docGrid w:linePitch="360"/>
        </w:sectPr>
      </w:pPr>
    </w:p>
    <w:p w:rsidR="001A3A42" w:rsidRDefault="00CC30DA" w:rsidP="00CD26E8">
      <w:sdt>
        <w:sdtPr>
          <w:alias w:val="Best wishes for the happiest of holidays:"/>
          <w:tag w:val="Best wishes for the happiest of holidays:"/>
          <w:id w:val="1960066316"/>
          <w:placeholder>
            <w:docPart w:val="CA51F1344A6C480ABDDDE7BF0E570693"/>
          </w:placeholder>
          <w:temporary/>
          <w:showingPlcHdr/>
          <w15:appearance w15:val="hidden"/>
        </w:sdtPr>
        <w:sdtEndPr/>
        <w:sdtContent>
          <w:r w:rsidR="001A3A42" w:rsidRPr="00CD26E8">
            <w:t>Best wishes for the happiest of holidays!</w:t>
          </w:r>
        </w:sdtContent>
      </w:sdt>
    </w:p>
    <w:p w:rsidR="00254C30" w:rsidRDefault="00CC30DA" w:rsidP="001A3A42">
      <w:pPr>
        <w:pStyle w:val="Name"/>
      </w:pPr>
      <w:sdt>
        <w:sdtPr>
          <w:alias w:val="Enter name:"/>
          <w:tag w:val="Enter name:"/>
          <w:id w:val="1356379778"/>
          <w:placeholder>
            <w:docPart w:val="F79EA6887BB64D1BB1CE266956703584"/>
          </w:placeholder>
          <w:temporary/>
          <w:showingPlcHdr/>
          <w15:appearance w15:val="hidden"/>
          <w:text/>
        </w:sdtPr>
        <w:sdtEndPr/>
        <w:sdtContent>
          <w:r w:rsidR="001A3A42">
            <w:t>Name</w:t>
          </w:r>
        </w:sdtContent>
      </w:sdt>
    </w:p>
    <w:p w:rsidR="001A3A42" w:rsidRDefault="00CC30DA" w:rsidP="00CD26E8">
      <w:pPr>
        <w:pStyle w:val="Subtitle"/>
      </w:pPr>
      <w:sdt>
        <w:sdtPr>
          <w:alias w:val="Best wishes for the happiest of holidays:"/>
          <w:tag w:val="Best wishes for the happiest of holidays:"/>
          <w:id w:val="-1882845679"/>
          <w:placeholder>
            <w:docPart w:val="2922E9C0A7B24C3199A1F68333197493"/>
          </w:placeholder>
          <w:temporary/>
          <w:showingPlcHdr/>
          <w15:appearance w15:val="hidden"/>
        </w:sdtPr>
        <w:sdtEndPr/>
        <w:sdtContent>
          <w:r w:rsidR="001A3A42">
            <w:t xml:space="preserve">Best wishes for the </w:t>
          </w:r>
          <w:r w:rsidR="001A3A42" w:rsidRPr="00CD26E8">
            <w:t>happiest</w:t>
          </w:r>
          <w:r w:rsidR="001A3A42">
            <w:t xml:space="preserve"> of holidays!</w:t>
          </w:r>
        </w:sdtContent>
      </w:sdt>
    </w:p>
    <w:sdt>
      <w:sdtPr>
        <w:alias w:val="Enter name:"/>
        <w:tag w:val="Enter name:"/>
        <w:id w:val="-490635465"/>
        <w:placeholder>
          <w:docPart w:val="5F2668685C64477A8B60F82AFCA3CF76"/>
        </w:placeholder>
        <w:temporary/>
        <w:showingPlcHdr/>
        <w15:appearance w15:val="hidden"/>
        <w:text/>
      </w:sdtPr>
      <w:sdtEndPr/>
      <w:sdtContent>
        <w:p w:rsidR="001A3A42" w:rsidRPr="00B871D5" w:rsidRDefault="001A3A42" w:rsidP="0055173F">
          <w:pPr>
            <w:pStyle w:val="Subtitle"/>
          </w:pPr>
          <w:r w:rsidRPr="00CD26E8">
            <w:t>Name</w:t>
          </w:r>
        </w:p>
      </w:sdtContent>
    </w:sdt>
    <w:sectPr w:rsidR="001A3A42" w:rsidRPr="00B871D5" w:rsidSect="0055173F">
      <w:pgSz w:w="12240" w:h="15840" w:code="1"/>
      <w:pgMar w:top="1296" w:right="720" w:bottom="360" w:left="720" w:header="144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C30DA" w:rsidRDefault="00CC30DA" w:rsidP="00677A7A">
      <w:pPr>
        <w:spacing w:after="0" w:line="240" w:lineRule="auto"/>
      </w:pPr>
      <w:r>
        <w:separator/>
      </w:r>
    </w:p>
  </w:endnote>
  <w:endnote w:type="continuationSeparator" w:id="0">
    <w:p w:rsidR="00CC30DA" w:rsidRDefault="00CC30DA" w:rsidP="00677A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duren">
    <w:panose1 w:val="020B7200000000000000"/>
    <w:charset w:val="00"/>
    <w:family w:val="swiss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C30DA" w:rsidRDefault="00CC30DA" w:rsidP="00677A7A">
      <w:pPr>
        <w:spacing w:after="0" w:line="240" w:lineRule="auto"/>
      </w:pPr>
      <w:r>
        <w:separator/>
      </w:r>
    </w:p>
  </w:footnote>
  <w:footnote w:type="continuationSeparator" w:id="0">
    <w:p w:rsidR="00CC30DA" w:rsidRDefault="00CC30DA" w:rsidP="00677A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E3843" w:rsidRDefault="009F29F5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60288" behindDoc="1" locked="0" layoutInCell="1" allowOverlap="1" wp14:anchorId="6F121276" wp14:editId="2FF6082E">
              <wp:simplePos x="0" y="0"/>
              <wp:positionH relativeFrom="column">
                <wp:posOffset>-457200</wp:posOffset>
              </wp:positionH>
              <wp:positionV relativeFrom="paragraph">
                <wp:posOffset>-914400</wp:posOffset>
              </wp:positionV>
              <wp:extent cx="7772019" cy="10058400"/>
              <wp:effectExtent l="0" t="0" r="19685" b="19050"/>
              <wp:wrapNone/>
              <wp:docPr id="1" name="Group 1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772019" cy="10058400"/>
                        <a:chOff x="0" y="0"/>
                        <a:chExt cx="7772019" cy="10058400"/>
                      </a:xfrm>
                    </wpg:grpSpPr>
                    <wps:wsp>
                      <wps:cNvPr id="2" name="Straight Connector 2" descr="Cut guide line"/>
                      <wps:cNvCnPr/>
                      <wps:spPr>
                        <a:xfrm>
                          <a:off x="0" y="5019675"/>
                          <a:ext cx="7772019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  <wps:wsp>
                      <wps:cNvPr id="7" name="Straight Connector 7" descr="Fold guide line"/>
                      <wps:cNvCnPr/>
                      <wps:spPr>
                        <a:xfrm>
                          <a:off x="3886200" y="0"/>
                          <a:ext cx="0" cy="100584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68B79D1E" id="Group 1" o:spid="_x0000_s1026" style="position:absolute;margin-left:-36pt;margin-top:-1in;width:611.95pt;height:11in;z-index:-251656192" coordsize="77720,1005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">
              <v:line id="Straight Connector 2" o:spid="_x0000_s1027" alt="Cut guide line" style="position:absolute;visibility:visible;mso-wrap-style:square" from="0,50196" to="77720,501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" strokecolor="#d8d8d8 [2732]">
                <v:stroke dashstyle="dash"/>
              </v:line>
              <v:line id="Straight Connector 7" o:spid="_x0000_s1028" alt="Fold guide line" style="position:absolute;visibility:visible;mso-wrap-style:square" from="38862,0" to="38862,1005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" strokecolor="#d8d8d8 [2732]"/>
            </v:group>
          </w:pict>
        </mc:Fallback>
      </mc:AlternateContent>
    </w:r>
    <w:r>
      <w:rPr>
        <w:noProof/>
      </w:rPr>
      <w:drawing>
        <wp:anchor distT="0" distB="0" distL="114300" distR="114300" simplePos="0" relativeHeight="251661312" behindDoc="1" locked="0" layoutInCell="1" allowOverlap="1" wp14:anchorId="0A860306" wp14:editId="0CA49FCF">
          <wp:simplePos x="0" y="0"/>
          <wp:positionH relativeFrom="column">
            <wp:posOffset>-447675</wp:posOffset>
          </wp:positionH>
          <wp:positionV relativeFrom="paragraph">
            <wp:posOffset>-914400</wp:posOffset>
          </wp:positionV>
          <wp:extent cx="7772019" cy="10058400"/>
          <wp:effectExtent l="0" t="0" r="0" b="0"/>
          <wp:wrapNone/>
          <wp:docPr id="39" name="Picture 39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 descr="Designs inside two cards. One with stars of various sizes and the other one contains multiple gift packs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019" cy="10058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E3843" w:rsidRDefault="003E3843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54144" behindDoc="1" locked="0" layoutInCell="1" allowOverlap="1" wp14:anchorId="471670D4" wp14:editId="22938C89">
              <wp:simplePos x="0" y="0"/>
              <wp:positionH relativeFrom="column">
                <wp:posOffset>-457200</wp:posOffset>
              </wp:positionH>
              <wp:positionV relativeFrom="paragraph">
                <wp:posOffset>-461010</wp:posOffset>
              </wp:positionV>
              <wp:extent cx="7772019" cy="10058400"/>
              <wp:effectExtent l="0" t="0" r="19685" b="19050"/>
              <wp:wrapNone/>
              <wp:docPr id="15" name="Group 15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772019" cy="10058400"/>
                        <a:chOff x="0" y="0"/>
                        <a:chExt cx="7772019" cy="10058400"/>
                      </a:xfrm>
                    </wpg:grpSpPr>
                    <wps:wsp>
                      <wps:cNvPr id="12" name="Straight Connector 12" descr="Cut guide line"/>
                      <wps:cNvCnPr/>
                      <wps:spPr>
                        <a:xfrm>
                          <a:off x="0" y="5019675"/>
                          <a:ext cx="7772019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  <wps:wsp>
                      <wps:cNvPr id="13" name="Straight Connector 13" descr="Fold guide line"/>
                      <wps:cNvCnPr/>
                      <wps:spPr>
                        <a:xfrm>
                          <a:off x="3886200" y="0"/>
                          <a:ext cx="0" cy="100584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3B462F47" id="Group 15" o:spid="_x0000_s1026" style="position:absolute;margin-left:-36pt;margin-top:-36.3pt;width:611.95pt;height:11in;z-index:-251662336" coordsize="77720,1005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">
              <v:line id="Straight Connector 12" o:spid="_x0000_s1027" alt="Cut guide line" style="position:absolute;visibility:visible;mso-wrap-style:square" from="0,50196" to="77720,501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" strokecolor="#d8d8d8 [2732]">
                <v:stroke dashstyle="dash"/>
              </v:line>
              <v:line id="Straight Connector 13" o:spid="_x0000_s1028" alt="Fold guide line" style="position:absolute;visibility:visible;mso-wrap-style:square" from="38862,0" to="38862,1005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" strokecolor="#d8d8d8 [2732]"/>
            </v:group>
          </w:pict>
        </mc:Fallback>
      </mc:AlternateContent>
    </w:r>
    <w:r>
      <w:rPr>
        <w:noProof/>
      </w:rPr>
      <w:drawing>
        <wp:anchor distT="0" distB="0" distL="114300" distR="114300" simplePos="0" relativeHeight="251655168" behindDoc="0" locked="0" layoutInCell="1" allowOverlap="1" wp14:anchorId="5E7BE19D" wp14:editId="1183306D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772400" cy="10058400"/>
          <wp:effectExtent l="0" t="0" r="0" b="0"/>
          <wp:wrapNone/>
          <wp:docPr id="40" name="Picture 40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Picture 14" descr="Design for outside of two cards, showing drawing of Santa at North Pole for one card and Christmas tree with fireplace and gifts for the other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400" cy="10058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9DC4E8B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62EC85A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4B64BB9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550049C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E272D1A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A8E0CF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6126425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970303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0D2221C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BE06920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proofState w:spelling="clean" w:grammar="clean"/>
  <w:attachedTemplate r:id="rId1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247FA"/>
    <w:rsid w:val="00016779"/>
    <w:rsid w:val="0011102C"/>
    <w:rsid w:val="001A3A42"/>
    <w:rsid w:val="0022125B"/>
    <w:rsid w:val="00237392"/>
    <w:rsid w:val="00254C30"/>
    <w:rsid w:val="0026726D"/>
    <w:rsid w:val="00361DD4"/>
    <w:rsid w:val="003E3843"/>
    <w:rsid w:val="004247FA"/>
    <w:rsid w:val="004759F3"/>
    <w:rsid w:val="004927DD"/>
    <w:rsid w:val="004C0C2E"/>
    <w:rsid w:val="004C637E"/>
    <w:rsid w:val="004D5AA3"/>
    <w:rsid w:val="00516626"/>
    <w:rsid w:val="0055173F"/>
    <w:rsid w:val="00652A93"/>
    <w:rsid w:val="00677A7A"/>
    <w:rsid w:val="006B30AD"/>
    <w:rsid w:val="006D18FF"/>
    <w:rsid w:val="00764ECF"/>
    <w:rsid w:val="007731A5"/>
    <w:rsid w:val="00787410"/>
    <w:rsid w:val="007B582F"/>
    <w:rsid w:val="007D2740"/>
    <w:rsid w:val="00800C83"/>
    <w:rsid w:val="00825DBC"/>
    <w:rsid w:val="008C3C10"/>
    <w:rsid w:val="00910B8D"/>
    <w:rsid w:val="009603E8"/>
    <w:rsid w:val="009B58DC"/>
    <w:rsid w:val="009F29F5"/>
    <w:rsid w:val="00A248DA"/>
    <w:rsid w:val="00B03A07"/>
    <w:rsid w:val="00B871D5"/>
    <w:rsid w:val="00BB63BA"/>
    <w:rsid w:val="00C53F03"/>
    <w:rsid w:val="00C57928"/>
    <w:rsid w:val="00CC30DA"/>
    <w:rsid w:val="00CD26E8"/>
    <w:rsid w:val="00D65F98"/>
    <w:rsid w:val="00E440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16CEC049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color w:val="B93222" w:themeColor="accent1" w:themeShade="BF"/>
        <w:sz w:val="26"/>
        <w:szCs w:val="26"/>
        <w:lang w:val="en-US" w:eastAsia="ja-JP" w:bidi="ar-SA"/>
      </w:rPr>
    </w:rPrDefault>
    <w:pPrDefault>
      <w:pPr>
        <w:spacing w:after="240" w:line="264" w:lineRule="auto"/>
        <w:jc w:val="center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 w:qFormat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semiHidden="1" w:uiPriority="10" w:unhideWhenUsed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3" w:unhideWhenUsed="1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4927DD"/>
    <w:pPr>
      <w:spacing w:before="300"/>
      <w:ind w:left="6120"/>
    </w:pPr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after="180" w:line="240" w:lineRule="auto"/>
      <w:ind w:left="360" w:right="360"/>
      <w:contextualSpacing/>
      <w:outlineLvl w:val="0"/>
    </w:pPr>
    <w:rPr>
      <w:rFonts w:asciiTheme="majorHAnsi" w:eastAsiaTheme="majorEastAsia" w:hAnsiTheme="majorHAnsi" w:cstheme="majorBidi"/>
      <w:caps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40"/>
      <w:ind w:left="360" w:right="360"/>
      <w:outlineLvl w:val="1"/>
    </w:pPr>
    <w:rPr>
      <w:rFonts w:asciiTheme="majorHAnsi" w:eastAsiaTheme="majorEastAsia" w:hAnsiTheme="majorHAnsi" w:cstheme="majorBidi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99"/>
    <w:unhideWhenUsed/>
    <w:qFormat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Pr>
      <w:rFonts w:asciiTheme="majorHAnsi" w:eastAsiaTheme="majorEastAsia" w:hAnsiTheme="majorHAnsi" w:cstheme="majorBidi"/>
      <w:caps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Pr>
      <w:rFonts w:asciiTheme="majorHAnsi" w:eastAsiaTheme="majorEastAsia" w:hAnsiTheme="majorHAnsi" w:cstheme="majorBidi"/>
      <w:color w:val="DD5949" w:themeColor="accent1"/>
      <w:sz w:val="26"/>
      <w:szCs w:val="26"/>
    </w:rPr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styleId="Title">
    <w:name w:val="Title"/>
    <w:basedOn w:val="Normal"/>
    <w:next w:val="Normal"/>
    <w:link w:val="TitleChar"/>
    <w:uiPriority w:val="1"/>
    <w:unhideWhenUsed/>
    <w:qFormat/>
    <w:rsid w:val="0055173F"/>
    <w:pPr>
      <w:spacing w:before="40" w:after="0" w:line="240" w:lineRule="auto"/>
      <w:ind w:right="576"/>
      <w:jc w:val="right"/>
    </w:pPr>
    <w:rPr>
      <w:rFonts w:asciiTheme="majorHAnsi" w:eastAsiaTheme="majorEastAsia" w:hAnsiTheme="majorHAnsi" w:cstheme="majorBidi"/>
      <w:kern w:val="28"/>
      <w:sz w:val="48"/>
      <w:szCs w:val="48"/>
    </w:rPr>
  </w:style>
  <w:style w:type="character" w:customStyle="1" w:styleId="TitleChar">
    <w:name w:val="Title Char"/>
    <w:basedOn w:val="DefaultParagraphFont"/>
    <w:link w:val="Title"/>
    <w:uiPriority w:val="1"/>
    <w:rsid w:val="0055173F"/>
    <w:rPr>
      <w:rFonts w:asciiTheme="majorHAnsi" w:eastAsiaTheme="majorEastAsia" w:hAnsiTheme="majorHAnsi" w:cstheme="majorBidi"/>
      <w:kern w:val="28"/>
      <w:sz w:val="48"/>
      <w:szCs w:val="48"/>
    </w:rPr>
  </w:style>
  <w:style w:type="paragraph" w:customStyle="1" w:styleId="TitleRight">
    <w:name w:val="Title Right"/>
    <w:basedOn w:val="Normal"/>
    <w:uiPriority w:val="1"/>
    <w:qFormat/>
    <w:rsid w:val="00652A93"/>
    <w:pPr>
      <w:spacing w:before="7140" w:after="0" w:line="240" w:lineRule="auto"/>
      <w:ind w:left="7200"/>
      <w:contextualSpacing/>
      <w:jc w:val="right"/>
    </w:pPr>
    <w:rPr>
      <w:sz w:val="64"/>
      <w:szCs w:val="64"/>
    </w:rPr>
  </w:style>
  <w:style w:type="paragraph" w:customStyle="1" w:styleId="Name">
    <w:name w:val="Name"/>
    <w:basedOn w:val="Normal"/>
    <w:qFormat/>
    <w:rsid w:val="0055173F"/>
    <w:pPr>
      <w:spacing w:before="480" w:after="668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8C3C1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C3C10"/>
  </w:style>
  <w:style w:type="paragraph" w:styleId="Footer">
    <w:name w:val="footer"/>
    <w:basedOn w:val="Normal"/>
    <w:link w:val="FooterChar"/>
    <w:uiPriority w:val="99"/>
    <w:unhideWhenUsed/>
    <w:rsid w:val="008C3C1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C3C10"/>
  </w:style>
  <w:style w:type="paragraph" w:styleId="Subtitle">
    <w:name w:val="Subtitle"/>
    <w:basedOn w:val="Normal"/>
    <w:next w:val="Normal"/>
    <w:link w:val="SubtitleChar"/>
    <w:uiPriority w:val="10"/>
    <w:qFormat/>
    <w:rsid w:val="0055173F"/>
    <w:pPr>
      <w:numPr>
        <w:ilvl w:val="1"/>
      </w:numPr>
      <w:spacing w:before="480"/>
      <w:ind w:left="6120"/>
    </w:pPr>
    <w:rPr>
      <w:color w:val="6D332F" w:themeColor="text2"/>
      <w:szCs w:val="22"/>
    </w:rPr>
  </w:style>
  <w:style w:type="character" w:customStyle="1" w:styleId="SubtitleChar">
    <w:name w:val="Subtitle Char"/>
    <w:basedOn w:val="DefaultParagraphFont"/>
    <w:link w:val="Subtitle"/>
    <w:uiPriority w:val="10"/>
    <w:rsid w:val="0055173F"/>
    <w:rPr>
      <w:color w:val="6D332F" w:themeColor="text2"/>
      <w:szCs w:val="22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D26E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D26E8"/>
    <w:rPr>
      <w:sz w:val="20"/>
      <w:szCs w:val="20"/>
    </w:rPr>
  </w:style>
  <w:style w:type="character" w:styleId="IntenseEmphasis">
    <w:name w:val="Intense Emphasis"/>
    <w:basedOn w:val="DefaultParagraphFont"/>
    <w:uiPriority w:val="21"/>
    <w:semiHidden/>
    <w:unhideWhenUsed/>
    <w:qFormat/>
    <w:rsid w:val="00764ECF"/>
    <w:rPr>
      <w:i/>
      <w:iCs/>
      <w:color w:val="B93222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unhideWhenUsed/>
    <w:qFormat/>
    <w:rsid w:val="00764ECF"/>
    <w:pPr>
      <w:pBdr>
        <w:top w:val="single" w:sz="4" w:space="10" w:color="B93222" w:themeColor="accent1" w:themeShade="BF"/>
        <w:bottom w:val="single" w:sz="4" w:space="10" w:color="B93222" w:themeColor="accent1" w:themeShade="BF"/>
      </w:pBdr>
      <w:spacing w:before="360" w:after="360"/>
      <w:ind w:left="864" w:right="864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semiHidden/>
    <w:rsid w:val="00764ECF"/>
    <w:rPr>
      <w:i/>
      <w:iCs/>
    </w:rPr>
  </w:style>
  <w:style w:type="character" w:styleId="IntenseReference">
    <w:name w:val="Intense Reference"/>
    <w:basedOn w:val="DefaultParagraphFont"/>
    <w:uiPriority w:val="32"/>
    <w:semiHidden/>
    <w:unhideWhenUsed/>
    <w:qFormat/>
    <w:rsid w:val="00764ECF"/>
    <w:rPr>
      <w:b/>
      <w:bCs/>
      <w:caps w:val="0"/>
      <w:smallCaps/>
      <w:color w:val="B93222" w:themeColor="accent1" w:themeShade="BF"/>
      <w:spacing w:val="5"/>
    </w:rPr>
  </w:style>
  <w:style w:type="paragraph" w:styleId="BlockText">
    <w:name w:val="Block Text"/>
    <w:basedOn w:val="Normal"/>
    <w:uiPriority w:val="99"/>
    <w:semiHidden/>
    <w:unhideWhenUsed/>
    <w:rsid w:val="00764ECF"/>
    <w:pPr>
      <w:pBdr>
        <w:top w:val="single" w:sz="2" w:space="10" w:color="B93222" w:themeColor="accent1" w:themeShade="BF"/>
        <w:left w:val="single" w:sz="2" w:space="10" w:color="B93222" w:themeColor="accent1" w:themeShade="BF"/>
        <w:bottom w:val="single" w:sz="2" w:space="10" w:color="B93222" w:themeColor="accent1" w:themeShade="BF"/>
        <w:right w:val="single" w:sz="2" w:space="10" w:color="B93222" w:themeColor="accent1" w:themeShade="BF"/>
      </w:pBdr>
      <w:ind w:left="1152" w:right="1152"/>
    </w:pPr>
    <w:rPr>
      <w:i/>
      <w:iCs/>
    </w:rPr>
  </w:style>
  <w:style w:type="character" w:styleId="UnresolvedMention">
    <w:name w:val="Unresolved Mention"/>
    <w:basedOn w:val="DefaultParagraphFont"/>
    <w:uiPriority w:val="99"/>
    <w:semiHidden/>
    <w:unhideWhenUsed/>
    <w:rsid w:val="00764ECF"/>
    <w:rPr>
      <w:color w:val="595959" w:themeColor="text1" w:themeTint="A6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glossaryDocument" Target="glossary/document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Naveed%20Ahmed\AppData\Local\Packages\Microsoft.MicrosoftEdge_8wekyb3d8bbwe\TempState\Downloads\tf03512047%20(1)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CA51F1344A6C480ABDDDE7BF0E57069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3DBB383-5A49-4903-A13F-928BCC9B123F}"/>
      </w:docPartPr>
      <w:docPartBody>
        <w:p w:rsidR="00000000" w:rsidRDefault="00F217CB">
          <w:pPr>
            <w:pStyle w:val="CA51F1344A6C480ABDDDE7BF0E570693"/>
          </w:pPr>
          <w:r w:rsidRPr="00CD26E8">
            <w:t>Best wishes for the happiest of holidays!</w:t>
          </w:r>
        </w:p>
      </w:docPartBody>
    </w:docPart>
    <w:docPart>
      <w:docPartPr>
        <w:name w:val="F79EA6887BB64D1BB1CE26695670358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7EC842E-07A6-48BB-B30B-5FCEA3CA83A1}"/>
      </w:docPartPr>
      <w:docPartBody>
        <w:p w:rsidR="00000000" w:rsidRDefault="00F217CB">
          <w:pPr>
            <w:pStyle w:val="F79EA6887BB64D1BB1CE266956703584"/>
          </w:pPr>
          <w:r>
            <w:t>Name</w:t>
          </w:r>
        </w:p>
      </w:docPartBody>
    </w:docPart>
    <w:docPart>
      <w:docPartPr>
        <w:name w:val="2922E9C0A7B24C3199A1F6833319749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89D9FD3-5B8E-4704-BBB8-66FC780FC436}"/>
      </w:docPartPr>
      <w:docPartBody>
        <w:p w:rsidR="00000000" w:rsidRDefault="00F217CB">
          <w:pPr>
            <w:pStyle w:val="2922E9C0A7B24C3199A1F68333197493"/>
          </w:pPr>
          <w:r>
            <w:t xml:space="preserve">Best wishes for the </w:t>
          </w:r>
          <w:r w:rsidRPr="00CD26E8">
            <w:t>happiest</w:t>
          </w:r>
          <w:r>
            <w:t xml:space="preserve"> of holidays!</w:t>
          </w:r>
        </w:p>
      </w:docPartBody>
    </w:docPart>
    <w:docPart>
      <w:docPartPr>
        <w:name w:val="5F2668685C64477A8B60F82AFCA3CF7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365BCD4-7C17-4F36-8DF1-2D08CF18754E}"/>
      </w:docPartPr>
      <w:docPartBody>
        <w:p w:rsidR="00000000" w:rsidRDefault="00F217CB">
          <w:pPr>
            <w:pStyle w:val="5F2668685C64477A8B60F82AFCA3CF76"/>
          </w:pPr>
          <w:r w:rsidRPr="00CD26E8">
            <w:t>Name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duren">
    <w:panose1 w:val="020B7200000000000000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D2A02"/>
    <w:rsid w:val="001D2A02"/>
    <w:rsid w:val="00F217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525ABCF4274249BD9F6659956B654763">
    <w:name w:val="525ABCF4274249BD9F6659956B654763"/>
  </w:style>
  <w:style w:type="paragraph" w:customStyle="1" w:styleId="93B212F340AE4B14ADC236EA535D03B1">
    <w:name w:val="93B212F340AE4B14ADC236EA535D03B1"/>
  </w:style>
  <w:style w:type="paragraph" w:customStyle="1" w:styleId="CA51F1344A6C480ABDDDE7BF0E570693">
    <w:name w:val="CA51F1344A6C480ABDDDE7BF0E570693"/>
  </w:style>
  <w:style w:type="paragraph" w:customStyle="1" w:styleId="F79EA6887BB64D1BB1CE266956703584">
    <w:name w:val="F79EA6887BB64D1BB1CE266956703584"/>
  </w:style>
  <w:style w:type="paragraph" w:customStyle="1" w:styleId="2922E9C0A7B24C3199A1F68333197493">
    <w:name w:val="2922E9C0A7B24C3199A1F68333197493"/>
  </w:style>
  <w:style w:type="paragraph" w:customStyle="1" w:styleId="5F2668685C64477A8B60F82AFCA3CF76">
    <w:name w:val="5F2668685C64477A8B60F82AFCA3CF76"/>
  </w:style>
  <w:style w:type="paragraph" w:customStyle="1" w:styleId="20F25BEE8E73493991B33BD9FA8D1288">
    <w:name w:val="20F25BEE8E73493991B33BD9FA8D1288"/>
    <w:rsid w:val="001D2A02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Christmas">
  <a:themeElements>
    <a:clrScheme name="Christmas Set">
      <a:dk1>
        <a:sysClr val="windowText" lastClr="000000"/>
      </a:dk1>
      <a:lt1>
        <a:sysClr val="window" lastClr="FFFFFF"/>
      </a:lt1>
      <a:dk2>
        <a:srgbClr val="6D332F"/>
      </a:dk2>
      <a:lt2>
        <a:srgbClr val="EEECE1"/>
      </a:lt2>
      <a:accent1>
        <a:srgbClr val="DD5949"/>
      </a:accent1>
      <a:accent2>
        <a:srgbClr val="4AA1AE"/>
      </a:accent2>
      <a:accent3>
        <a:srgbClr val="79A342"/>
      </a:accent3>
      <a:accent4>
        <a:srgbClr val="E28F41"/>
      </a:accent4>
      <a:accent5>
        <a:srgbClr val="F1BF50"/>
      </a:accent5>
      <a:accent6>
        <a:srgbClr val="927961"/>
      </a:accent6>
      <a:hlink>
        <a:srgbClr val="0000FF"/>
      </a:hlink>
      <a:folHlink>
        <a:srgbClr val="800080"/>
      </a:folHlink>
    </a:clrScheme>
    <a:fontScheme name="Christmas set">
      <a:majorFont>
        <a:latin typeface="Georgia"/>
        <a:ea typeface=""/>
        <a:cs typeface=""/>
      </a:majorFont>
      <a:minorFont>
        <a:latin typeface="Georgi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1" ma:contentTypeDescription="Create a new document." ma:contentTypeScope="" ma:versionID="1c2eb7a32e66fb6e4260f3771546a5e2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04e1f6479c48b08974ba73b5ca973489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F75C511-C1B5-48A2-A602-FAF5C120FC8F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2.xml><?xml version="1.0" encoding="utf-8"?>
<ds:datastoreItem xmlns:ds="http://schemas.openxmlformats.org/officeDocument/2006/customXml" ds:itemID="{C073001B-EDFB-48AB-8569-89E99C72D0E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0F8F44B-F3AB-43C2-A10D-A4D13573017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tf03512047 (1).dotx</Template>
  <TotalTime>0</TotalTime>
  <Pages>2</Pages>
  <Words>38</Words>
  <Characters>218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2019-10-30T12:48:00Z</dcterms:created>
  <dcterms:modified xsi:type="dcterms:W3CDTF">2019-10-30T12:55:00Z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