
<file path=[Content_Types].xml><?xml version="1.0" encoding="utf-8"?>
<Types xmlns="http://schemas.openxmlformats.org/package/2006/content-types">
  <Default Extension="emf" ContentType="image/x-emf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glossary/document.xml" ContentType="application/vnd.openxmlformats-officedocument.wordprocessingml.document.glossary+xml"/>
  <Override PartName="/word/glossary/styles.xml" ContentType="application/vnd.openxmlformats-officedocument.wordprocessingml.styles+xml"/>
  <Override PartName="/word/glossary/settings.xml" ContentType="application/vnd.openxmlformats-officedocument.wordprocessingml.settings+xml"/>
  <Override PartName="/word/glossary/webSettings.xml" ContentType="application/vnd.openxmlformats-officedocument.wordprocessingml.webSettings+xml"/>
  <Override PartName="/word/glossary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tbl>
      <w:tblPr>
        <w:tblW w:w="5000" w:type="pct"/>
        <w:jc w:val="center"/>
        <w:tblLayout w:type="fixed"/>
        <w:tblCellMar>
          <w:left w:w="43" w:type="dxa"/>
          <w:right w:w="43" w:type="dxa"/>
        </w:tblCellMar>
        <w:tblLook w:val="0600" w:firstRow="0" w:lastRow="0" w:firstColumn="0" w:lastColumn="0" w:noHBand="1" w:noVBand="1"/>
      </w:tblPr>
      <w:tblGrid>
        <w:gridCol w:w="5760"/>
        <w:gridCol w:w="5760"/>
      </w:tblGrid>
      <w:tr w:rsidR="008C7094" w:rsidTr="00B53290">
        <w:trPr>
          <w:trHeight w:val="2448"/>
          <w:jc w:val="center"/>
        </w:trPr>
        <w:tc>
          <w:tcPr>
            <w:tcW w:w="5669" w:type="dxa"/>
            <w:vAlign w:val="center"/>
          </w:tcPr>
          <w:p w:rsidR="008C7094" w:rsidRDefault="00B53290" w:rsidP="00B53290">
            <w:pPr>
              <w:jc w:val="center"/>
            </w:pPr>
            <w:r>
              <w:rPr>
                <w:noProof/>
              </w:rPr>
              <mc:AlternateContent>
                <mc:Choice Requires="wpg">
                  <w:drawing>
                    <wp:inline distT="0" distB="0" distL="0" distR="0" wp14:anchorId="1157D8C8" wp14:editId="6CE90F95">
                      <wp:extent cx="3429000" cy="1310640"/>
                      <wp:effectExtent l="0" t="0" r="0" b="22860"/>
                      <wp:docPr id="233" name="Group 233">
                        <a:extLst xmlns:a="http://schemas.openxmlformats.org/drawingml/2006/main">
                          <a:ext uri="{C183D7F6-B498-43B3-948B-1728B52AA6E4}">
                            <adec:decorative xmlns:adec="http://schemas.microsoft.com/office/drawing/2017/decorative" val="1"/>
                          </a:ext>
                        </a:extLst>
                      </wp:docPr>
                      <wp:cNvGraphicFramePr/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/>
                            <wpg:grpSpPr>
                              <a:xfrm>
                                <a:off x="0" y="0"/>
                                <a:ext cx="3429000" cy="1310640"/>
                                <a:chOff x="0" y="0"/>
                                <a:chExt cx="3429000" cy="1310640"/>
                              </a:xfrm>
                            </wpg:grpSpPr>
                            <wps:wsp>
                              <wps:cNvPr id="2" name="Freeform 3"/>
                              <wps:cNvSpPr>
                                <a:spLocks/>
                              </wps:cNvSpPr>
                              <wps:spPr bwMode="auto">
                                <a:xfrm>
                                  <a:off x="0" y="0"/>
                                  <a:ext cx="3429000" cy="1310640"/>
                                </a:xfrm>
                                <a:custGeom>
                                  <a:avLst/>
                                  <a:gdLst>
                                    <a:gd name="T0" fmla="*/ 207 w 5400"/>
                                    <a:gd name="T1" fmla="*/ 69 h 2064"/>
                                    <a:gd name="T2" fmla="*/ 69 w 5400"/>
                                    <a:gd name="T3" fmla="*/ 207 h 2064"/>
                                    <a:gd name="T4" fmla="*/ 24 w 5400"/>
                                    <a:gd name="T5" fmla="*/ 393 h 2064"/>
                                    <a:gd name="T6" fmla="*/ 63 w 5400"/>
                                    <a:gd name="T7" fmla="*/ 452 h 2064"/>
                                    <a:gd name="T8" fmla="*/ 24 w 5400"/>
                                    <a:gd name="T9" fmla="*/ 510 h 2064"/>
                                    <a:gd name="T10" fmla="*/ 24 w 5400"/>
                                    <a:gd name="T11" fmla="*/ 559 h 2064"/>
                                    <a:gd name="T12" fmla="*/ 63 w 5400"/>
                                    <a:gd name="T13" fmla="*/ 618 h 2064"/>
                                    <a:gd name="T14" fmla="*/ 24 w 5400"/>
                                    <a:gd name="T15" fmla="*/ 677 h 2064"/>
                                    <a:gd name="T16" fmla="*/ 24 w 5400"/>
                                    <a:gd name="T17" fmla="*/ 726 h 2064"/>
                                    <a:gd name="T18" fmla="*/ 63 w 5400"/>
                                    <a:gd name="T19" fmla="*/ 784 h 2064"/>
                                    <a:gd name="T20" fmla="*/ 24 w 5400"/>
                                    <a:gd name="T21" fmla="*/ 843 h 2064"/>
                                    <a:gd name="T22" fmla="*/ 24 w 5400"/>
                                    <a:gd name="T23" fmla="*/ 892 h 2064"/>
                                    <a:gd name="T24" fmla="*/ 63 w 5400"/>
                                    <a:gd name="T25" fmla="*/ 951 h 2064"/>
                                    <a:gd name="T26" fmla="*/ 24 w 5400"/>
                                    <a:gd name="T27" fmla="*/ 1009 h 2064"/>
                                    <a:gd name="T28" fmla="*/ 24 w 5400"/>
                                    <a:gd name="T29" fmla="*/ 1058 h 2064"/>
                                    <a:gd name="T30" fmla="*/ 63 w 5400"/>
                                    <a:gd name="T31" fmla="*/ 1117 h 2064"/>
                                    <a:gd name="T32" fmla="*/ 24 w 5400"/>
                                    <a:gd name="T33" fmla="*/ 1176 h 2064"/>
                                    <a:gd name="T34" fmla="*/ 24 w 5400"/>
                                    <a:gd name="T35" fmla="*/ 1225 h 2064"/>
                                    <a:gd name="T36" fmla="*/ 63 w 5400"/>
                                    <a:gd name="T37" fmla="*/ 1283 h 2064"/>
                                    <a:gd name="T38" fmla="*/ 24 w 5400"/>
                                    <a:gd name="T39" fmla="*/ 1342 h 2064"/>
                                    <a:gd name="T40" fmla="*/ 24 w 5400"/>
                                    <a:gd name="T41" fmla="*/ 1391 h 2064"/>
                                    <a:gd name="T42" fmla="*/ 63 w 5400"/>
                                    <a:gd name="T43" fmla="*/ 1450 h 2064"/>
                                    <a:gd name="T44" fmla="*/ 24 w 5400"/>
                                    <a:gd name="T45" fmla="*/ 1508 h 2064"/>
                                    <a:gd name="T46" fmla="*/ 24 w 5400"/>
                                    <a:gd name="T47" fmla="*/ 1557 h 2064"/>
                                    <a:gd name="T48" fmla="*/ 63 w 5400"/>
                                    <a:gd name="T49" fmla="*/ 1616 h 2064"/>
                                    <a:gd name="T50" fmla="*/ 24 w 5400"/>
                                    <a:gd name="T51" fmla="*/ 1675 h 2064"/>
                                    <a:gd name="T52" fmla="*/ 69 w 5400"/>
                                    <a:gd name="T53" fmla="*/ 1855 h 2064"/>
                                    <a:gd name="T54" fmla="*/ 207 w 5400"/>
                                    <a:gd name="T55" fmla="*/ 1994 h 2064"/>
                                    <a:gd name="T56" fmla="*/ 5192 w 5400"/>
                                    <a:gd name="T57" fmla="*/ 1994 h 2064"/>
                                    <a:gd name="T58" fmla="*/ 5330 w 5400"/>
                                    <a:gd name="T59" fmla="*/ 1855 h 2064"/>
                                    <a:gd name="T60" fmla="*/ 5375 w 5400"/>
                                    <a:gd name="T61" fmla="*/ 1675 h 2064"/>
                                    <a:gd name="T62" fmla="*/ 5336 w 5400"/>
                                    <a:gd name="T63" fmla="*/ 1616 h 2064"/>
                                    <a:gd name="T64" fmla="*/ 5375 w 5400"/>
                                    <a:gd name="T65" fmla="*/ 1557 h 2064"/>
                                    <a:gd name="T66" fmla="*/ 5375 w 5400"/>
                                    <a:gd name="T67" fmla="*/ 1508 h 2064"/>
                                    <a:gd name="T68" fmla="*/ 5336 w 5400"/>
                                    <a:gd name="T69" fmla="*/ 1450 h 2064"/>
                                    <a:gd name="T70" fmla="*/ 5375 w 5400"/>
                                    <a:gd name="T71" fmla="*/ 1391 h 2064"/>
                                    <a:gd name="T72" fmla="*/ 5375 w 5400"/>
                                    <a:gd name="T73" fmla="*/ 1342 h 2064"/>
                                    <a:gd name="T74" fmla="*/ 5336 w 5400"/>
                                    <a:gd name="T75" fmla="*/ 1283 h 2064"/>
                                    <a:gd name="T76" fmla="*/ 5375 w 5400"/>
                                    <a:gd name="T77" fmla="*/ 1225 h 2064"/>
                                    <a:gd name="T78" fmla="*/ 5375 w 5400"/>
                                    <a:gd name="T79" fmla="*/ 1176 h 2064"/>
                                    <a:gd name="T80" fmla="*/ 5336 w 5400"/>
                                    <a:gd name="T81" fmla="*/ 1117 h 2064"/>
                                    <a:gd name="T82" fmla="*/ 5375 w 5400"/>
                                    <a:gd name="T83" fmla="*/ 1058 h 2064"/>
                                    <a:gd name="T84" fmla="*/ 5375 w 5400"/>
                                    <a:gd name="T85" fmla="*/ 1009 h 2064"/>
                                    <a:gd name="T86" fmla="*/ 5336 w 5400"/>
                                    <a:gd name="T87" fmla="*/ 951 h 2064"/>
                                    <a:gd name="T88" fmla="*/ 5375 w 5400"/>
                                    <a:gd name="T89" fmla="*/ 892 h 2064"/>
                                    <a:gd name="T90" fmla="*/ 5375 w 5400"/>
                                    <a:gd name="T91" fmla="*/ 843 h 2064"/>
                                    <a:gd name="T92" fmla="*/ 5336 w 5400"/>
                                    <a:gd name="T93" fmla="*/ 784 h 2064"/>
                                    <a:gd name="T94" fmla="*/ 5375 w 5400"/>
                                    <a:gd name="T95" fmla="*/ 726 h 2064"/>
                                    <a:gd name="T96" fmla="*/ 5375 w 5400"/>
                                    <a:gd name="T97" fmla="*/ 677 h 2064"/>
                                    <a:gd name="T98" fmla="*/ 5336 w 5400"/>
                                    <a:gd name="T99" fmla="*/ 618 h 2064"/>
                                    <a:gd name="T100" fmla="*/ 5375 w 5400"/>
                                    <a:gd name="T101" fmla="*/ 559 h 2064"/>
                                    <a:gd name="T102" fmla="*/ 5375 w 5400"/>
                                    <a:gd name="T103" fmla="*/ 510 h 2064"/>
                                    <a:gd name="T104" fmla="*/ 5336 w 5400"/>
                                    <a:gd name="T105" fmla="*/ 452 h 2064"/>
                                    <a:gd name="T106" fmla="*/ 5375 w 5400"/>
                                    <a:gd name="T107" fmla="*/ 393 h 2064"/>
                                    <a:gd name="T108" fmla="*/ 5330 w 5400"/>
                                    <a:gd name="T109" fmla="*/ 207 h 2064"/>
                                    <a:gd name="T110" fmla="*/ 5192 w 5400"/>
                                    <a:gd name="T111" fmla="*/ 69 h 2064"/>
                                  </a:gdLst>
                                  <a:ahLst/>
                                  <a:cxnLst>
                                    <a:cxn ang="0">
                                      <a:pos x="T0" y="T1"/>
                                    </a:cxn>
                                    <a:cxn ang="0">
                                      <a:pos x="T2" y="T3"/>
                                    </a:cxn>
                                    <a:cxn ang="0">
                                      <a:pos x="T4" y="T5"/>
                                    </a:cxn>
                                    <a:cxn ang="0">
                                      <a:pos x="T6" y="T7"/>
                                    </a:cxn>
                                    <a:cxn ang="0">
                                      <a:pos x="T8" y="T9"/>
                                    </a:cxn>
                                    <a:cxn ang="0">
                                      <a:pos x="T10" y="T11"/>
                                    </a:cxn>
                                    <a:cxn ang="0">
                                      <a:pos x="T12" y="T13"/>
                                    </a:cxn>
                                    <a:cxn ang="0">
                                      <a:pos x="T14" y="T15"/>
                                    </a:cxn>
                                    <a:cxn ang="0">
                                      <a:pos x="T16" y="T17"/>
                                    </a:cxn>
                                    <a:cxn ang="0">
                                      <a:pos x="T18" y="T19"/>
                                    </a:cxn>
                                    <a:cxn ang="0">
                                      <a:pos x="T20" y="T21"/>
                                    </a:cxn>
                                    <a:cxn ang="0">
                                      <a:pos x="T22" y="T23"/>
                                    </a:cxn>
                                    <a:cxn ang="0">
                                      <a:pos x="T24" y="T25"/>
                                    </a:cxn>
                                    <a:cxn ang="0">
                                      <a:pos x="T26" y="T27"/>
                                    </a:cxn>
                                    <a:cxn ang="0">
                                      <a:pos x="T28" y="T29"/>
                                    </a:cxn>
                                    <a:cxn ang="0">
                                      <a:pos x="T30" y="T31"/>
                                    </a:cxn>
                                    <a:cxn ang="0">
                                      <a:pos x="T32" y="T33"/>
                                    </a:cxn>
                                    <a:cxn ang="0">
                                      <a:pos x="T34" y="T35"/>
                                    </a:cxn>
                                    <a:cxn ang="0">
                                      <a:pos x="T36" y="T37"/>
                                    </a:cxn>
                                    <a:cxn ang="0">
                                      <a:pos x="T38" y="T39"/>
                                    </a:cxn>
                                    <a:cxn ang="0">
                                      <a:pos x="T40" y="T41"/>
                                    </a:cxn>
                                    <a:cxn ang="0">
                                      <a:pos x="T42" y="T43"/>
                                    </a:cxn>
                                    <a:cxn ang="0">
                                      <a:pos x="T44" y="T45"/>
                                    </a:cxn>
                                    <a:cxn ang="0">
                                      <a:pos x="T46" y="T47"/>
                                    </a:cxn>
                                    <a:cxn ang="0">
                                      <a:pos x="T48" y="T49"/>
                                    </a:cxn>
                                    <a:cxn ang="0">
                                      <a:pos x="T50" y="T51"/>
                                    </a:cxn>
                                    <a:cxn ang="0">
                                      <a:pos x="T52" y="T53"/>
                                    </a:cxn>
                                    <a:cxn ang="0">
                                      <a:pos x="T54" y="T55"/>
                                    </a:cxn>
                                    <a:cxn ang="0">
                                      <a:pos x="T56" y="T57"/>
                                    </a:cxn>
                                    <a:cxn ang="0">
                                      <a:pos x="T58" y="T59"/>
                                    </a:cxn>
                                    <a:cxn ang="0">
                                      <a:pos x="T60" y="T61"/>
                                    </a:cxn>
                                    <a:cxn ang="0">
                                      <a:pos x="T62" y="T63"/>
                                    </a:cxn>
                                    <a:cxn ang="0">
                                      <a:pos x="T64" y="T65"/>
                                    </a:cxn>
                                    <a:cxn ang="0">
                                      <a:pos x="T66" y="T67"/>
                                    </a:cxn>
                                    <a:cxn ang="0">
                                      <a:pos x="T68" y="T69"/>
                                    </a:cxn>
                                    <a:cxn ang="0">
                                      <a:pos x="T70" y="T71"/>
                                    </a:cxn>
                                    <a:cxn ang="0">
                                      <a:pos x="T72" y="T73"/>
                                    </a:cxn>
                                    <a:cxn ang="0">
                                      <a:pos x="T74" y="T75"/>
                                    </a:cxn>
                                    <a:cxn ang="0">
                                      <a:pos x="T76" y="T77"/>
                                    </a:cxn>
                                    <a:cxn ang="0">
                                      <a:pos x="T78" y="T79"/>
                                    </a:cxn>
                                    <a:cxn ang="0">
                                      <a:pos x="T80" y="T81"/>
                                    </a:cxn>
                                    <a:cxn ang="0">
                                      <a:pos x="T82" y="T83"/>
                                    </a:cxn>
                                    <a:cxn ang="0">
                                      <a:pos x="T84" y="T85"/>
                                    </a:cxn>
                                    <a:cxn ang="0">
                                      <a:pos x="T86" y="T87"/>
                                    </a:cxn>
                                    <a:cxn ang="0">
                                      <a:pos x="T88" y="T89"/>
                                    </a:cxn>
                                    <a:cxn ang="0">
                                      <a:pos x="T90" y="T91"/>
                                    </a:cxn>
                                    <a:cxn ang="0">
                                      <a:pos x="T92" y="T93"/>
                                    </a:cxn>
                                    <a:cxn ang="0">
                                      <a:pos x="T94" y="T95"/>
                                    </a:cxn>
                                    <a:cxn ang="0">
                                      <a:pos x="T96" y="T97"/>
                                    </a:cxn>
                                    <a:cxn ang="0">
                                      <a:pos x="T98" y="T99"/>
                                    </a:cxn>
                                    <a:cxn ang="0">
                                      <a:pos x="T100" y="T101"/>
                                    </a:cxn>
                                    <a:cxn ang="0">
                                      <a:pos x="T102" y="T103"/>
                                    </a:cxn>
                                    <a:cxn ang="0">
                                      <a:pos x="T104" y="T105"/>
                                    </a:cxn>
                                    <a:cxn ang="0">
                                      <a:pos x="T106" y="T107"/>
                                    </a:cxn>
                                    <a:cxn ang="0">
                                      <a:pos x="T108" y="T109"/>
                                    </a:cxn>
                                    <a:cxn ang="0">
                                      <a:pos x="T110" y="T111"/>
                                    </a:cxn>
                                  </a:cxnLst>
                                  <a:rect l="0" t="0" r="r" b="b"/>
                                  <a:pathLst>
                                    <a:path w="5400" h="2064">
                                      <a:moveTo>
                                        <a:pt x="5181" y="0"/>
                                      </a:moveTo>
                                      <a:lnTo>
                                        <a:pt x="218" y="0"/>
                                      </a:lnTo>
                                      <a:lnTo>
                                        <a:pt x="207" y="69"/>
                                      </a:lnTo>
                                      <a:lnTo>
                                        <a:pt x="176" y="129"/>
                                      </a:lnTo>
                                      <a:lnTo>
                                        <a:pt x="129" y="176"/>
                                      </a:lnTo>
                                      <a:lnTo>
                                        <a:pt x="69" y="207"/>
                                      </a:lnTo>
                                      <a:lnTo>
                                        <a:pt x="0" y="218"/>
                                      </a:lnTo>
                                      <a:lnTo>
                                        <a:pt x="0" y="388"/>
                                      </a:lnTo>
                                      <a:lnTo>
                                        <a:pt x="24" y="393"/>
                                      </a:lnTo>
                                      <a:lnTo>
                                        <a:pt x="44" y="407"/>
                                      </a:lnTo>
                                      <a:lnTo>
                                        <a:pt x="58" y="427"/>
                                      </a:lnTo>
                                      <a:lnTo>
                                        <a:pt x="63" y="452"/>
                                      </a:lnTo>
                                      <a:lnTo>
                                        <a:pt x="58" y="476"/>
                                      </a:lnTo>
                                      <a:lnTo>
                                        <a:pt x="44" y="497"/>
                                      </a:lnTo>
                                      <a:lnTo>
                                        <a:pt x="24" y="510"/>
                                      </a:lnTo>
                                      <a:lnTo>
                                        <a:pt x="0" y="515"/>
                                      </a:lnTo>
                                      <a:lnTo>
                                        <a:pt x="0" y="554"/>
                                      </a:lnTo>
                                      <a:lnTo>
                                        <a:pt x="24" y="559"/>
                                      </a:lnTo>
                                      <a:lnTo>
                                        <a:pt x="44" y="573"/>
                                      </a:lnTo>
                                      <a:lnTo>
                                        <a:pt x="58" y="593"/>
                                      </a:lnTo>
                                      <a:lnTo>
                                        <a:pt x="63" y="618"/>
                                      </a:lnTo>
                                      <a:lnTo>
                                        <a:pt x="58" y="643"/>
                                      </a:lnTo>
                                      <a:lnTo>
                                        <a:pt x="44" y="663"/>
                                      </a:lnTo>
                                      <a:lnTo>
                                        <a:pt x="24" y="677"/>
                                      </a:lnTo>
                                      <a:lnTo>
                                        <a:pt x="0" y="682"/>
                                      </a:lnTo>
                                      <a:lnTo>
                                        <a:pt x="0" y="721"/>
                                      </a:lnTo>
                                      <a:lnTo>
                                        <a:pt x="24" y="726"/>
                                      </a:lnTo>
                                      <a:lnTo>
                                        <a:pt x="44" y="739"/>
                                      </a:lnTo>
                                      <a:lnTo>
                                        <a:pt x="58" y="759"/>
                                      </a:lnTo>
                                      <a:lnTo>
                                        <a:pt x="63" y="784"/>
                                      </a:lnTo>
                                      <a:lnTo>
                                        <a:pt x="58" y="809"/>
                                      </a:lnTo>
                                      <a:lnTo>
                                        <a:pt x="44" y="829"/>
                                      </a:lnTo>
                                      <a:lnTo>
                                        <a:pt x="24" y="843"/>
                                      </a:lnTo>
                                      <a:lnTo>
                                        <a:pt x="0" y="848"/>
                                      </a:lnTo>
                                      <a:lnTo>
                                        <a:pt x="0" y="887"/>
                                      </a:lnTo>
                                      <a:lnTo>
                                        <a:pt x="24" y="892"/>
                                      </a:lnTo>
                                      <a:lnTo>
                                        <a:pt x="44" y="906"/>
                                      </a:lnTo>
                                      <a:lnTo>
                                        <a:pt x="58" y="926"/>
                                      </a:lnTo>
                                      <a:lnTo>
                                        <a:pt x="63" y="951"/>
                                      </a:lnTo>
                                      <a:lnTo>
                                        <a:pt x="58" y="975"/>
                                      </a:lnTo>
                                      <a:lnTo>
                                        <a:pt x="44" y="996"/>
                                      </a:lnTo>
                                      <a:lnTo>
                                        <a:pt x="24" y="1009"/>
                                      </a:lnTo>
                                      <a:lnTo>
                                        <a:pt x="0" y="1014"/>
                                      </a:lnTo>
                                      <a:lnTo>
                                        <a:pt x="0" y="1053"/>
                                      </a:lnTo>
                                      <a:lnTo>
                                        <a:pt x="24" y="1058"/>
                                      </a:lnTo>
                                      <a:lnTo>
                                        <a:pt x="44" y="1072"/>
                                      </a:lnTo>
                                      <a:lnTo>
                                        <a:pt x="58" y="1092"/>
                                      </a:lnTo>
                                      <a:lnTo>
                                        <a:pt x="63" y="1117"/>
                                      </a:lnTo>
                                      <a:lnTo>
                                        <a:pt x="58" y="1142"/>
                                      </a:lnTo>
                                      <a:lnTo>
                                        <a:pt x="44" y="1162"/>
                                      </a:lnTo>
                                      <a:lnTo>
                                        <a:pt x="24" y="1176"/>
                                      </a:lnTo>
                                      <a:lnTo>
                                        <a:pt x="0" y="1181"/>
                                      </a:lnTo>
                                      <a:lnTo>
                                        <a:pt x="0" y="1220"/>
                                      </a:lnTo>
                                      <a:lnTo>
                                        <a:pt x="24" y="1225"/>
                                      </a:lnTo>
                                      <a:lnTo>
                                        <a:pt x="44" y="1238"/>
                                      </a:lnTo>
                                      <a:lnTo>
                                        <a:pt x="58" y="1258"/>
                                      </a:lnTo>
                                      <a:lnTo>
                                        <a:pt x="63" y="1283"/>
                                      </a:lnTo>
                                      <a:lnTo>
                                        <a:pt x="58" y="1308"/>
                                      </a:lnTo>
                                      <a:lnTo>
                                        <a:pt x="44" y="1328"/>
                                      </a:lnTo>
                                      <a:lnTo>
                                        <a:pt x="24" y="1342"/>
                                      </a:lnTo>
                                      <a:lnTo>
                                        <a:pt x="0" y="1347"/>
                                      </a:lnTo>
                                      <a:lnTo>
                                        <a:pt x="0" y="1386"/>
                                      </a:lnTo>
                                      <a:lnTo>
                                        <a:pt x="24" y="1391"/>
                                      </a:lnTo>
                                      <a:lnTo>
                                        <a:pt x="44" y="1405"/>
                                      </a:lnTo>
                                      <a:lnTo>
                                        <a:pt x="58" y="1425"/>
                                      </a:lnTo>
                                      <a:lnTo>
                                        <a:pt x="63" y="1450"/>
                                      </a:lnTo>
                                      <a:lnTo>
                                        <a:pt x="58" y="1474"/>
                                      </a:lnTo>
                                      <a:lnTo>
                                        <a:pt x="44" y="1495"/>
                                      </a:lnTo>
                                      <a:lnTo>
                                        <a:pt x="24" y="1508"/>
                                      </a:lnTo>
                                      <a:lnTo>
                                        <a:pt x="0" y="1513"/>
                                      </a:lnTo>
                                      <a:lnTo>
                                        <a:pt x="0" y="1552"/>
                                      </a:lnTo>
                                      <a:lnTo>
                                        <a:pt x="24" y="1557"/>
                                      </a:lnTo>
                                      <a:lnTo>
                                        <a:pt x="44" y="1571"/>
                                      </a:lnTo>
                                      <a:lnTo>
                                        <a:pt x="58" y="1591"/>
                                      </a:lnTo>
                                      <a:lnTo>
                                        <a:pt x="63" y="1616"/>
                                      </a:lnTo>
                                      <a:lnTo>
                                        <a:pt x="58" y="1641"/>
                                      </a:lnTo>
                                      <a:lnTo>
                                        <a:pt x="44" y="1661"/>
                                      </a:lnTo>
                                      <a:lnTo>
                                        <a:pt x="24" y="1675"/>
                                      </a:lnTo>
                                      <a:lnTo>
                                        <a:pt x="0" y="1680"/>
                                      </a:lnTo>
                                      <a:lnTo>
                                        <a:pt x="0" y="1844"/>
                                      </a:lnTo>
                                      <a:lnTo>
                                        <a:pt x="69" y="1855"/>
                                      </a:lnTo>
                                      <a:lnTo>
                                        <a:pt x="129" y="1886"/>
                                      </a:lnTo>
                                      <a:lnTo>
                                        <a:pt x="176" y="1933"/>
                                      </a:lnTo>
                                      <a:lnTo>
                                        <a:pt x="207" y="1994"/>
                                      </a:lnTo>
                                      <a:lnTo>
                                        <a:pt x="218" y="2063"/>
                                      </a:lnTo>
                                      <a:lnTo>
                                        <a:pt x="5181" y="2063"/>
                                      </a:lnTo>
                                      <a:lnTo>
                                        <a:pt x="5192" y="1994"/>
                                      </a:lnTo>
                                      <a:lnTo>
                                        <a:pt x="5223" y="1933"/>
                                      </a:lnTo>
                                      <a:lnTo>
                                        <a:pt x="5270" y="1886"/>
                                      </a:lnTo>
                                      <a:lnTo>
                                        <a:pt x="5330" y="1855"/>
                                      </a:lnTo>
                                      <a:lnTo>
                                        <a:pt x="5400" y="1844"/>
                                      </a:lnTo>
                                      <a:lnTo>
                                        <a:pt x="5400" y="1680"/>
                                      </a:lnTo>
                                      <a:lnTo>
                                        <a:pt x="5375" y="1675"/>
                                      </a:lnTo>
                                      <a:lnTo>
                                        <a:pt x="5355" y="1661"/>
                                      </a:lnTo>
                                      <a:lnTo>
                                        <a:pt x="5341" y="1641"/>
                                      </a:lnTo>
                                      <a:lnTo>
                                        <a:pt x="5336" y="1616"/>
                                      </a:lnTo>
                                      <a:lnTo>
                                        <a:pt x="5341" y="1591"/>
                                      </a:lnTo>
                                      <a:lnTo>
                                        <a:pt x="5355" y="1571"/>
                                      </a:lnTo>
                                      <a:lnTo>
                                        <a:pt x="5375" y="1557"/>
                                      </a:lnTo>
                                      <a:lnTo>
                                        <a:pt x="5400" y="1552"/>
                                      </a:lnTo>
                                      <a:lnTo>
                                        <a:pt x="5400" y="1513"/>
                                      </a:lnTo>
                                      <a:lnTo>
                                        <a:pt x="5375" y="1508"/>
                                      </a:lnTo>
                                      <a:lnTo>
                                        <a:pt x="5355" y="1495"/>
                                      </a:lnTo>
                                      <a:lnTo>
                                        <a:pt x="5341" y="1474"/>
                                      </a:lnTo>
                                      <a:lnTo>
                                        <a:pt x="5336" y="1450"/>
                                      </a:lnTo>
                                      <a:lnTo>
                                        <a:pt x="5341" y="1425"/>
                                      </a:lnTo>
                                      <a:lnTo>
                                        <a:pt x="5355" y="1405"/>
                                      </a:lnTo>
                                      <a:lnTo>
                                        <a:pt x="5375" y="1391"/>
                                      </a:lnTo>
                                      <a:lnTo>
                                        <a:pt x="5400" y="1386"/>
                                      </a:lnTo>
                                      <a:lnTo>
                                        <a:pt x="5400" y="1347"/>
                                      </a:lnTo>
                                      <a:lnTo>
                                        <a:pt x="5375" y="1342"/>
                                      </a:lnTo>
                                      <a:lnTo>
                                        <a:pt x="5355" y="1328"/>
                                      </a:lnTo>
                                      <a:lnTo>
                                        <a:pt x="5341" y="1308"/>
                                      </a:lnTo>
                                      <a:lnTo>
                                        <a:pt x="5336" y="1283"/>
                                      </a:lnTo>
                                      <a:lnTo>
                                        <a:pt x="5341" y="1258"/>
                                      </a:lnTo>
                                      <a:lnTo>
                                        <a:pt x="5355" y="1238"/>
                                      </a:lnTo>
                                      <a:lnTo>
                                        <a:pt x="5375" y="1225"/>
                                      </a:lnTo>
                                      <a:lnTo>
                                        <a:pt x="5400" y="1220"/>
                                      </a:lnTo>
                                      <a:lnTo>
                                        <a:pt x="5400" y="1181"/>
                                      </a:lnTo>
                                      <a:lnTo>
                                        <a:pt x="5375" y="1176"/>
                                      </a:lnTo>
                                      <a:lnTo>
                                        <a:pt x="5355" y="1162"/>
                                      </a:lnTo>
                                      <a:lnTo>
                                        <a:pt x="5341" y="1142"/>
                                      </a:lnTo>
                                      <a:lnTo>
                                        <a:pt x="5336" y="1117"/>
                                      </a:lnTo>
                                      <a:lnTo>
                                        <a:pt x="5341" y="1092"/>
                                      </a:lnTo>
                                      <a:lnTo>
                                        <a:pt x="5355" y="1072"/>
                                      </a:lnTo>
                                      <a:lnTo>
                                        <a:pt x="5375" y="1058"/>
                                      </a:lnTo>
                                      <a:lnTo>
                                        <a:pt x="5400" y="1053"/>
                                      </a:lnTo>
                                      <a:lnTo>
                                        <a:pt x="5400" y="1014"/>
                                      </a:lnTo>
                                      <a:lnTo>
                                        <a:pt x="5375" y="1009"/>
                                      </a:lnTo>
                                      <a:lnTo>
                                        <a:pt x="5355" y="996"/>
                                      </a:lnTo>
                                      <a:lnTo>
                                        <a:pt x="5341" y="975"/>
                                      </a:lnTo>
                                      <a:lnTo>
                                        <a:pt x="5336" y="951"/>
                                      </a:lnTo>
                                      <a:lnTo>
                                        <a:pt x="5341" y="926"/>
                                      </a:lnTo>
                                      <a:lnTo>
                                        <a:pt x="5355" y="906"/>
                                      </a:lnTo>
                                      <a:lnTo>
                                        <a:pt x="5375" y="892"/>
                                      </a:lnTo>
                                      <a:lnTo>
                                        <a:pt x="5400" y="887"/>
                                      </a:lnTo>
                                      <a:lnTo>
                                        <a:pt x="5400" y="848"/>
                                      </a:lnTo>
                                      <a:lnTo>
                                        <a:pt x="5375" y="843"/>
                                      </a:lnTo>
                                      <a:lnTo>
                                        <a:pt x="5355" y="829"/>
                                      </a:lnTo>
                                      <a:lnTo>
                                        <a:pt x="5341" y="809"/>
                                      </a:lnTo>
                                      <a:lnTo>
                                        <a:pt x="5336" y="784"/>
                                      </a:lnTo>
                                      <a:lnTo>
                                        <a:pt x="5341" y="759"/>
                                      </a:lnTo>
                                      <a:lnTo>
                                        <a:pt x="5355" y="739"/>
                                      </a:lnTo>
                                      <a:lnTo>
                                        <a:pt x="5375" y="726"/>
                                      </a:lnTo>
                                      <a:lnTo>
                                        <a:pt x="5400" y="721"/>
                                      </a:lnTo>
                                      <a:lnTo>
                                        <a:pt x="5400" y="682"/>
                                      </a:lnTo>
                                      <a:lnTo>
                                        <a:pt x="5375" y="677"/>
                                      </a:lnTo>
                                      <a:lnTo>
                                        <a:pt x="5355" y="663"/>
                                      </a:lnTo>
                                      <a:lnTo>
                                        <a:pt x="5341" y="643"/>
                                      </a:lnTo>
                                      <a:lnTo>
                                        <a:pt x="5336" y="618"/>
                                      </a:lnTo>
                                      <a:lnTo>
                                        <a:pt x="5341" y="593"/>
                                      </a:lnTo>
                                      <a:lnTo>
                                        <a:pt x="5355" y="573"/>
                                      </a:lnTo>
                                      <a:lnTo>
                                        <a:pt x="5375" y="559"/>
                                      </a:lnTo>
                                      <a:lnTo>
                                        <a:pt x="5400" y="554"/>
                                      </a:lnTo>
                                      <a:lnTo>
                                        <a:pt x="5400" y="515"/>
                                      </a:lnTo>
                                      <a:lnTo>
                                        <a:pt x="5375" y="510"/>
                                      </a:lnTo>
                                      <a:lnTo>
                                        <a:pt x="5355" y="497"/>
                                      </a:lnTo>
                                      <a:lnTo>
                                        <a:pt x="5341" y="476"/>
                                      </a:lnTo>
                                      <a:lnTo>
                                        <a:pt x="5336" y="452"/>
                                      </a:lnTo>
                                      <a:lnTo>
                                        <a:pt x="5341" y="427"/>
                                      </a:lnTo>
                                      <a:lnTo>
                                        <a:pt x="5355" y="407"/>
                                      </a:lnTo>
                                      <a:lnTo>
                                        <a:pt x="5375" y="393"/>
                                      </a:lnTo>
                                      <a:lnTo>
                                        <a:pt x="5400" y="388"/>
                                      </a:lnTo>
                                      <a:lnTo>
                                        <a:pt x="5400" y="218"/>
                                      </a:lnTo>
                                      <a:lnTo>
                                        <a:pt x="5330" y="207"/>
                                      </a:lnTo>
                                      <a:lnTo>
                                        <a:pt x="5270" y="176"/>
                                      </a:lnTo>
                                      <a:lnTo>
                                        <a:pt x="5223" y="129"/>
                                      </a:lnTo>
                                      <a:lnTo>
                                        <a:pt x="5192" y="69"/>
                                      </a:lnTo>
                                      <a:lnTo>
                                        <a:pt x="5181" y="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chemeClr val="accent6"/>
                                </a:solidFill>
                                <a:ln>
                                  <a:noFill/>
                                </a:ln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260" name="Rectangle 260" descr="Picture placeholder."/>
                              <wps:cNvSpPr/>
                              <wps:spPr>
                                <a:xfrm>
                                  <a:off x="252845" y="93518"/>
                                  <a:ext cx="2209165" cy="1129665"/>
                                </a:xfrm>
                                <a:prstGeom prst="rect">
                                  <a:avLst/>
                                </a:prstGeom>
                                <a:blipFill dpi="0" rotWithShape="1">
                                  <a:blip r:embed="rId9" cstate="email">
                                    <a:duotone>
                                      <a:schemeClr val="accent6">
                                        <a:shade val="45000"/>
                                        <a:satMod val="135000"/>
                                      </a:schemeClr>
                                      <a:prstClr val="white"/>
                                    </a:duotone>
                                    <a:extLst>
                                      <a:ext uri="{28A0092B-C50C-407E-A947-70E740481C1C}">
                                        <a14:useLocalDpi xmlns:a14="http://schemas.microsoft.com/office/drawing/2010/main"/>
                                      </a:ext>
                                    </a:extLst>
                                  </a:blip>
                                  <a:srcRect/>
                                  <a:tile tx="0" ty="0" sx="100000" sy="100000" flip="none" algn="tl"/>
                                </a:blipFill>
                                <a:ln>
                                  <a:noFill/>
                                </a:ln>
                              </wps:spPr>
                              <wps:style>
                                <a:lnRef idx="2">
                                  <a:schemeClr val="accent1">
                                    <a:shade val="50000"/>
                                  </a:schemeClr>
                                </a:lnRef>
                                <a:fillRef idx="1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lt1"/>
                                </a:fontRef>
                              </wps:style>
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  <wps:wsp>
                              <wps:cNvPr id="1" name="Freeform 4"/>
                              <wps:cNvSpPr>
                                <a:spLocks/>
                              </wps:cNvSpPr>
                              <wps:spPr bwMode="auto">
                                <a:xfrm>
                                  <a:off x="2958117" y="93518"/>
                                  <a:ext cx="12700" cy="1127760"/>
                                </a:xfrm>
                                <a:custGeom>
                                  <a:avLst/>
                                  <a:gdLst>
                                    <a:gd name="T0" fmla="*/ 0 w 20"/>
                                    <a:gd name="T1" fmla="*/ 1775 h 1776"/>
                                    <a:gd name="T2" fmla="*/ 0 w 20"/>
                                    <a:gd name="T3" fmla="*/ 0 h 1776"/>
                                  </a:gdLst>
                                  <a:ahLst/>
                                  <a:cxnLst>
                                    <a:cxn ang="0">
                                      <a:pos x="T0" y="T1"/>
                                    </a:cxn>
                                    <a:cxn ang="0">
                                      <a:pos x="T2" y="T3"/>
                                    </a:cxn>
                                  </a:cxnLst>
                                  <a:rect l="0" t="0" r="r" b="b"/>
                                  <a:pathLst>
                                    <a:path w="20" h="1776">
                                      <a:moveTo>
                                        <a:pt x="0" y="1775"/>
                                      </a:moveTo>
                                      <a:lnTo>
                                        <a:pt x="0" y="0"/>
                                      </a:lnTo>
                                    </a:path>
                                  </a:pathLst>
                                </a:custGeom>
                                <a:noFill/>
                                <a:ln w="12700">
                                  <a:solidFill>
                                    <a:schemeClr val="accent1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solidFill>
                                        <a:srgbClr val="FFFFFF"/>
                                      </a:solidFill>
                                    </a14:hiddenFill>
                                  </a:ext>
                                </a:extLst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263" name="Text Box 9"/>
                              <wps:cNvSpPr txBox="1">
                                <a:spLocks noChangeArrowheads="1"/>
                              </wps:cNvSpPr>
                              <wps:spPr bwMode="auto">
                                <a:xfrm>
                                  <a:off x="349827" y="187036"/>
                                  <a:ext cx="1565910" cy="533400"/>
                                </a:xfrm>
                                <a:prstGeom prst="rect">
                                  <a:avLst/>
                                </a:prstGeom>
                                <a:solidFill>
                                  <a:schemeClr val="accent3"/>
                                </a:solidFill>
                                <a:ln>
                                  <a:noFill/>
                                </a:ln>
                              </wps:spPr>
                              <wps:txbx>
                                <w:txbxContent>
                                  <w:bookmarkStart w:id="0" w:name="_Hlk526195565" w:displacedByCustomXml="next"/>
                                  <w:sdt>
                                    <w:sdtPr>
                                      <w:tag w:val="EventName"/>
                                      <w:id w:val="672768807"/>
                                      <w:placeholder>
                                        <w:docPart w:val="DF0097757E04417FBF41D55B839661AE"/>
                                      </w:placeholder>
                                      <w:showingPlcHdr/>
                                      <w:dataBinding w:prefixMappings="xmlns:ns0='http://purl.org/dc/elements/1.1/' xmlns:ns1='http://schemas.openxmlformats.org/package/2006/metadata/core-properties' " w:xpath="/ns1:coreProperties[1]/ns0:creator[1]" w:storeItemID="{6C3C8BC8-F283-45AE-878A-BAB7291924A1}"/>
                                      <w15:appearance w15:val="hidden"/>
                                      <w:text/>
                                    </w:sdtPr>
                                    <w:sdtEndPr/>
                                    <w:sdtContent>
                                      <w:p w:rsidR="00713653" w:rsidRPr="00A20ACF" w:rsidRDefault="00713653" w:rsidP="00F97F9A">
                                        <w:pPr>
                                          <w:pStyle w:val="Title"/>
                                          <w:rPr>
                                            <w:rStyle w:val="PlaceholderText"/>
                                          </w:rPr>
                                        </w:pPr>
                                        <w:r w:rsidRPr="00A20ACF">
                                          <w:rPr>
                                            <w:rStyle w:val="PlaceholderText"/>
                                          </w:rPr>
                                          <w:t>[YOUR</w:t>
                                        </w:r>
                                      </w:p>
                                      <w:p w:rsidR="00B53290" w:rsidRDefault="00713653" w:rsidP="00B53290">
                                        <w:pPr>
                                          <w:pStyle w:val="Title"/>
                                        </w:pPr>
                                        <w:r w:rsidRPr="00A20ACF">
                                          <w:rPr>
                                            <w:rStyle w:val="PlaceholderText"/>
                                          </w:rPr>
                                          <w:t>EVENT NAME]</w:t>
                                        </w:r>
                                      </w:p>
                                    </w:sdtContent>
                                  </w:sdt>
                                  <w:bookmarkEnd w:id="0" w:displacedByCustomXml="prev"/>
                                  <w:p w:rsidR="008C7094" w:rsidRPr="008C7094" w:rsidRDefault="008C7094" w:rsidP="00B54E2A">
                                    <w:pPr>
                                      <w:pStyle w:val="Title"/>
                                      <w:rPr>
                                        <w:color w:val="262262" w:themeColor="accent6"/>
                                      </w:rPr>
                                    </w:pPr>
                                  </w:p>
                                </w:txbxContent>
                              </wps:txbx>
                              <wps:bodyPr rot="0" vert="horz" wrap="square" lIns="0" tIns="0" rIns="0" bIns="0" anchor="t" anchorCtr="0" upright="1">
                                <a:noAutofit/>
                              </wps:bodyPr>
                            </wps:wsp>
                            <wps:wsp>
                              <wps:cNvPr id="268" name="Text Box 10"/>
                              <wps:cNvSpPr txBox="1">
                                <a:spLocks noChangeArrowheads="1"/>
                              </wps:cNvSpPr>
                              <wps:spPr bwMode="auto">
                                <a:xfrm>
                                  <a:off x="2684490" y="93518"/>
                                  <a:ext cx="210185" cy="1124712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solidFill>
                                        <a:srgbClr val="FFFFFF"/>
                                      </a:solidFill>
                                    </a14:hiddenFill>
                                  </a:ext>
                                  <a:ext uri="{91240B29-F687-4F45-9708-019B960494DF}">
                                    <a14:hiddenLine xmlns:a14="http://schemas.microsoft.com/office/drawing/2010/main" w="9525">
                                      <a:solidFill>
                                        <a:srgbClr val="000000"/>
                                      </a:solidFill>
                                      <a:miter lim="800000"/>
                                      <a:headEnd/>
                                      <a:tailEnd/>
                                    </a14:hiddenLine>
                                  </a:ext>
                                </a:extLst>
                              </wps:spPr>
                              <wps:txbx>
                                <w:txbxContent>
                                  <w:sdt>
                                    <w:sdtPr>
                                      <w:alias w:val="Date"/>
                                      <w:tag w:val=""/>
                                      <w:id w:val="2047102655"/>
                                      <w:showingPlcHdr/>
                                      <w:dataBinding w:prefixMappings="xmlns:ns0='http://schemas.openxmlformats.org/officeDocument/2006/extended-properties' " w:xpath="/ns0:Properties[1]/ns0:Manager[1]" w:storeItemID="{6668398D-A668-4E3E-A5EB-62B293D839F1}"/>
                                      <w15:appearance w15:val="hidden"/>
                                      <w:text/>
                                    </w:sdtPr>
                                    <w:sdtEndPr/>
                                    <w:sdtContent>
                                      <w:p w:rsidR="00B53290" w:rsidRPr="00B53290" w:rsidRDefault="00B53290" w:rsidP="00B53290">
                                        <w:pPr>
                                          <w:pStyle w:val="Subtitle"/>
                                        </w:pPr>
                                        <w:r w:rsidRPr="00B53290">
                                          <w:t>DATE</w:t>
                                        </w:r>
                                      </w:p>
                                    </w:sdtContent>
                                  </w:sdt>
                                  <w:p w:rsidR="008C7094" w:rsidRPr="004E6777" w:rsidRDefault="008C7094" w:rsidP="00B54E2A">
                                    <w:pPr>
                                      <w:pStyle w:val="Subtitle"/>
                                    </w:pPr>
                                  </w:p>
                                </w:txbxContent>
                              </wps:txbx>
                              <wps:bodyPr rot="0" vert="vert270" wrap="square" lIns="0" tIns="0" rIns="0" bIns="0" anchor="t" anchorCtr="0" upright="1">
                                <a:noAutofit/>
                              </wps:bodyPr>
                            </wps:wsp>
                            <wps:wsp>
                              <wps:cNvPr id="267" name="Text Box 11"/>
                              <wps:cNvSpPr txBox="1">
                                <a:spLocks noChangeArrowheads="1"/>
                              </wps:cNvSpPr>
                              <wps:spPr bwMode="auto">
                                <a:xfrm>
                                  <a:off x="3034317" y="93518"/>
                                  <a:ext cx="210185" cy="1124585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solidFill>
                                        <a:srgbClr val="FFFFFF"/>
                                      </a:solidFill>
                                    </a14:hiddenFill>
                                  </a:ext>
                                  <a:ext uri="{91240B29-F687-4F45-9708-019B960494DF}">
                                    <a14:hiddenLine xmlns:a14="http://schemas.microsoft.com/office/drawing/2010/main" w="9525">
                                      <a:solidFill>
                                        <a:srgbClr val="000000"/>
                                      </a:solidFill>
                                      <a:miter lim="800000"/>
                                      <a:headEnd/>
                                      <a:tailEnd/>
                                    </a14:hiddenLine>
                                  </a:ext>
                                </a:extLst>
                              </wps:spPr>
                              <wps:txbx>
                                <w:txbxContent>
                                  <w:sdt>
                                    <w:sdtPr>
                                      <w:alias w:val="Time"/>
                                      <w:tag w:val=""/>
                                      <w:id w:val="-1579593017"/>
                                      <w:showingPlcHdr/>
                                      <w:dataBinding w:prefixMappings="xmlns:ns0='http://purl.org/dc/elements/1.1/' xmlns:ns1='http://schemas.openxmlformats.org/package/2006/metadata/core-properties' " w:xpath="/ns1:coreProperties[1]/ns1:contentStatus[1]" w:storeItemID="{6C3C8BC8-F283-45AE-878A-BAB7291924A1}"/>
                                      <w15:appearance w15:val="hidden"/>
                                      <w:text/>
                                    </w:sdtPr>
                                    <w:sdtEndPr/>
                                    <w:sdtContent>
                                      <w:p w:rsidR="00B53290" w:rsidRPr="00B53290" w:rsidRDefault="00B53290" w:rsidP="00B53290">
                                        <w:pPr>
                                          <w:pStyle w:val="Subtitle"/>
                                        </w:pPr>
                                        <w:r w:rsidRPr="00B53290">
                                          <w:t>TIME</w:t>
                                        </w:r>
                                      </w:p>
                                    </w:sdtContent>
                                  </w:sdt>
                                  <w:p w:rsidR="008C7094" w:rsidRDefault="008C7094" w:rsidP="00B54E2A">
                                    <w:pPr>
                                      <w:pStyle w:val="Subtitle"/>
                                    </w:pPr>
                                  </w:p>
                                </w:txbxContent>
                              </wps:txbx>
                              <wps:bodyPr rot="0" vert="vert270" wrap="square" lIns="0" tIns="0" rIns="0" bIns="0" anchor="t" anchorCtr="0" upright="1">
                                <a:noAutofit/>
                              </wps:bodyPr>
                            </wps:wsp>
                            <wps:wsp>
                              <wps:cNvPr id="264" name="Text Box 9"/>
                              <wps:cNvSpPr txBox="1">
                                <a:spLocks noChangeArrowheads="1"/>
                              </wps:cNvSpPr>
                              <wps:spPr bwMode="auto">
                                <a:xfrm>
                                  <a:off x="349827" y="831272"/>
                                  <a:ext cx="1565910" cy="255270"/>
                                </a:xfrm>
                                <a:prstGeom prst="rect">
                                  <a:avLst/>
                                </a:prstGeom>
                                <a:solidFill>
                                  <a:schemeClr val="accent3"/>
                                </a:solidFill>
                                <a:ln>
                                  <a:noFill/>
                                </a:ln>
                              </wps:spPr>
                              <wps:txbx>
                                <w:txbxContent>
                                  <w:p w:rsidR="008C7094" w:rsidRPr="008C7094" w:rsidRDefault="008C7094" w:rsidP="00B54E2A">
                                    <w:pPr>
                                      <w:pStyle w:val="Title"/>
                                      <w:rPr>
                                        <w:color w:val="262262" w:themeColor="accent6"/>
                                      </w:rPr>
                                    </w:pPr>
                                    <w:r w:rsidRPr="008C7094">
                                      <w:rPr>
                                        <w:color w:val="262262" w:themeColor="accent6"/>
                                      </w:rPr>
                                      <w:t>TICKET</w:t>
                                    </w:r>
                                  </w:p>
                                </w:txbxContent>
                              </wps:txbx>
                              <wps:bodyPr rot="0" vert="horz" wrap="square" lIns="0" tIns="0" rIns="0" bIns="0" anchor="t" anchorCtr="0" upright="1">
                                <a:noAutofit/>
                              </wps:bodyPr>
                            </wps:wsp>
                            <wps:wsp>
                              <wps:cNvPr id="265" name="Straight Connector 265"/>
                              <wps:cNvCnPr/>
                              <wps:spPr>
                                <a:xfrm>
                                  <a:off x="2559627" y="0"/>
                                  <a:ext cx="0" cy="1298163"/>
                                </a:xfrm>
                                <a:prstGeom prst="line">
                                  <a:avLst/>
                                </a:prstGeom>
                                <a:ln w="12700">
                                  <a:solidFill>
                                    <a:schemeClr val="bg1"/>
                                  </a:solidFill>
                                  <a:prstDash val="sysDash"/>
                                </a:ln>
                              </wps:spPr>
                              <wps:style>
                                <a:lnRef idx="1">
                                  <a:schemeClr val="accent1"/>
                                </a:lnRef>
                                <a:fillRef idx="0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tx1"/>
                                </a:fontRef>
                              </wps:style>
                              <wps:bodyPr/>
                            </wps:wsp>
                          </wpg:wgp>
                        </a:graphicData>
                      </a:graphic>
                    </wp:inline>
                  </w:drawing>
                </mc:Choice>
                <mc:Fallback>
                  <w:pict>
                    <v:group w14:anchorId="1157D8C8" id="Group 233" o:spid="_x0000_s1026" style="width:270pt;height:103.2pt;mso-position-horizontal-relative:char;mso-position-vertical-relative:line" coordsize="34290,13106" o:gfxdata="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">
                      <v:shape id="Freeform 3" o:spid="_x0000_s1027" style="position:absolute;width:34290;height:13106;visibility:visible;mso-wrap-style:square;v-text-anchor:top" coordsize="5400,206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" path="m5181,l218,,207,69r-31,60l129,176,69,207,,218,,388r24,5l44,407r14,20l63,452r-5,24l44,497,24,510,,515r,39l24,559r20,14l58,593r5,25l58,643,44,663,24,677,,682r,39l24,726r20,13l58,759r5,25l58,809,44,829,24,843,,848r,39l24,892r20,14l58,926r5,25l58,975,44,996r-20,13l,1014r,39l24,1058r20,14l58,1092r5,25l58,1142r-14,20l24,1176,,1181r,39l24,1225r20,13l58,1258r5,25l58,1308r-14,20l24,1342,,1347r,39l24,1391r20,14l58,1425r5,25l58,1474r-14,21l24,1508,,1513r,39l24,1557r20,14l58,1591r5,25l58,1641r-14,20l24,1675,,1680r,164l69,1855r60,31l176,1933r31,61l218,2063r4963,l5192,1994r31,-61l5270,1886r60,-31l5400,1844r,-164l5375,1675r-20,-14l5341,1641r-5,-25l5341,1591r14,-20l5375,1557r25,-5l5400,1513r-25,-5l5355,1495r-14,-21l5336,1450r5,-25l5355,1405r20,-14l5400,1386r,-39l5375,1342r-20,-14l5341,1308r-5,-25l5341,1258r14,-20l5375,1225r25,-5l5400,1181r-25,-5l5355,1162r-14,-20l5336,1117r5,-25l5355,1072r20,-14l5400,1053r,-39l5375,1009r-20,-13l5341,975r-5,-24l5341,926r14,-20l5375,892r25,-5l5400,848r-25,-5l5355,829r-14,-20l5336,784r5,-25l5355,739r20,-13l5400,721r,-39l5375,677r-20,-14l5341,643r-5,-25l5341,593r14,-20l5375,559r25,-5l5400,515r-25,-5l5355,497r-14,-21l5336,452r5,-25l5355,407r20,-14l5400,388r,-170l5330,207r-60,-31l5223,129,5192,69,5181,xe" fillcolor="#262262 [3209]" stroked="f">
                        <v:path arrowok="t" o:connecttype="custom" o:connectlocs="131445,43815;43815,131445;15240,249555;40005,287020;15240,323850;15240,354965;40005,392430;15240,429895;15240,461010;40005,497840;15240,535305;15240,566420;40005,603885;15240,640715;15240,671830;40005,709295;15240,746760;15240,777875;40005,814705;15240,852170;15240,883285;40005,920750;15240,957580;15240,988695;40005,1026160;15240,1063625;43815,1177925;131445,1266190;3296920,1266190;3384550,1177925;3413125,1063625;3388360,1026160;3413125,988695;3413125,957580;3388360,920750;3413125,883285;3413125,852170;3388360,814705;3413125,777875;3413125,746760;3388360,709295;3413125,671830;3413125,640715;3388360,603885;3413125,566420;3413125,535305;3388360,497840;3413125,461010;3413125,429895;3388360,392430;3413125,354965;3413125,323850;3388360,287020;3413125,249555;3384550,131445;3296920,43815" o:connectangles="0,0,0,0,0,0,0,0,0,0,0,0,0,0,0,0,0,0,0,0,0,0,0,0,0,0,0,0,0,0,0,0,0,0,0,0,0,0,0,0,0,0,0,0,0,0,0,0,0,0,0,0,0,0,0,0"/>
                      </v:shape>
                      <v:rect id="Rectangle 260" o:spid="_x0000_s1028" alt="Picture placeholder." style="position:absolute;left:2528;top:935;width:22092;height:11296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" stroked="f" strokeweight="1pt">
                        <v:fill r:id="rId10" o:title="Picture placeholder" recolor="t" rotate="t" type="tile"/>
                        <v:imagedata recolortarget="#110f2b [1449]"/>
                      </v:rect>
                      <v:shape id="Freeform 4" o:spid="_x0000_s1029" style="position:absolute;left:29581;top:935;width:127;height:11277;visibility:visible;mso-wrap-style:square;v-text-anchor:top" coordsize="20,177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" path="m,1775l,e" filled="f" strokecolor="#efc01b [3204]" strokeweight="1pt">
                        <v:path arrowok="t" o:connecttype="custom" o:connectlocs="0,1127125;0,0" o:connectangles="0,0"/>
                      </v:shape>
                      <v:shapetype id="_x0000_t202" coordsize="21600,21600" o:spt="202" path="m,l,21600r21600,l21600,xe">
                        <v:stroke joinstyle="miter"/>
                        <v:path gradientshapeok="t" o:connecttype="rect"/>
                      </v:shapetype>
                      <v:shape id="Text Box 9" o:spid="_x0000_s1030" type="#_x0000_t202" style="position:absolute;left:3498;top:1870;width:15659;height:5334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" fillcolor="#3fd8d4 [3206]" stroked="f">
                        <v:textbox inset="0,0,0,0">
                          <w:txbxContent>
                            <w:bookmarkStart w:id="1" w:name="_Hlk526195565" w:displacedByCustomXml="next"/>
                            <w:sdt>
                              <w:sdtPr>
                                <w:tag w:val="EventName"/>
                                <w:id w:val="672768807"/>
                                <w:placeholder>
                                  <w:docPart w:val="DF0097757E04417FBF41D55B839661AE"/>
                                </w:placeholder>
                                <w:showingPlcHdr/>
                                <w:dataBinding w:prefixMappings="xmlns:ns0='http://purl.org/dc/elements/1.1/' xmlns:ns1='http://schemas.openxmlformats.org/package/2006/metadata/core-properties' " w:xpath="/ns1:coreProperties[1]/ns0:creator[1]" w:storeItemID="{6C3C8BC8-F283-45AE-878A-BAB7291924A1}"/>
                                <w15:appearance w15:val="hidden"/>
                                <w:text/>
                              </w:sdtPr>
                              <w:sdtEndPr/>
                              <w:sdtContent>
                                <w:p w:rsidR="00713653" w:rsidRPr="00A20ACF" w:rsidRDefault="00713653" w:rsidP="00F97F9A">
                                  <w:pPr>
                                    <w:pStyle w:val="Title"/>
                                    <w:rPr>
                                      <w:rStyle w:val="PlaceholderText"/>
                                    </w:rPr>
                                  </w:pPr>
                                  <w:r w:rsidRPr="00A20ACF">
                                    <w:rPr>
                                      <w:rStyle w:val="PlaceholderText"/>
                                    </w:rPr>
                                    <w:t>[YOUR</w:t>
                                  </w:r>
                                </w:p>
                                <w:p w:rsidR="00B53290" w:rsidRDefault="00713653" w:rsidP="00B53290">
                                  <w:pPr>
                                    <w:pStyle w:val="Title"/>
                                  </w:pPr>
                                  <w:r w:rsidRPr="00A20ACF">
                                    <w:rPr>
                                      <w:rStyle w:val="PlaceholderText"/>
                                    </w:rPr>
                                    <w:t>EVENT NAME]</w:t>
                                  </w:r>
                                </w:p>
                              </w:sdtContent>
                            </w:sdt>
                            <w:bookmarkEnd w:id="1" w:displacedByCustomXml="prev"/>
                            <w:p w:rsidR="008C7094" w:rsidRPr="008C7094" w:rsidRDefault="008C7094" w:rsidP="00B54E2A">
                              <w:pPr>
                                <w:pStyle w:val="Title"/>
                                <w:rPr>
                                  <w:color w:val="262262" w:themeColor="accent6"/>
                                </w:rPr>
                              </w:pPr>
                            </w:p>
                          </w:txbxContent>
                        </v:textbox>
                      </v:shape>
                      <v:shape id="Text Box 10" o:spid="_x0000_s1031" type="#_x0000_t202" style="position:absolute;left:26844;top:935;width:2102;height:11247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" filled="f" stroked="f">
                        <v:textbox style="layout-flow:vertical;mso-layout-flow-alt:bottom-to-top" inset="0,0,0,0">
                          <w:txbxContent>
                            <w:sdt>
                              <w:sdtPr>
                                <w:alias w:val="Date"/>
                                <w:tag w:val=""/>
                                <w:id w:val="2047102655"/>
                                <w:showingPlcHdr/>
                                <w:dataBinding w:prefixMappings="xmlns:ns0='http://schemas.openxmlformats.org/officeDocument/2006/extended-properties' " w:xpath="/ns0:Properties[1]/ns0:Manager[1]" w:storeItemID="{6668398D-A668-4E3E-A5EB-62B293D839F1}"/>
                                <w15:appearance w15:val="hidden"/>
                                <w:text/>
                              </w:sdtPr>
                              <w:sdtEndPr/>
                              <w:sdtContent>
                                <w:p w:rsidR="00B53290" w:rsidRPr="00B53290" w:rsidRDefault="00B53290" w:rsidP="00B53290">
                                  <w:pPr>
                                    <w:pStyle w:val="Subtitle"/>
                                  </w:pPr>
                                  <w:r w:rsidRPr="00B53290">
                                    <w:t>DATE</w:t>
                                  </w:r>
                                </w:p>
                              </w:sdtContent>
                            </w:sdt>
                            <w:p w:rsidR="008C7094" w:rsidRPr="004E6777" w:rsidRDefault="008C7094" w:rsidP="00B54E2A">
                              <w:pPr>
                                <w:pStyle w:val="Subtitle"/>
                              </w:pPr>
                            </w:p>
                          </w:txbxContent>
                        </v:textbox>
                      </v:shape>
                      <v:shape id="Text Box 11" o:spid="_x0000_s1032" type="#_x0000_t202" style="position:absolute;left:30343;top:935;width:2102;height:11246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" filled="f" stroked="f">
                        <v:textbox style="layout-flow:vertical;mso-layout-flow-alt:bottom-to-top" inset="0,0,0,0">
                          <w:txbxContent>
                            <w:sdt>
                              <w:sdtPr>
                                <w:alias w:val="Time"/>
                                <w:tag w:val=""/>
                                <w:id w:val="-1579593017"/>
                                <w:showingPlcHdr/>
                                <w:dataBinding w:prefixMappings="xmlns:ns0='http://purl.org/dc/elements/1.1/' xmlns:ns1='http://schemas.openxmlformats.org/package/2006/metadata/core-properties' " w:xpath="/ns1:coreProperties[1]/ns1:contentStatus[1]" w:storeItemID="{6C3C8BC8-F283-45AE-878A-BAB7291924A1}"/>
                                <w15:appearance w15:val="hidden"/>
                                <w:text/>
                              </w:sdtPr>
                              <w:sdtEndPr/>
                              <w:sdtContent>
                                <w:p w:rsidR="00B53290" w:rsidRPr="00B53290" w:rsidRDefault="00B53290" w:rsidP="00B53290">
                                  <w:pPr>
                                    <w:pStyle w:val="Subtitle"/>
                                  </w:pPr>
                                  <w:r w:rsidRPr="00B53290">
                                    <w:t>TIME</w:t>
                                  </w:r>
                                </w:p>
                              </w:sdtContent>
                            </w:sdt>
                            <w:p w:rsidR="008C7094" w:rsidRDefault="008C7094" w:rsidP="00B54E2A">
                              <w:pPr>
                                <w:pStyle w:val="Subtitle"/>
                              </w:pPr>
                            </w:p>
                          </w:txbxContent>
                        </v:textbox>
                      </v:shape>
                      <v:shape id="Text Box 9" o:spid="_x0000_s1033" type="#_x0000_t202" style="position:absolute;left:3498;top:8312;width:15659;height:2553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" fillcolor="#3fd8d4 [3206]" stroked="f">
                        <v:textbox inset="0,0,0,0">
                          <w:txbxContent>
                            <w:p w:rsidR="008C7094" w:rsidRPr="008C7094" w:rsidRDefault="008C7094" w:rsidP="00B54E2A">
                              <w:pPr>
                                <w:pStyle w:val="Title"/>
                                <w:rPr>
                                  <w:color w:val="262262" w:themeColor="accent6"/>
                                </w:rPr>
                              </w:pPr>
                              <w:r w:rsidRPr="008C7094">
                                <w:rPr>
                                  <w:color w:val="262262" w:themeColor="accent6"/>
                                </w:rPr>
                                <w:t>TICKET</w:t>
                              </w:r>
                            </w:p>
                          </w:txbxContent>
                        </v:textbox>
                      </v:shape>
                      <v:line id="Straight Connector 265" o:spid="_x0000_s1034" style="position:absolute;visibility:visible;mso-wrap-style:square" from="25596,0" to="25596,12981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" strokecolor="white [3212]" strokeweight="1pt">
                        <v:stroke dashstyle="3 1" joinstyle="miter"/>
                      </v:line>
                      <w10:anchorlock/>
                    </v:group>
                  </w:pict>
                </mc:Fallback>
              </mc:AlternateContent>
            </w:r>
          </w:p>
        </w:tc>
        <w:tc>
          <w:tcPr>
            <w:tcW w:w="5669" w:type="dxa"/>
            <w:vAlign w:val="center"/>
          </w:tcPr>
          <w:p w:rsidR="008C7094" w:rsidRDefault="00B53290" w:rsidP="00B53290">
            <w:pPr>
              <w:jc w:val="center"/>
            </w:pPr>
            <w:r>
              <w:rPr>
                <w:noProof/>
              </w:rPr>
              <mc:AlternateContent>
                <mc:Choice Requires="wpg">
                  <w:drawing>
                    <wp:inline distT="0" distB="0" distL="0" distR="0" wp14:anchorId="520BEA44" wp14:editId="4407C4C9">
                      <wp:extent cx="3429000" cy="1310640"/>
                      <wp:effectExtent l="0" t="0" r="0" b="22860"/>
                      <wp:docPr id="249" name="Group 249">
                        <a:extLst xmlns:a="http://schemas.openxmlformats.org/drawingml/2006/main">
                          <a:ext uri="{C183D7F6-B498-43B3-948B-1728B52AA6E4}">
                            <adec:decorative xmlns:adec="http://schemas.microsoft.com/office/drawing/2017/decorative" val="1"/>
                          </a:ext>
                        </a:extLst>
                      </wp:docPr>
                      <wp:cNvGraphicFramePr/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/>
                            <wpg:grpSpPr>
                              <a:xfrm>
                                <a:off x="0" y="0"/>
                                <a:ext cx="3429000" cy="1310640"/>
                                <a:chOff x="0" y="0"/>
                                <a:chExt cx="3429000" cy="1310640"/>
                              </a:xfrm>
                            </wpg:grpSpPr>
                            <wps:wsp>
                              <wps:cNvPr id="250" name="Freeform 3"/>
                              <wps:cNvSpPr>
                                <a:spLocks/>
                              </wps:cNvSpPr>
                              <wps:spPr bwMode="auto">
                                <a:xfrm>
                                  <a:off x="0" y="0"/>
                                  <a:ext cx="3429000" cy="1310640"/>
                                </a:xfrm>
                                <a:custGeom>
                                  <a:avLst/>
                                  <a:gdLst>
                                    <a:gd name="T0" fmla="*/ 207 w 5400"/>
                                    <a:gd name="T1" fmla="*/ 69 h 2064"/>
                                    <a:gd name="T2" fmla="*/ 69 w 5400"/>
                                    <a:gd name="T3" fmla="*/ 207 h 2064"/>
                                    <a:gd name="T4" fmla="*/ 24 w 5400"/>
                                    <a:gd name="T5" fmla="*/ 393 h 2064"/>
                                    <a:gd name="T6" fmla="*/ 63 w 5400"/>
                                    <a:gd name="T7" fmla="*/ 452 h 2064"/>
                                    <a:gd name="T8" fmla="*/ 24 w 5400"/>
                                    <a:gd name="T9" fmla="*/ 510 h 2064"/>
                                    <a:gd name="T10" fmla="*/ 24 w 5400"/>
                                    <a:gd name="T11" fmla="*/ 559 h 2064"/>
                                    <a:gd name="T12" fmla="*/ 63 w 5400"/>
                                    <a:gd name="T13" fmla="*/ 618 h 2064"/>
                                    <a:gd name="T14" fmla="*/ 24 w 5400"/>
                                    <a:gd name="T15" fmla="*/ 677 h 2064"/>
                                    <a:gd name="T16" fmla="*/ 24 w 5400"/>
                                    <a:gd name="T17" fmla="*/ 726 h 2064"/>
                                    <a:gd name="T18" fmla="*/ 63 w 5400"/>
                                    <a:gd name="T19" fmla="*/ 784 h 2064"/>
                                    <a:gd name="T20" fmla="*/ 24 w 5400"/>
                                    <a:gd name="T21" fmla="*/ 843 h 2064"/>
                                    <a:gd name="T22" fmla="*/ 24 w 5400"/>
                                    <a:gd name="T23" fmla="*/ 892 h 2064"/>
                                    <a:gd name="T24" fmla="*/ 63 w 5400"/>
                                    <a:gd name="T25" fmla="*/ 951 h 2064"/>
                                    <a:gd name="T26" fmla="*/ 24 w 5400"/>
                                    <a:gd name="T27" fmla="*/ 1009 h 2064"/>
                                    <a:gd name="T28" fmla="*/ 24 w 5400"/>
                                    <a:gd name="T29" fmla="*/ 1058 h 2064"/>
                                    <a:gd name="T30" fmla="*/ 63 w 5400"/>
                                    <a:gd name="T31" fmla="*/ 1117 h 2064"/>
                                    <a:gd name="T32" fmla="*/ 24 w 5400"/>
                                    <a:gd name="T33" fmla="*/ 1176 h 2064"/>
                                    <a:gd name="T34" fmla="*/ 24 w 5400"/>
                                    <a:gd name="T35" fmla="*/ 1225 h 2064"/>
                                    <a:gd name="T36" fmla="*/ 63 w 5400"/>
                                    <a:gd name="T37" fmla="*/ 1283 h 2064"/>
                                    <a:gd name="T38" fmla="*/ 24 w 5400"/>
                                    <a:gd name="T39" fmla="*/ 1342 h 2064"/>
                                    <a:gd name="T40" fmla="*/ 24 w 5400"/>
                                    <a:gd name="T41" fmla="*/ 1391 h 2064"/>
                                    <a:gd name="T42" fmla="*/ 63 w 5400"/>
                                    <a:gd name="T43" fmla="*/ 1450 h 2064"/>
                                    <a:gd name="T44" fmla="*/ 24 w 5400"/>
                                    <a:gd name="T45" fmla="*/ 1508 h 2064"/>
                                    <a:gd name="T46" fmla="*/ 24 w 5400"/>
                                    <a:gd name="T47" fmla="*/ 1557 h 2064"/>
                                    <a:gd name="T48" fmla="*/ 63 w 5400"/>
                                    <a:gd name="T49" fmla="*/ 1616 h 2064"/>
                                    <a:gd name="T50" fmla="*/ 24 w 5400"/>
                                    <a:gd name="T51" fmla="*/ 1675 h 2064"/>
                                    <a:gd name="T52" fmla="*/ 69 w 5400"/>
                                    <a:gd name="T53" fmla="*/ 1855 h 2064"/>
                                    <a:gd name="T54" fmla="*/ 207 w 5400"/>
                                    <a:gd name="T55" fmla="*/ 1994 h 2064"/>
                                    <a:gd name="T56" fmla="*/ 5192 w 5400"/>
                                    <a:gd name="T57" fmla="*/ 1994 h 2064"/>
                                    <a:gd name="T58" fmla="*/ 5330 w 5400"/>
                                    <a:gd name="T59" fmla="*/ 1855 h 2064"/>
                                    <a:gd name="T60" fmla="*/ 5375 w 5400"/>
                                    <a:gd name="T61" fmla="*/ 1675 h 2064"/>
                                    <a:gd name="T62" fmla="*/ 5336 w 5400"/>
                                    <a:gd name="T63" fmla="*/ 1616 h 2064"/>
                                    <a:gd name="T64" fmla="*/ 5375 w 5400"/>
                                    <a:gd name="T65" fmla="*/ 1557 h 2064"/>
                                    <a:gd name="T66" fmla="*/ 5375 w 5400"/>
                                    <a:gd name="T67" fmla="*/ 1508 h 2064"/>
                                    <a:gd name="T68" fmla="*/ 5336 w 5400"/>
                                    <a:gd name="T69" fmla="*/ 1450 h 2064"/>
                                    <a:gd name="T70" fmla="*/ 5375 w 5400"/>
                                    <a:gd name="T71" fmla="*/ 1391 h 2064"/>
                                    <a:gd name="T72" fmla="*/ 5375 w 5400"/>
                                    <a:gd name="T73" fmla="*/ 1342 h 2064"/>
                                    <a:gd name="T74" fmla="*/ 5336 w 5400"/>
                                    <a:gd name="T75" fmla="*/ 1283 h 2064"/>
                                    <a:gd name="T76" fmla="*/ 5375 w 5400"/>
                                    <a:gd name="T77" fmla="*/ 1225 h 2064"/>
                                    <a:gd name="T78" fmla="*/ 5375 w 5400"/>
                                    <a:gd name="T79" fmla="*/ 1176 h 2064"/>
                                    <a:gd name="T80" fmla="*/ 5336 w 5400"/>
                                    <a:gd name="T81" fmla="*/ 1117 h 2064"/>
                                    <a:gd name="T82" fmla="*/ 5375 w 5400"/>
                                    <a:gd name="T83" fmla="*/ 1058 h 2064"/>
                                    <a:gd name="T84" fmla="*/ 5375 w 5400"/>
                                    <a:gd name="T85" fmla="*/ 1009 h 2064"/>
                                    <a:gd name="T86" fmla="*/ 5336 w 5400"/>
                                    <a:gd name="T87" fmla="*/ 951 h 2064"/>
                                    <a:gd name="T88" fmla="*/ 5375 w 5400"/>
                                    <a:gd name="T89" fmla="*/ 892 h 2064"/>
                                    <a:gd name="T90" fmla="*/ 5375 w 5400"/>
                                    <a:gd name="T91" fmla="*/ 843 h 2064"/>
                                    <a:gd name="T92" fmla="*/ 5336 w 5400"/>
                                    <a:gd name="T93" fmla="*/ 784 h 2064"/>
                                    <a:gd name="T94" fmla="*/ 5375 w 5400"/>
                                    <a:gd name="T95" fmla="*/ 726 h 2064"/>
                                    <a:gd name="T96" fmla="*/ 5375 w 5400"/>
                                    <a:gd name="T97" fmla="*/ 677 h 2064"/>
                                    <a:gd name="T98" fmla="*/ 5336 w 5400"/>
                                    <a:gd name="T99" fmla="*/ 618 h 2064"/>
                                    <a:gd name="T100" fmla="*/ 5375 w 5400"/>
                                    <a:gd name="T101" fmla="*/ 559 h 2064"/>
                                    <a:gd name="T102" fmla="*/ 5375 w 5400"/>
                                    <a:gd name="T103" fmla="*/ 510 h 2064"/>
                                    <a:gd name="T104" fmla="*/ 5336 w 5400"/>
                                    <a:gd name="T105" fmla="*/ 452 h 2064"/>
                                    <a:gd name="T106" fmla="*/ 5375 w 5400"/>
                                    <a:gd name="T107" fmla="*/ 393 h 2064"/>
                                    <a:gd name="T108" fmla="*/ 5330 w 5400"/>
                                    <a:gd name="T109" fmla="*/ 207 h 2064"/>
                                    <a:gd name="T110" fmla="*/ 5192 w 5400"/>
                                    <a:gd name="T111" fmla="*/ 69 h 2064"/>
                                  </a:gdLst>
                                  <a:ahLst/>
                                  <a:cxnLst>
                                    <a:cxn ang="0">
                                      <a:pos x="T0" y="T1"/>
                                    </a:cxn>
                                    <a:cxn ang="0">
                                      <a:pos x="T2" y="T3"/>
                                    </a:cxn>
                                    <a:cxn ang="0">
                                      <a:pos x="T4" y="T5"/>
                                    </a:cxn>
                                    <a:cxn ang="0">
                                      <a:pos x="T6" y="T7"/>
                                    </a:cxn>
                                    <a:cxn ang="0">
                                      <a:pos x="T8" y="T9"/>
                                    </a:cxn>
                                    <a:cxn ang="0">
                                      <a:pos x="T10" y="T11"/>
                                    </a:cxn>
                                    <a:cxn ang="0">
                                      <a:pos x="T12" y="T13"/>
                                    </a:cxn>
                                    <a:cxn ang="0">
                                      <a:pos x="T14" y="T15"/>
                                    </a:cxn>
                                    <a:cxn ang="0">
                                      <a:pos x="T16" y="T17"/>
                                    </a:cxn>
                                    <a:cxn ang="0">
                                      <a:pos x="T18" y="T19"/>
                                    </a:cxn>
                                    <a:cxn ang="0">
                                      <a:pos x="T20" y="T21"/>
                                    </a:cxn>
                                    <a:cxn ang="0">
                                      <a:pos x="T22" y="T23"/>
                                    </a:cxn>
                                    <a:cxn ang="0">
                                      <a:pos x="T24" y="T25"/>
                                    </a:cxn>
                                    <a:cxn ang="0">
                                      <a:pos x="T26" y="T27"/>
                                    </a:cxn>
                                    <a:cxn ang="0">
                                      <a:pos x="T28" y="T29"/>
                                    </a:cxn>
                                    <a:cxn ang="0">
                                      <a:pos x="T30" y="T31"/>
                                    </a:cxn>
                                    <a:cxn ang="0">
                                      <a:pos x="T32" y="T33"/>
                                    </a:cxn>
                                    <a:cxn ang="0">
                                      <a:pos x="T34" y="T35"/>
                                    </a:cxn>
                                    <a:cxn ang="0">
                                      <a:pos x="T36" y="T37"/>
                                    </a:cxn>
                                    <a:cxn ang="0">
                                      <a:pos x="T38" y="T39"/>
                                    </a:cxn>
                                    <a:cxn ang="0">
                                      <a:pos x="T40" y="T41"/>
                                    </a:cxn>
                                    <a:cxn ang="0">
                                      <a:pos x="T42" y="T43"/>
                                    </a:cxn>
                                    <a:cxn ang="0">
                                      <a:pos x="T44" y="T45"/>
                                    </a:cxn>
                                    <a:cxn ang="0">
                                      <a:pos x="T46" y="T47"/>
                                    </a:cxn>
                                    <a:cxn ang="0">
                                      <a:pos x="T48" y="T49"/>
                                    </a:cxn>
                                    <a:cxn ang="0">
                                      <a:pos x="T50" y="T51"/>
                                    </a:cxn>
                                    <a:cxn ang="0">
                                      <a:pos x="T52" y="T53"/>
                                    </a:cxn>
                                    <a:cxn ang="0">
                                      <a:pos x="T54" y="T55"/>
                                    </a:cxn>
                                    <a:cxn ang="0">
                                      <a:pos x="T56" y="T57"/>
                                    </a:cxn>
                                    <a:cxn ang="0">
                                      <a:pos x="T58" y="T59"/>
                                    </a:cxn>
                                    <a:cxn ang="0">
                                      <a:pos x="T60" y="T61"/>
                                    </a:cxn>
                                    <a:cxn ang="0">
                                      <a:pos x="T62" y="T63"/>
                                    </a:cxn>
                                    <a:cxn ang="0">
                                      <a:pos x="T64" y="T65"/>
                                    </a:cxn>
                                    <a:cxn ang="0">
                                      <a:pos x="T66" y="T67"/>
                                    </a:cxn>
                                    <a:cxn ang="0">
                                      <a:pos x="T68" y="T69"/>
                                    </a:cxn>
                                    <a:cxn ang="0">
                                      <a:pos x="T70" y="T71"/>
                                    </a:cxn>
                                    <a:cxn ang="0">
                                      <a:pos x="T72" y="T73"/>
                                    </a:cxn>
                                    <a:cxn ang="0">
                                      <a:pos x="T74" y="T75"/>
                                    </a:cxn>
                                    <a:cxn ang="0">
                                      <a:pos x="T76" y="T77"/>
                                    </a:cxn>
                                    <a:cxn ang="0">
                                      <a:pos x="T78" y="T79"/>
                                    </a:cxn>
                                    <a:cxn ang="0">
                                      <a:pos x="T80" y="T81"/>
                                    </a:cxn>
                                    <a:cxn ang="0">
                                      <a:pos x="T82" y="T83"/>
                                    </a:cxn>
                                    <a:cxn ang="0">
                                      <a:pos x="T84" y="T85"/>
                                    </a:cxn>
                                    <a:cxn ang="0">
                                      <a:pos x="T86" y="T87"/>
                                    </a:cxn>
                                    <a:cxn ang="0">
                                      <a:pos x="T88" y="T89"/>
                                    </a:cxn>
                                    <a:cxn ang="0">
                                      <a:pos x="T90" y="T91"/>
                                    </a:cxn>
                                    <a:cxn ang="0">
                                      <a:pos x="T92" y="T93"/>
                                    </a:cxn>
                                    <a:cxn ang="0">
                                      <a:pos x="T94" y="T95"/>
                                    </a:cxn>
                                    <a:cxn ang="0">
                                      <a:pos x="T96" y="T97"/>
                                    </a:cxn>
                                    <a:cxn ang="0">
                                      <a:pos x="T98" y="T99"/>
                                    </a:cxn>
                                    <a:cxn ang="0">
                                      <a:pos x="T100" y="T101"/>
                                    </a:cxn>
                                    <a:cxn ang="0">
                                      <a:pos x="T102" y="T103"/>
                                    </a:cxn>
                                    <a:cxn ang="0">
                                      <a:pos x="T104" y="T105"/>
                                    </a:cxn>
                                    <a:cxn ang="0">
                                      <a:pos x="T106" y="T107"/>
                                    </a:cxn>
                                    <a:cxn ang="0">
                                      <a:pos x="T108" y="T109"/>
                                    </a:cxn>
                                    <a:cxn ang="0">
                                      <a:pos x="T110" y="T111"/>
                                    </a:cxn>
                                  </a:cxnLst>
                                  <a:rect l="0" t="0" r="r" b="b"/>
                                  <a:pathLst>
                                    <a:path w="5400" h="2064">
                                      <a:moveTo>
                                        <a:pt x="5181" y="0"/>
                                      </a:moveTo>
                                      <a:lnTo>
                                        <a:pt x="218" y="0"/>
                                      </a:lnTo>
                                      <a:lnTo>
                                        <a:pt x="207" y="69"/>
                                      </a:lnTo>
                                      <a:lnTo>
                                        <a:pt x="176" y="129"/>
                                      </a:lnTo>
                                      <a:lnTo>
                                        <a:pt x="129" y="176"/>
                                      </a:lnTo>
                                      <a:lnTo>
                                        <a:pt x="69" y="207"/>
                                      </a:lnTo>
                                      <a:lnTo>
                                        <a:pt x="0" y="218"/>
                                      </a:lnTo>
                                      <a:lnTo>
                                        <a:pt x="0" y="388"/>
                                      </a:lnTo>
                                      <a:lnTo>
                                        <a:pt x="24" y="393"/>
                                      </a:lnTo>
                                      <a:lnTo>
                                        <a:pt x="44" y="407"/>
                                      </a:lnTo>
                                      <a:lnTo>
                                        <a:pt x="58" y="427"/>
                                      </a:lnTo>
                                      <a:lnTo>
                                        <a:pt x="63" y="452"/>
                                      </a:lnTo>
                                      <a:lnTo>
                                        <a:pt x="58" y="476"/>
                                      </a:lnTo>
                                      <a:lnTo>
                                        <a:pt x="44" y="497"/>
                                      </a:lnTo>
                                      <a:lnTo>
                                        <a:pt x="24" y="510"/>
                                      </a:lnTo>
                                      <a:lnTo>
                                        <a:pt x="0" y="515"/>
                                      </a:lnTo>
                                      <a:lnTo>
                                        <a:pt x="0" y="554"/>
                                      </a:lnTo>
                                      <a:lnTo>
                                        <a:pt x="24" y="559"/>
                                      </a:lnTo>
                                      <a:lnTo>
                                        <a:pt x="44" y="573"/>
                                      </a:lnTo>
                                      <a:lnTo>
                                        <a:pt x="58" y="593"/>
                                      </a:lnTo>
                                      <a:lnTo>
                                        <a:pt x="63" y="618"/>
                                      </a:lnTo>
                                      <a:lnTo>
                                        <a:pt x="58" y="643"/>
                                      </a:lnTo>
                                      <a:lnTo>
                                        <a:pt x="44" y="663"/>
                                      </a:lnTo>
                                      <a:lnTo>
                                        <a:pt x="24" y="677"/>
                                      </a:lnTo>
                                      <a:lnTo>
                                        <a:pt x="0" y="682"/>
                                      </a:lnTo>
                                      <a:lnTo>
                                        <a:pt x="0" y="721"/>
                                      </a:lnTo>
                                      <a:lnTo>
                                        <a:pt x="24" y="726"/>
                                      </a:lnTo>
                                      <a:lnTo>
                                        <a:pt x="44" y="739"/>
                                      </a:lnTo>
                                      <a:lnTo>
                                        <a:pt x="58" y="759"/>
                                      </a:lnTo>
                                      <a:lnTo>
                                        <a:pt x="63" y="784"/>
                                      </a:lnTo>
                                      <a:lnTo>
                                        <a:pt x="58" y="809"/>
                                      </a:lnTo>
                                      <a:lnTo>
                                        <a:pt x="44" y="829"/>
                                      </a:lnTo>
                                      <a:lnTo>
                                        <a:pt x="24" y="843"/>
                                      </a:lnTo>
                                      <a:lnTo>
                                        <a:pt x="0" y="848"/>
                                      </a:lnTo>
                                      <a:lnTo>
                                        <a:pt x="0" y="887"/>
                                      </a:lnTo>
                                      <a:lnTo>
                                        <a:pt x="24" y="892"/>
                                      </a:lnTo>
                                      <a:lnTo>
                                        <a:pt x="44" y="906"/>
                                      </a:lnTo>
                                      <a:lnTo>
                                        <a:pt x="58" y="926"/>
                                      </a:lnTo>
                                      <a:lnTo>
                                        <a:pt x="63" y="951"/>
                                      </a:lnTo>
                                      <a:lnTo>
                                        <a:pt x="58" y="975"/>
                                      </a:lnTo>
                                      <a:lnTo>
                                        <a:pt x="44" y="996"/>
                                      </a:lnTo>
                                      <a:lnTo>
                                        <a:pt x="24" y="1009"/>
                                      </a:lnTo>
                                      <a:lnTo>
                                        <a:pt x="0" y="1014"/>
                                      </a:lnTo>
                                      <a:lnTo>
                                        <a:pt x="0" y="1053"/>
                                      </a:lnTo>
                                      <a:lnTo>
                                        <a:pt x="24" y="1058"/>
                                      </a:lnTo>
                                      <a:lnTo>
                                        <a:pt x="44" y="1072"/>
                                      </a:lnTo>
                                      <a:lnTo>
                                        <a:pt x="58" y="1092"/>
                                      </a:lnTo>
                                      <a:lnTo>
                                        <a:pt x="63" y="1117"/>
                                      </a:lnTo>
                                      <a:lnTo>
                                        <a:pt x="58" y="1142"/>
                                      </a:lnTo>
                                      <a:lnTo>
                                        <a:pt x="44" y="1162"/>
                                      </a:lnTo>
                                      <a:lnTo>
                                        <a:pt x="24" y="1176"/>
                                      </a:lnTo>
                                      <a:lnTo>
                                        <a:pt x="0" y="1181"/>
                                      </a:lnTo>
                                      <a:lnTo>
                                        <a:pt x="0" y="1220"/>
                                      </a:lnTo>
                                      <a:lnTo>
                                        <a:pt x="24" y="1225"/>
                                      </a:lnTo>
                                      <a:lnTo>
                                        <a:pt x="44" y="1238"/>
                                      </a:lnTo>
                                      <a:lnTo>
                                        <a:pt x="58" y="1258"/>
                                      </a:lnTo>
                                      <a:lnTo>
                                        <a:pt x="63" y="1283"/>
                                      </a:lnTo>
                                      <a:lnTo>
                                        <a:pt x="58" y="1308"/>
                                      </a:lnTo>
                                      <a:lnTo>
                                        <a:pt x="44" y="1328"/>
                                      </a:lnTo>
                                      <a:lnTo>
                                        <a:pt x="24" y="1342"/>
                                      </a:lnTo>
                                      <a:lnTo>
                                        <a:pt x="0" y="1347"/>
                                      </a:lnTo>
                                      <a:lnTo>
                                        <a:pt x="0" y="1386"/>
                                      </a:lnTo>
                                      <a:lnTo>
                                        <a:pt x="24" y="1391"/>
                                      </a:lnTo>
                                      <a:lnTo>
                                        <a:pt x="44" y="1405"/>
                                      </a:lnTo>
                                      <a:lnTo>
                                        <a:pt x="58" y="1425"/>
                                      </a:lnTo>
                                      <a:lnTo>
                                        <a:pt x="63" y="1450"/>
                                      </a:lnTo>
                                      <a:lnTo>
                                        <a:pt x="58" y="1474"/>
                                      </a:lnTo>
                                      <a:lnTo>
                                        <a:pt x="44" y="1495"/>
                                      </a:lnTo>
                                      <a:lnTo>
                                        <a:pt x="24" y="1508"/>
                                      </a:lnTo>
                                      <a:lnTo>
                                        <a:pt x="0" y="1513"/>
                                      </a:lnTo>
                                      <a:lnTo>
                                        <a:pt x="0" y="1552"/>
                                      </a:lnTo>
                                      <a:lnTo>
                                        <a:pt x="24" y="1557"/>
                                      </a:lnTo>
                                      <a:lnTo>
                                        <a:pt x="44" y="1571"/>
                                      </a:lnTo>
                                      <a:lnTo>
                                        <a:pt x="58" y="1591"/>
                                      </a:lnTo>
                                      <a:lnTo>
                                        <a:pt x="63" y="1616"/>
                                      </a:lnTo>
                                      <a:lnTo>
                                        <a:pt x="58" y="1641"/>
                                      </a:lnTo>
                                      <a:lnTo>
                                        <a:pt x="44" y="1661"/>
                                      </a:lnTo>
                                      <a:lnTo>
                                        <a:pt x="24" y="1675"/>
                                      </a:lnTo>
                                      <a:lnTo>
                                        <a:pt x="0" y="1680"/>
                                      </a:lnTo>
                                      <a:lnTo>
                                        <a:pt x="0" y="1844"/>
                                      </a:lnTo>
                                      <a:lnTo>
                                        <a:pt x="69" y="1855"/>
                                      </a:lnTo>
                                      <a:lnTo>
                                        <a:pt x="129" y="1886"/>
                                      </a:lnTo>
                                      <a:lnTo>
                                        <a:pt x="176" y="1933"/>
                                      </a:lnTo>
                                      <a:lnTo>
                                        <a:pt x="207" y="1994"/>
                                      </a:lnTo>
                                      <a:lnTo>
                                        <a:pt x="218" y="2063"/>
                                      </a:lnTo>
                                      <a:lnTo>
                                        <a:pt x="5181" y="2063"/>
                                      </a:lnTo>
                                      <a:lnTo>
                                        <a:pt x="5192" y="1994"/>
                                      </a:lnTo>
                                      <a:lnTo>
                                        <a:pt x="5223" y="1933"/>
                                      </a:lnTo>
                                      <a:lnTo>
                                        <a:pt x="5270" y="1886"/>
                                      </a:lnTo>
                                      <a:lnTo>
                                        <a:pt x="5330" y="1855"/>
                                      </a:lnTo>
                                      <a:lnTo>
                                        <a:pt x="5400" y="1844"/>
                                      </a:lnTo>
                                      <a:lnTo>
                                        <a:pt x="5400" y="1680"/>
                                      </a:lnTo>
                                      <a:lnTo>
                                        <a:pt x="5375" y="1675"/>
                                      </a:lnTo>
                                      <a:lnTo>
                                        <a:pt x="5355" y="1661"/>
                                      </a:lnTo>
                                      <a:lnTo>
                                        <a:pt x="5341" y="1641"/>
                                      </a:lnTo>
                                      <a:lnTo>
                                        <a:pt x="5336" y="1616"/>
                                      </a:lnTo>
                                      <a:lnTo>
                                        <a:pt x="5341" y="1591"/>
                                      </a:lnTo>
                                      <a:lnTo>
                                        <a:pt x="5355" y="1571"/>
                                      </a:lnTo>
                                      <a:lnTo>
                                        <a:pt x="5375" y="1557"/>
                                      </a:lnTo>
                                      <a:lnTo>
                                        <a:pt x="5400" y="1552"/>
                                      </a:lnTo>
                                      <a:lnTo>
                                        <a:pt x="5400" y="1513"/>
                                      </a:lnTo>
                                      <a:lnTo>
                                        <a:pt x="5375" y="1508"/>
                                      </a:lnTo>
                                      <a:lnTo>
                                        <a:pt x="5355" y="1495"/>
                                      </a:lnTo>
                                      <a:lnTo>
                                        <a:pt x="5341" y="1474"/>
                                      </a:lnTo>
                                      <a:lnTo>
                                        <a:pt x="5336" y="1450"/>
                                      </a:lnTo>
                                      <a:lnTo>
                                        <a:pt x="5341" y="1425"/>
                                      </a:lnTo>
                                      <a:lnTo>
                                        <a:pt x="5355" y="1405"/>
                                      </a:lnTo>
                                      <a:lnTo>
                                        <a:pt x="5375" y="1391"/>
                                      </a:lnTo>
                                      <a:lnTo>
                                        <a:pt x="5400" y="1386"/>
                                      </a:lnTo>
                                      <a:lnTo>
                                        <a:pt x="5400" y="1347"/>
                                      </a:lnTo>
                                      <a:lnTo>
                                        <a:pt x="5375" y="1342"/>
                                      </a:lnTo>
                                      <a:lnTo>
                                        <a:pt x="5355" y="1328"/>
                                      </a:lnTo>
                                      <a:lnTo>
                                        <a:pt x="5341" y="1308"/>
                                      </a:lnTo>
                                      <a:lnTo>
                                        <a:pt x="5336" y="1283"/>
                                      </a:lnTo>
                                      <a:lnTo>
                                        <a:pt x="5341" y="1258"/>
                                      </a:lnTo>
                                      <a:lnTo>
                                        <a:pt x="5355" y="1238"/>
                                      </a:lnTo>
                                      <a:lnTo>
                                        <a:pt x="5375" y="1225"/>
                                      </a:lnTo>
                                      <a:lnTo>
                                        <a:pt x="5400" y="1220"/>
                                      </a:lnTo>
                                      <a:lnTo>
                                        <a:pt x="5400" y="1181"/>
                                      </a:lnTo>
                                      <a:lnTo>
                                        <a:pt x="5375" y="1176"/>
                                      </a:lnTo>
                                      <a:lnTo>
                                        <a:pt x="5355" y="1162"/>
                                      </a:lnTo>
                                      <a:lnTo>
                                        <a:pt x="5341" y="1142"/>
                                      </a:lnTo>
                                      <a:lnTo>
                                        <a:pt x="5336" y="1117"/>
                                      </a:lnTo>
                                      <a:lnTo>
                                        <a:pt x="5341" y="1092"/>
                                      </a:lnTo>
                                      <a:lnTo>
                                        <a:pt x="5355" y="1072"/>
                                      </a:lnTo>
                                      <a:lnTo>
                                        <a:pt x="5375" y="1058"/>
                                      </a:lnTo>
                                      <a:lnTo>
                                        <a:pt x="5400" y="1053"/>
                                      </a:lnTo>
                                      <a:lnTo>
                                        <a:pt x="5400" y="1014"/>
                                      </a:lnTo>
                                      <a:lnTo>
                                        <a:pt x="5375" y="1009"/>
                                      </a:lnTo>
                                      <a:lnTo>
                                        <a:pt x="5355" y="996"/>
                                      </a:lnTo>
                                      <a:lnTo>
                                        <a:pt x="5341" y="975"/>
                                      </a:lnTo>
                                      <a:lnTo>
                                        <a:pt x="5336" y="951"/>
                                      </a:lnTo>
                                      <a:lnTo>
                                        <a:pt x="5341" y="926"/>
                                      </a:lnTo>
                                      <a:lnTo>
                                        <a:pt x="5355" y="906"/>
                                      </a:lnTo>
                                      <a:lnTo>
                                        <a:pt x="5375" y="892"/>
                                      </a:lnTo>
                                      <a:lnTo>
                                        <a:pt x="5400" y="887"/>
                                      </a:lnTo>
                                      <a:lnTo>
                                        <a:pt x="5400" y="848"/>
                                      </a:lnTo>
                                      <a:lnTo>
                                        <a:pt x="5375" y="843"/>
                                      </a:lnTo>
                                      <a:lnTo>
                                        <a:pt x="5355" y="829"/>
                                      </a:lnTo>
                                      <a:lnTo>
                                        <a:pt x="5341" y="809"/>
                                      </a:lnTo>
                                      <a:lnTo>
                                        <a:pt x="5336" y="784"/>
                                      </a:lnTo>
                                      <a:lnTo>
                                        <a:pt x="5341" y="759"/>
                                      </a:lnTo>
                                      <a:lnTo>
                                        <a:pt x="5355" y="739"/>
                                      </a:lnTo>
                                      <a:lnTo>
                                        <a:pt x="5375" y="726"/>
                                      </a:lnTo>
                                      <a:lnTo>
                                        <a:pt x="5400" y="721"/>
                                      </a:lnTo>
                                      <a:lnTo>
                                        <a:pt x="5400" y="682"/>
                                      </a:lnTo>
                                      <a:lnTo>
                                        <a:pt x="5375" y="677"/>
                                      </a:lnTo>
                                      <a:lnTo>
                                        <a:pt x="5355" y="663"/>
                                      </a:lnTo>
                                      <a:lnTo>
                                        <a:pt x="5341" y="643"/>
                                      </a:lnTo>
                                      <a:lnTo>
                                        <a:pt x="5336" y="618"/>
                                      </a:lnTo>
                                      <a:lnTo>
                                        <a:pt x="5341" y="593"/>
                                      </a:lnTo>
                                      <a:lnTo>
                                        <a:pt x="5355" y="573"/>
                                      </a:lnTo>
                                      <a:lnTo>
                                        <a:pt x="5375" y="559"/>
                                      </a:lnTo>
                                      <a:lnTo>
                                        <a:pt x="5400" y="554"/>
                                      </a:lnTo>
                                      <a:lnTo>
                                        <a:pt x="5400" y="515"/>
                                      </a:lnTo>
                                      <a:lnTo>
                                        <a:pt x="5375" y="510"/>
                                      </a:lnTo>
                                      <a:lnTo>
                                        <a:pt x="5355" y="497"/>
                                      </a:lnTo>
                                      <a:lnTo>
                                        <a:pt x="5341" y="476"/>
                                      </a:lnTo>
                                      <a:lnTo>
                                        <a:pt x="5336" y="452"/>
                                      </a:lnTo>
                                      <a:lnTo>
                                        <a:pt x="5341" y="427"/>
                                      </a:lnTo>
                                      <a:lnTo>
                                        <a:pt x="5355" y="407"/>
                                      </a:lnTo>
                                      <a:lnTo>
                                        <a:pt x="5375" y="393"/>
                                      </a:lnTo>
                                      <a:lnTo>
                                        <a:pt x="5400" y="388"/>
                                      </a:lnTo>
                                      <a:lnTo>
                                        <a:pt x="5400" y="218"/>
                                      </a:lnTo>
                                      <a:lnTo>
                                        <a:pt x="5330" y="207"/>
                                      </a:lnTo>
                                      <a:lnTo>
                                        <a:pt x="5270" y="176"/>
                                      </a:lnTo>
                                      <a:lnTo>
                                        <a:pt x="5223" y="129"/>
                                      </a:lnTo>
                                      <a:lnTo>
                                        <a:pt x="5192" y="69"/>
                                      </a:lnTo>
                                      <a:lnTo>
                                        <a:pt x="5181" y="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chemeClr val="accent6"/>
                                </a:solidFill>
                                <a:ln>
                                  <a:noFill/>
                                </a:ln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251" name="Rectangle 251" descr="Picture placeholder."/>
                              <wps:cNvSpPr/>
                              <wps:spPr>
                                <a:xfrm>
                                  <a:off x="252845" y="93518"/>
                                  <a:ext cx="2209165" cy="1129665"/>
                                </a:xfrm>
                                <a:prstGeom prst="rect">
                                  <a:avLst/>
                                </a:prstGeom>
                                <a:blipFill dpi="0" rotWithShape="1">
                                  <a:blip r:embed="rId9" cstate="email">
                                    <a:duotone>
                                      <a:schemeClr val="accent6">
                                        <a:shade val="45000"/>
                                        <a:satMod val="135000"/>
                                      </a:schemeClr>
                                      <a:prstClr val="white"/>
                                    </a:duotone>
                                    <a:extLst>
                                      <a:ext uri="{28A0092B-C50C-407E-A947-70E740481C1C}">
                                        <a14:useLocalDpi xmlns:a14="http://schemas.microsoft.com/office/drawing/2010/main"/>
                                      </a:ext>
                                    </a:extLst>
                                  </a:blip>
                                  <a:srcRect/>
                                  <a:tile tx="0" ty="0" sx="100000" sy="100000" flip="none" algn="tl"/>
                                </a:blipFill>
                                <a:ln>
                                  <a:noFill/>
                                </a:ln>
                              </wps:spPr>
                              <wps:style>
                                <a:lnRef idx="2">
                                  <a:schemeClr val="accent1">
                                    <a:shade val="50000"/>
                                  </a:schemeClr>
                                </a:lnRef>
                                <a:fillRef idx="1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lt1"/>
                                </a:fontRef>
                              </wps:style>
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  <wps:wsp>
                              <wps:cNvPr id="254" name="Freeform 4"/>
                              <wps:cNvSpPr>
                                <a:spLocks/>
                              </wps:cNvSpPr>
                              <wps:spPr bwMode="auto">
                                <a:xfrm>
                                  <a:off x="2958117" y="93518"/>
                                  <a:ext cx="12700" cy="1127760"/>
                                </a:xfrm>
                                <a:custGeom>
                                  <a:avLst/>
                                  <a:gdLst>
                                    <a:gd name="T0" fmla="*/ 0 w 20"/>
                                    <a:gd name="T1" fmla="*/ 1775 h 1776"/>
                                    <a:gd name="T2" fmla="*/ 0 w 20"/>
                                    <a:gd name="T3" fmla="*/ 0 h 1776"/>
                                  </a:gdLst>
                                  <a:ahLst/>
                                  <a:cxnLst>
                                    <a:cxn ang="0">
                                      <a:pos x="T0" y="T1"/>
                                    </a:cxn>
                                    <a:cxn ang="0">
                                      <a:pos x="T2" y="T3"/>
                                    </a:cxn>
                                  </a:cxnLst>
                                  <a:rect l="0" t="0" r="r" b="b"/>
                                  <a:pathLst>
                                    <a:path w="20" h="1776">
                                      <a:moveTo>
                                        <a:pt x="0" y="1775"/>
                                      </a:moveTo>
                                      <a:lnTo>
                                        <a:pt x="0" y="0"/>
                                      </a:lnTo>
                                    </a:path>
                                  </a:pathLst>
                                </a:custGeom>
                                <a:noFill/>
                                <a:ln w="12700">
                                  <a:solidFill>
                                    <a:schemeClr val="accent1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solidFill>
                                        <a:srgbClr val="FFFFFF"/>
                                      </a:solidFill>
                                    </a14:hiddenFill>
                                  </a:ext>
                                </a:extLst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255" name="Text Box 9"/>
                              <wps:cNvSpPr txBox="1">
                                <a:spLocks noChangeArrowheads="1"/>
                              </wps:cNvSpPr>
                              <wps:spPr bwMode="auto">
                                <a:xfrm>
                                  <a:off x="349827" y="187036"/>
                                  <a:ext cx="1565910" cy="533400"/>
                                </a:xfrm>
                                <a:prstGeom prst="rect">
                                  <a:avLst/>
                                </a:prstGeom>
                                <a:solidFill>
                                  <a:schemeClr val="accent3"/>
                                </a:solidFill>
                                <a:ln>
                                  <a:noFill/>
                                </a:ln>
                              </wps:spPr>
                              <wps:txbx>
                                <w:txbxContent>
                                  <w:sdt>
                                    <w:sdtPr>
                                      <w:tag w:val="EventName"/>
                                      <w:id w:val="-1235079395"/>
                                      <w:showingPlcHdr/>
                                      <w:dataBinding w:prefixMappings="xmlns:ns0='http://purl.org/dc/elements/1.1/' xmlns:ns1='http://schemas.openxmlformats.org/package/2006/metadata/core-properties' " w:xpath="/ns1:coreProperties[1]/ns0:creator[1]" w:storeItemID="{6C3C8BC8-F283-45AE-878A-BAB7291924A1}"/>
                                      <w15:appearance w15:val="hidden"/>
                                      <w:text/>
                                    </w:sdtPr>
                                    <w:sdtEndPr/>
                                    <w:sdtContent>
                                      <w:p w:rsidR="00B53290" w:rsidRDefault="00713653" w:rsidP="00B53290">
                                        <w:pPr>
                                          <w:pStyle w:val="Title"/>
                                        </w:pPr>
                                        <w:r>
                                          <w:t xml:space="preserve">     </w:t>
                                        </w:r>
                                      </w:p>
                                    </w:sdtContent>
                                  </w:sdt>
                                  <w:p w:rsidR="00B53290" w:rsidRPr="008C7094" w:rsidRDefault="00B53290" w:rsidP="00B53290">
                                    <w:pPr>
                                      <w:pStyle w:val="Title"/>
                                      <w:rPr>
                                        <w:color w:val="262262" w:themeColor="accent6"/>
                                      </w:rPr>
                                    </w:pPr>
                                  </w:p>
                                </w:txbxContent>
                              </wps:txbx>
                              <wps:bodyPr rot="0" vert="horz" wrap="square" lIns="0" tIns="0" rIns="0" bIns="0" anchor="t" anchorCtr="0" upright="1">
                                <a:noAutofit/>
                              </wps:bodyPr>
                            </wps:wsp>
                            <wps:wsp>
                              <wps:cNvPr id="256" name="Text Box 10"/>
                              <wps:cNvSpPr txBox="1">
                                <a:spLocks noChangeArrowheads="1"/>
                              </wps:cNvSpPr>
                              <wps:spPr bwMode="auto">
                                <a:xfrm>
                                  <a:off x="2684490" y="93518"/>
                                  <a:ext cx="210185" cy="1124712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solidFill>
                                        <a:srgbClr val="FFFFFF"/>
                                      </a:solidFill>
                                    </a14:hiddenFill>
                                  </a:ext>
                                  <a:ext uri="{91240B29-F687-4F45-9708-019B960494DF}">
                                    <a14:hiddenLine xmlns:a14="http://schemas.microsoft.com/office/drawing/2010/main" w="9525">
                                      <a:solidFill>
                                        <a:srgbClr val="000000"/>
                                      </a:solidFill>
                                      <a:miter lim="800000"/>
                                      <a:headEnd/>
                                      <a:tailEnd/>
                                    </a14:hiddenLine>
                                  </a:ext>
                                </a:extLst>
                              </wps:spPr>
                              <wps:txbx>
                                <w:txbxContent>
                                  <w:sdt>
                                    <w:sdtPr>
                                      <w:alias w:val="Date"/>
                                      <w:tag w:val=""/>
                                      <w:id w:val="-1982447328"/>
                                      <w:showingPlcHdr/>
                                      <w:dataBinding w:prefixMappings="xmlns:ns0='http://schemas.openxmlformats.org/officeDocument/2006/extended-properties' " w:xpath="/ns0:Properties[1]/ns0:Manager[1]" w:storeItemID="{6668398D-A668-4E3E-A5EB-62B293D839F1}"/>
                                      <w15:appearance w15:val="hidden"/>
                                      <w:text/>
                                    </w:sdtPr>
                                    <w:sdtEndPr/>
                                    <w:sdtContent>
                                      <w:p w:rsidR="00B53290" w:rsidRPr="00B53290" w:rsidRDefault="00B53290" w:rsidP="00B53290">
                                        <w:pPr>
                                          <w:pStyle w:val="Subtitle"/>
                                        </w:pPr>
                                        <w:r w:rsidRPr="00B53290">
                                          <w:t>DATE</w:t>
                                        </w:r>
                                      </w:p>
                                    </w:sdtContent>
                                  </w:sdt>
                                  <w:p w:rsidR="00B53290" w:rsidRPr="004E6777" w:rsidRDefault="00B53290" w:rsidP="00B53290">
                                    <w:pPr>
                                      <w:pStyle w:val="Subtitle"/>
                                    </w:pPr>
                                  </w:p>
                                </w:txbxContent>
                              </wps:txbx>
                              <wps:bodyPr rot="0" vert="vert270" wrap="square" lIns="0" tIns="0" rIns="0" bIns="0" anchor="t" anchorCtr="0" upright="1">
                                <a:noAutofit/>
                              </wps:bodyPr>
                            </wps:wsp>
                            <wps:wsp>
                              <wps:cNvPr id="258" name="Text Box 11"/>
                              <wps:cNvSpPr txBox="1">
                                <a:spLocks noChangeArrowheads="1"/>
                              </wps:cNvSpPr>
                              <wps:spPr bwMode="auto">
                                <a:xfrm>
                                  <a:off x="3034317" y="93518"/>
                                  <a:ext cx="210185" cy="1124585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solidFill>
                                        <a:srgbClr val="FFFFFF"/>
                                      </a:solidFill>
                                    </a14:hiddenFill>
                                  </a:ext>
                                  <a:ext uri="{91240B29-F687-4F45-9708-019B960494DF}">
                                    <a14:hiddenLine xmlns:a14="http://schemas.microsoft.com/office/drawing/2010/main" w="9525">
                                      <a:solidFill>
                                        <a:srgbClr val="000000"/>
                                      </a:solidFill>
                                      <a:miter lim="800000"/>
                                      <a:headEnd/>
                                      <a:tailEnd/>
                                    </a14:hiddenLine>
                                  </a:ext>
                                </a:extLst>
                              </wps:spPr>
                              <wps:txbx>
                                <w:txbxContent>
                                  <w:sdt>
                                    <w:sdtPr>
                                      <w:alias w:val="Time"/>
                                      <w:tag w:val=""/>
                                      <w:id w:val="529225344"/>
                                      <w:showingPlcHdr/>
                                      <w:dataBinding w:prefixMappings="xmlns:ns0='http://purl.org/dc/elements/1.1/' xmlns:ns1='http://schemas.openxmlformats.org/package/2006/metadata/core-properties' " w:xpath="/ns1:coreProperties[1]/ns1:contentStatus[1]" w:storeItemID="{6C3C8BC8-F283-45AE-878A-BAB7291924A1}"/>
                                      <w15:appearance w15:val="hidden"/>
                                      <w:text/>
                                    </w:sdtPr>
                                    <w:sdtEndPr/>
                                    <w:sdtContent>
                                      <w:p w:rsidR="00B53290" w:rsidRPr="00B53290" w:rsidRDefault="00B53290" w:rsidP="00B53290">
                                        <w:pPr>
                                          <w:pStyle w:val="Subtitle"/>
                                        </w:pPr>
                                        <w:r w:rsidRPr="00B53290">
                                          <w:t>TIME</w:t>
                                        </w:r>
                                      </w:p>
                                    </w:sdtContent>
                                  </w:sdt>
                                  <w:p w:rsidR="00B53290" w:rsidRDefault="00B53290" w:rsidP="00B53290">
                                    <w:pPr>
                                      <w:pStyle w:val="Subtitle"/>
                                    </w:pPr>
                                  </w:p>
                                </w:txbxContent>
                              </wps:txbx>
                              <wps:bodyPr rot="0" vert="vert270" wrap="square" lIns="0" tIns="0" rIns="0" bIns="0" anchor="t" anchorCtr="0" upright="1">
                                <a:noAutofit/>
                              </wps:bodyPr>
                            </wps:wsp>
                            <wps:wsp>
                              <wps:cNvPr id="259" name="Text Box 9"/>
                              <wps:cNvSpPr txBox="1">
                                <a:spLocks noChangeArrowheads="1"/>
                              </wps:cNvSpPr>
                              <wps:spPr bwMode="auto">
                                <a:xfrm>
                                  <a:off x="349827" y="831272"/>
                                  <a:ext cx="1565910" cy="255270"/>
                                </a:xfrm>
                                <a:prstGeom prst="rect">
                                  <a:avLst/>
                                </a:prstGeom>
                                <a:solidFill>
                                  <a:schemeClr val="accent3"/>
                                </a:solidFill>
                                <a:ln>
                                  <a:noFill/>
                                </a:ln>
                              </wps:spPr>
                              <wps:txbx>
                                <w:txbxContent>
                                  <w:p w:rsidR="00B53290" w:rsidRPr="008C7094" w:rsidRDefault="00B53290" w:rsidP="00B53290">
                                    <w:pPr>
                                      <w:pStyle w:val="Title"/>
                                      <w:rPr>
                                        <w:color w:val="262262" w:themeColor="accent6"/>
                                      </w:rPr>
                                    </w:pPr>
                                    <w:r w:rsidRPr="008C7094">
                                      <w:rPr>
                                        <w:color w:val="262262" w:themeColor="accent6"/>
                                      </w:rPr>
                                      <w:t>TICKET</w:t>
                                    </w:r>
                                  </w:p>
                                </w:txbxContent>
                              </wps:txbx>
                              <wps:bodyPr rot="0" vert="horz" wrap="square" lIns="0" tIns="0" rIns="0" bIns="0" anchor="t" anchorCtr="0" upright="1">
                                <a:noAutofit/>
                              </wps:bodyPr>
                            </wps:wsp>
                            <wps:wsp>
                              <wps:cNvPr id="269" name="Straight Connector 269"/>
                              <wps:cNvCnPr/>
                              <wps:spPr>
                                <a:xfrm>
                                  <a:off x="2559627" y="0"/>
                                  <a:ext cx="0" cy="1298163"/>
                                </a:xfrm>
                                <a:prstGeom prst="line">
                                  <a:avLst/>
                                </a:prstGeom>
                                <a:ln w="12700">
                                  <a:solidFill>
                                    <a:schemeClr val="bg1"/>
                                  </a:solidFill>
                                  <a:prstDash val="sysDash"/>
                                </a:ln>
                              </wps:spPr>
                              <wps:style>
                                <a:lnRef idx="1">
                                  <a:schemeClr val="accent1"/>
                                </a:lnRef>
                                <a:fillRef idx="0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tx1"/>
                                </a:fontRef>
                              </wps:style>
                              <wps:bodyPr/>
                            </wps:wsp>
                          </wpg:wgp>
                        </a:graphicData>
                      </a:graphic>
                    </wp:inline>
                  </w:drawing>
                </mc:Choice>
                <mc:Fallback>
                  <w:pict>
                    <v:group w14:anchorId="520BEA44" id="Group 249" o:spid="_x0000_s1035" style="width:270pt;height:103.2pt;mso-position-horizontal-relative:char;mso-position-vertical-relative:line" coordsize="34290,13106" o:gfxdata="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">
                      <v:shape id="Freeform 3" o:spid="_x0000_s1036" style="position:absolute;width:34290;height:13106;visibility:visible;mso-wrap-style:square;v-text-anchor:top" coordsize="5400,206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" path="m5181,l218,,207,69r-31,60l129,176,69,207,,218,,388r24,5l44,407r14,20l63,452r-5,24l44,497,24,510,,515r,39l24,559r20,14l58,593r5,25l58,643,44,663,24,677,,682r,39l24,726r20,13l58,759r5,25l58,809,44,829,24,843,,848r,39l24,892r20,14l58,926r5,25l58,975,44,996r-20,13l,1014r,39l24,1058r20,14l58,1092r5,25l58,1142r-14,20l24,1176,,1181r,39l24,1225r20,13l58,1258r5,25l58,1308r-14,20l24,1342,,1347r,39l24,1391r20,14l58,1425r5,25l58,1474r-14,21l24,1508,,1513r,39l24,1557r20,14l58,1591r5,25l58,1641r-14,20l24,1675,,1680r,164l69,1855r60,31l176,1933r31,61l218,2063r4963,l5192,1994r31,-61l5270,1886r60,-31l5400,1844r,-164l5375,1675r-20,-14l5341,1641r-5,-25l5341,1591r14,-20l5375,1557r25,-5l5400,1513r-25,-5l5355,1495r-14,-21l5336,1450r5,-25l5355,1405r20,-14l5400,1386r,-39l5375,1342r-20,-14l5341,1308r-5,-25l5341,1258r14,-20l5375,1225r25,-5l5400,1181r-25,-5l5355,1162r-14,-20l5336,1117r5,-25l5355,1072r20,-14l5400,1053r,-39l5375,1009r-20,-13l5341,975r-5,-24l5341,926r14,-20l5375,892r25,-5l5400,848r-25,-5l5355,829r-14,-20l5336,784r5,-25l5355,739r20,-13l5400,721r,-39l5375,677r-20,-14l5341,643r-5,-25l5341,593r14,-20l5375,559r25,-5l5400,515r-25,-5l5355,497r-14,-21l5336,452r5,-25l5355,407r20,-14l5400,388r,-170l5330,207r-60,-31l5223,129,5192,69,5181,xe" fillcolor="#262262 [3209]" stroked="f">
                        <v:path arrowok="t" o:connecttype="custom" o:connectlocs="131445,43815;43815,131445;15240,249555;40005,287020;15240,323850;15240,354965;40005,392430;15240,429895;15240,461010;40005,497840;15240,535305;15240,566420;40005,603885;15240,640715;15240,671830;40005,709295;15240,746760;15240,777875;40005,814705;15240,852170;15240,883285;40005,920750;15240,957580;15240,988695;40005,1026160;15240,1063625;43815,1177925;131445,1266190;3296920,1266190;3384550,1177925;3413125,1063625;3388360,1026160;3413125,988695;3413125,957580;3388360,920750;3413125,883285;3413125,852170;3388360,814705;3413125,777875;3413125,746760;3388360,709295;3413125,671830;3413125,640715;3388360,603885;3413125,566420;3413125,535305;3388360,497840;3413125,461010;3413125,429895;3388360,392430;3413125,354965;3413125,323850;3388360,287020;3413125,249555;3384550,131445;3296920,43815" o:connectangles="0,0,0,0,0,0,0,0,0,0,0,0,0,0,0,0,0,0,0,0,0,0,0,0,0,0,0,0,0,0,0,0,0,0,0,0,0,0,0,0,0,0,0,0,0,0,0,0,0,0,0,0,0,0,0,0"/>
                      </v:shape>
                      <v:rect id="Rectangle 251" o:spid="_x0000_s1037" alt="Picture placeholder." style="position:absolute;left:2528;top:935;width:22092;height:11296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" stroked="f" strokeweight="1pt">
                        <v:fill r:id="rId10" o:title="Picture placeholder" recolor="t" rotate="t" type="tile"/>
                        <v:imagedata recolortarget="#110f2b [1449]"/>
                      </v:rect>
                      <v:shape id="Freeform 4" o:spid="_x0000_s1038" style="position:absolute;left:29581;top:935;width:127;height:11277;visibility:visible;mso-wrap-style:square;v-text-anchor:top" coordsize="20,177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" path="m,1775l,e" filled="f" strokecolor="#efc01b [3204]" strokeweight="1pt">
                        <v:path arrowok="t" o:connecttype="custom" o:connectlocs="0,1127125;0,0" o:connectangles="0,0"/>
                      </v:shape>
                      <v:shape id="Text Box 9" o:spid="_x0000_s1039" type="#_x0000_t202" style="position:absolute;left:3498;top:1870;width:15659;height:5334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" fillcolor="#3fd8d4 [3206]" stroked="f">
                        <v:textbox inset="0,0,0,0">
                          <w:txbxContent>
                            <w:sdt>
                              <w:sdtPr>
                                <w:tag w:val="EventName"/>
                                <w:id w:val="-1235079395"/>
                                <w:showingPlcHdr/>
                                <w:dataBinding w:prefixMappings="xmlns:ns0='http://purl.org/dc/elements/1.1/' xmlns:ns1='http://schemas.openxmlformats.org/package/2006/metadata/core-properties' " w:xpath="/ns1:coreProperties[1]/ns0:creator[1]" w:storeItemID="{6C3C8BC8-F283-45AE-878A-BAB7291924A1}"/>
                                <w15:appearance w15:val="hidden"/>
                                <w:text/>
                              </w:sdtPr>
                              <w:sdtEndPr/>
                              <w:sdtContent>
                                <w:p w:rsidR="00B53290" w:rsidRDefault="00713653" w:rsidP="00B53290">
                                  <w:pPr>
                                    <w:pStyle w:val="Title"/>
                                  </w:pPr>
                                  <w:r>
                                    <w:t xml:space="preserve">     </w:t>
                                  </w:r>
                                </w:p>
                              </w:sdtContent>
                            </w:sdt>
                            <w:p w:rsidR="00B53290" w:rsidRPr="008C7094" w:rsidRDefault="00B53290" w:rsidP="00B53290">
                              <w:pPr>
                                <w:pStyle w:val="Title"/>
                                <w:rPr>
                                  <w:color w:val="262262" w:themeColor="accent6"/>
                                </w:rPr>
                              </w:pPr>
                            </w:p>
                          </w:txbxContent>
                        </v:textbox>
                      </v:shape>
                      <v:shape id="Text Box 10" o:spid="_x0000_s1040" type="#_x0000_t202" style="position:absolute;left:26844;top:935;width:2102;height:11247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" filled="f" stroked="f">
                        <v:textbox style="layout-flow:vertical;mso-layout-flow-alt:bottom-to-top" inset="0,0,0,0">
                          <w:txbxContent>
                            <w:sdt>
                              <w:sdtPr>
                                <w:alias w:val="Date"/>
                                <w:tag w:val=""/>
                                <w:id w:val="-1982447328"/>
                                <w:showingPlcHdr/>
                                <w:dataBinding w:prefixMappings="xmlns:ns0='http://schemas.openxmlformats.org/officeDocument/2006/extended-properties' " w:xpath="/ns0:Properties[1]/ns0:Manager[1]" w:storeItemID="{6668398D-A668-4E3E-A5EB-62B293D839F1}"/>
                                <w15:appearance w15:val="hidden"/>
                                <w:text/>
                              </w:sdtPr>
                              <w:sdtEndPr/>
                              <w:sdtContent>
                                <w:p w:rsidR="00B53290" w:rsidRPr="00B53290" w:rsidRDefault="00B53290" w:rsidP="00B53290">
                                  <w:pPr>
                                    <w:pStyle w:val="Subtitle"/>
                                  </w:pPr>
                                  <w:r w:rsidRPr="00B53290">
                                    <w:t>DATE</w:t>
                                  </w:r>
                                </w:p>
                              </w:sdtContent>
                            </w:sdt>
                            <w:p w:rsidR="00B53290" w:rsidRPr="004E6777" w:rsidRDefault="00B53290" w:rsidP="00B53290">
                              <w:pPr>
                                <w:pStyle w:val="Subtitle"/>
                              </w:pPr>
                            </w:p>
                          </w:txbxContent>
                        </v:textbox>
                      </v:shape>
                      <v:shape id="Text Box 11" o:spid="_x0000_s1041" type="#_x0000_t202" style="position:absolute;left:30343;top:935;width:2102;height:11246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" filled="f" stroked="f">
                        <v:textbox style="layout-flow:vertical;mso-layout-flow-alt:bottom-to-top" inset="0,0,0,0">
                          <w:txbxContent>
                            <w:sdt>
                              <w:sdtPr>
                                <w:alias w:val="Time"/>
                                <w:tag w:val=""/>
                                <w:id w:val="529225344"/>
                                <w:showingPlcHdr/>
                                <w:dataBinding w:prefixMappings="xmlns:ns0='http://purl.org/dc/elements/1.1/' xmlns:ns1='http://schemas.openxmlformats.org/package/2006/metadata/core-properties' " w:xpath="/ns1:coreProperties[1]/ns1:contentStatus[1]" w:storeItemID="{6C3C8BC8-F283-45AE-878A-BAB7291924A1}"/>
                                <w15:appearance w15:val="hidden"/>
                                <w:text/>
                              </w:sdtPr>
                              <w:sdtEndPr/>
                              <w:sdtContent>
                                <w:p w:rsidR="00B53290" w:rsidRPr="00B53290" w:rsidRDefault="00B53290" w:rsidP="00B53290">
                                  <w:pPr>
                                    <w:pStyle w:val="Subtitle"/>
                                  </w:pPr>
                                  <w:r w:rsidRPr="00B53290">
                                    <w:t>TIME</w:t>
                                  </w:r>
                                </w:p>
                              </w:sdtContent>
                            </w:sdt>
                            <w:p w:rsidR="00B53290" w:rsidRDefault="00B53290" w:rsidP="00B53290">
                              <w:pPr>
                                <w:pStyle w:val="Subtitle"/>
                              </w:pPr>
                            </w:p>
                          </w:txbxContent>
                        </v:textbox>
                      </v:shape>
                      <v:shape id="Text Box 9" o:spid="_x0000_s1042" type="#_x0000_t202" style="position:absolute;left:3498;top:8312;width:15659;height:2553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" fillcolor="#3fd8d4 [3206]" stroked="f">
                        <v:textbox inset="0,0,0,0">
                          <w:txbxContent>
                            <w:p w:rsidR="00B53290" w:rsidRPr="008C7094" w:rsidRDefault="00B53290" w:rsidP="00B53290">
                              <w:pPr>
                                <w:pStyle w:val="Title"/>
                                <w:rPr>
                                  <w:color w:val="262262" w:themeColor="accent6"/>
                                </w:rPr>
                              </w:pPr>
                              <w:r w:rsidRPr="008C7094">
                                <w:rPr>
                                  <w:color w:val="262262" w:themeColor="accent6"/>
                                </w:rPr>
                                <w:t>TICKET</w:t>
                              </w:r>
                            </w:p>
                          </w:txbxContent>
                        </v:textbox>
                      </v:shape>
                      <v:line id="Straight Connector 269" o:spid="_x0000_s1043" style="position:absolute;visibility:visible;mso-wrap-style:square" from="25596,0" to="25596,12981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" strokecolor="white [3212]" strokeweight="1pt">
                        <v:stroke dashstyle="3 1" joinstyle="miter"/>
                      </v:line>
                      <w10:anchorlock/>
                    </v:group>
                  </w:pict>
                </mc:Fallback>
              </mc:AlternateContent>
            </w:r>
          </w:p>
        </w:tc>
      </w:tr>
      <w:tr w:rsidR="008C7094" w:rsidTr="00B53290">
        <w:trPr>
          <w:trHeight w:val="2448"/>
          <w:jc w:val="center"/>
        </w:trPr>
        <w:tc>
          <w:tcPr>
            <w:tcW w:w="5669" w:type="dxa"/>
            <w:vAlign w:val="center"/>
          </w:tcPr>
          <w:p w:rsidR="008C7094" w:rsidRDefault="00B53290" w:rsidP="00B53290">
            <w:pPr>
              <w:jc w:val="center"/>
            </w:pPr>
            <w:r>
              <w:rPr>
                <w:noProof/>
              </w:rPr>
              <mc:AlternateContent>
                <mc:Choice Requires="wpg">
                  <w:drawing>
                    <wp:inline distT="0" distB="0" distL="0" distR="0" wp14:anchorId="5155794C" wp14:editId="79151E05">
                      <wp:extent cx="3429000" cy="1310640"/>
                      <wp:effectExtent l="0" t="0" r="0" b="22860"/>
                      <wp:docPr id="402" name="Group 402">
                        <a:extLst xmlns:a="http://schemas.openxmlformats.org/drawingml/2006/main">
                          <a:ext uri="{C183D7F6-B498-43B3-948B-1728B52AA6E4}">
                            <adec:decorative xmlns:adec="http://schemas.microsoft.com/office/drawing/2017/decorative" val="1"/>
                          </a:ext>
                        </a:extLst>
                      </wp:docPr>
                      <wp:cNvGraphicFramePr/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/>
                            <wpg:grpSpPr>
                              <a:xfrm>
                                <a:off x="0" y="0"/>
                                <a:ext cx="3429000" cy="1310640"/>
                                <a:chOff x="0" y="0"/>
                                <a:chExt cx="3429000" cy="1310640"/>
                              </a:xfrm>
                            </wpg:grpSpPr>
                            <wps:wsp>
                              <wps:cNvPr id="403" name="Freeform 3"/>
                              <wps:cNvSpPr>
                                <a:spLocks/>
                              </wps:cNvSpPr>
                              <wps:spPr bwMode="auto">
                                <a:xfrm>
                                  <a:off x="0" y="0"/>
                                  <a:ext cx="3429000" cy="1310640"/>
                                </a:xfrm>
                                <a:custGeom>
                                  <a:avLst/>
                                  <a:gdLst>
                                    <a:gd name="T0" fmla="*/ 207 w 5400"/>
                                    <a:gd name="T1" fmla="*/ 69 h 2064"/>
                                    <a:gd name="T2" fmla="*/ 69 w 5400"/>
                                    <a:gd name="T3" fmla="*/ 207 h 2064"/>
                                    <a:gd name="T4" fmla="*/ 24 w 5400"/>
                                    <a:gd name="T5" fmla="*/ 393 h 2064"/>
                                    <a:gd name="T6" fmla="*/ 63 w 5400"/>
                                    <a:gd name="T7" fmla="*/ 452 h 2064"/>
                                    <a:gd name="T8" fmla="*/ 24 w 5400"/>
                                    <a:gd name="T9" fmla="*/ 510 h 2064"/>
                                    <a:gd name="T10" fmla="*/ 24 w 5400"/>
                                    <a:gd name="T11" fmla="*/ 559 h 2064"/>
                                    <a:gd name="T12" fmla="*/ 63 w 5400"/>
                                    <a:gd name="T13" fmla="*/ 618 h 2064"/>
                                    <a:gd name="T14" fmla="*/ 24 w 5400"/>
                                    <a:gd name="T15" fmla="*/ 677 h 2064"/>
                                    <a:gd name="T16" fmla="*/ 24 w 5400"/>
                                    <a:gd name="T17" fmla="*/ 726 h 2064"/>
                                    <a:gd name="T18" fmla="*/ 63 w 5400"/>
                                    <a:gd name="T19" fmla="*/ 784 h 2064"/>
                                    <a:gd name="T20" fmla="*/ 24 w 5400"/>
                                    <a:gd name="T21" fmla="*/ 843 h 2064"/>
                                    <a:gd name="T22" fmla="*/ 24 w 5400"/>
                                    <a:gd name="T23" fmla="*/ 892 h 2064"/>
                                    <a:gd name="T24" fmla="*/ 63 w 5400"/>
                                    <a:gd name="T25" fmla="*/ 951 h 2064"/>
                                    <a:gd name="T26" fmla="*/ 24 w 5400"/>
                                    <a:gd name="T27" fmla="*/ 1009 h 2064"/>
                                    <a:gd name="T28" fmla="*/ 24 w 5400"/>
                                    <a:gd name="T29" fmla="*/ 1058 h 2064"/>
                                    <a:gd name="T30" fmla="*/ 63 w 5400"/>
                                    <a:gd name="T31" fmla="*/ 1117 h 2064"/>
                                    <a:gd name="T32" fmla="*/ 24 w 5400"/>
                                    <a:gd name="T33" fmla="*/ 1176 h 2064"/>
                                    <a:gd name="T34" fmla="*/ 24 w 5400"/>
                                    <a:gd name="T35" fmla="*/ 1225 h 2064"/>
                                    <a:gd name="T36" fmla="*/ 63 w 5400"/>
                                    <a:gd name="T37" fmla="*/ 1283 h 2064"/>
                                    <a:gd name="T38" fmla="*/ 24 w 5400"/>
                                    <a:gd name="T39" fmla="*/ 1342 h 2064"/>
                                    <a:gd name="T40" fmla="*/ 24 w 5400"/>
                                    <a:gd name="T41" fmla="*/ 1391 h 2064"/>
                                    <a:gd name="T42" fmla="*/ 63 w 5400"/>
                                    <a:gd name="T43" fmla="*/ 1450 h 2064"/>
                                    <a:gd name="T44" fmla="*/ 24 w 5400"/>
                                    <a:gd name="T45" fmla="*/ 1508 h 2064"/>
                                    <a:gd name="T46" fmla="*/ 24 w 5400"/>
                                    <a:gd name="T47" fmla="*/ 1557 h 2064"/>
                                    <a:gd name="T48" fmla="*/ 63 w 5400"/>
                                    <a:gd name="T49" fmla="*/ 1616 h 2064"/>
                                    <a:gd name="T50" fmla="*/ 24 w 5400"/>
                                    <a:gd name="T51" fmla="*/ 1675 h 2064"/>
                                    <a:gd name="T52" fmla="*/ 69 w 5400"/>
                                    <a:gd name="T53" fmla="*/ 1855 h 2064"/>
                                    <a:gd name="T54" fmla="*/ 207 w 5400"/>
                                    <a:gd name="T55" fmla="*/ 1994 h 2064"/>
                                    <a:gd name="T56" fmla="*/ 5192 w 5400"/>
                                    <a:gd name="T57" fmla="*/ 1994 h 2064"/>
                                    <a:gd name="T58" fmla="*/ 5330 w 5400"/>
                                    <a:gd name="T59" fmla="*/ 1855 h 2064"/>
                                    <a:gd name="T60" fmla="*/ 5375 w 5400"/>
                                    <a:gd name="T61" fmla="*/ 1675 h 2064"/>
                                    <a:gd name="T62" fmla="*/ 5336 w 5400"/>
                                    <a:gd name="T63" fmla="*/ 1616 h 2064"/>
                                    <a:gd name="T64" fmla="*/ 5375 w 5400"/>
                                    <a:gd name="T65" fmla="*/ 1557 h 2064"/>
                                    <a:gd name="T66" fmla="*/ 5375 w 5400"/>
                                    <a:gd name="T67" fmla="*/ 1508 h 2064"/>
                                    <a:gd name="T68" fmla="*/ 5336 w 5400"/>
                                    <a:gd name="T69" fmla="*/ 1450 h 2064"/>
                                    <a:gd name="T70" fmla="*/ 5375 w 5400"/>
                                    <a:gd name="T71" fmla="*/ 1391 h 2064"/>
                                    <a:gd name="T72" fmla="*/ 5375 w 5400"/>
                                    <a:gd name="T73" fmla="*/ 1342 h 2064"/>
                                    <a:gd name="T74" fmla="*/ 5336 w 5400"/>
                                    <a:gd name="T75" fmla="*/ 1283 h 2064"/>
                                    <a:gd name="T76" fmla="*/ 5375 w 5400"/>
                                    <a:gd name="T77" fmla="*/ 1225 h 2064"/>
                                    <a:gd name="T78" fmla="*/ 5375 w 5400"/>
                                    <a:gd name="T79" fmla="*/ 1176 h 2064"/>
                                    <a:gd name="T80" fmla="*/ 5336 w 5400"/>
                                    <a:gd name="T81" fmla="*/ 1117 h 2064"/>
                                    <a:gd name="T82" fmla="*/ 5375 w 5400"/>
                                    <a:gd name="T83" fmla="*/ 1058 h 2064"/>
                                    <a:gd name="T84" fmla="*/ 5375 w 5400"/>
                                    <a:gd name="T85" fmla="*/ 1009 h 2064"/>
                                    <a:gd name="T86" fmla="*/ 5336 w 5400"/>
                                    <a:gd name="T87" fmla="*/ 951 h 2064"/>
                                    <a:gd name="T88" fmla="*/ 5375 w 5400"/>
                                    <a:gd name="T89" fmla="*/ 892 h 2064"/>
                                    <a:gd name="T90" fmla="*/ 5375 w 5400"/>
                                    <a:gd name="T91" fmla="*/ 843 h 2064"/>
                                    <a:gd name="T92" fmla="*/ 5336 w 5400"/>
                                    <a:gd name="T93" fmla="*/ 784 h 2064"/>
                                    <a:gd name="T94" fmla="*/ 5375 w 5400"/>
                                    <a:gd name="T95" fmla="*/ 726 h 2064"/>
                                    <a:gd name="T96" fmla="*/ 5375 w 5400"/>
                                    <a:gd name="T97" fmla="*/ 677 h 2064"/>
                                    <a:gd name="T98" fmla="*/ 5336 w 5400"/>
                                    <a:gd name="T99" fmla="*/ 618 h 2064"/>
                                    <a:gd name="T100" fmla="*/ 5375 w 5400"/>
                                    <a:gd name="T101" fmla="*/ 559 h 2064"/>
                                    <a:gd name="T102" fmla="*/ 5375 w 5400"/>
                                    <a:gd name="T103" fmla="*/ 510 h 2064"/>
                                    <a:gd name="T104" fmla="*/ 5336 w 5400"/>
                                    <a:gd name="T105" fmla="*/ 452 h 2064"/>
                                    <a:gd name="T106" fmla="*/ 5375 w 5400"/>
                                    <a:gd name="T107" fmla="*/ 393 h 2064"/>
                                    <a:gd name="T108" fmla="*/ 5330 w 5400"/>
                                    <a:gd name="T109" fmla="*/ 207 h 2064"/>
                                    <a:gd name="T110" fmla="*/ 5192 w 5400"/>
                                    <a:gd name="T111" fmla="*/ 69 h 2064"/>
                                  </a:gdLst>
                                  <a:ahLst/>
                                  <a:cxnLst>
                                    <a:cxn ang="0">
                                      <a:pos x="T0" y="T1"/>
                                    </a:cxn>
                                    <a:cxn ang="0">
                                      <a:pos x="T2" y="T3"/>
                                    </a:cxn>
                                    <a:cxn ang="0">
                                      <a:pos x="T4" y="T5"/>
                                    </a:cxn>
                                    <a:cxn ang="0">
                                      <a:pos x="T6" y="T7"/>
                                    </a:cxn>
                                    <a:cxn ang="0">
                                      <a:pos x="T8" y="T9"/>
                                    </a:cxn>
                                    <a:cxn ang="0">
                                      <a:pos x="T10" y="T11"/>
                                    </a:cxn>
                                    <a:cxn ang="0">
                                      <a:pos x="T12" y="T13"/>
                                    </a:cxn>
                                    <a:cxn ang="0">
                                      <a:pos x="T14" y="T15"/>
                                    </a:cxn>
                                    <a:cxn ang="0">
                                      <a:pos x="T16" y="T17"/>
                                    </a:cxn>
                                    <a:cxn ang="0">
                                      <a:pos x="T18" y="T19"/>
                                    </a:cxn>
                                    <a:cxn ang="0">
                                      <a:pos x="T20" y="T21"/>
                                    </a:cxn>
                                    <a:cxn ang="0">
                                      <a:pos x="T22" y="T23"/>
                                    </a:cxn>
                                    <a:cxn ang="0">
                                      <a:pos x="T24" y="T25"/>
                                    </a:cxn>
                                    <a:cxn ang="0">
                                      <a:pos x="T26" y="T27"/>
                                    </a:cxn>
                                    <a:cxn ang="0">
                                      <a:pos x="T28" y="T29"/>
                                    </a:cxn>
                                    <a:cxn ang="0">
                                      <a:pos x="T30" y="T31"/>
                                    </a:cxn>
                                    <a:cxn ang="0">
                                      <a:pos x="T32" y="T33"/>
                                    </a:cxn>
                                    <a:cxn ang="0">
                                      <a:pos x="T34" y="T35"/>
                                    </a:cxn>
                                    <a:cxn ang="0">
                                      <a:pos x="T36" y="T37"/>
                                    </a:cxn>
                                    <a:cxn ang="0">
                                      <a:pos x="T38" y="T39"/>
                                    </a:cxn>
                                    <a:cxn ang="0">
                                      <a:pos x="T40" y="T41"/>
                                    </a:cxn>
                                    <a:cxn ang="0">
                                      <a:pos x="T42" y="T43"/>
                                    </a:cxn>
                                    <a:cxn ang="0">
                                      <a:pos x="T44" y="T45"/>
                                    </a:cxn>
                                    <a:cxn ang="0">
                                      <a:pos x="T46" y="T47"/>
                                    </a:cxn>
                                    <a:cxn ang="0">
                                      <a:pos x="T48" y="T49"/>
                                    </a:cxn>
                                    <a:cxn ang="0">
                                      <a:pos x="T50" y="T51"/>
                                    </a:cxn>
                                    <a:cxn ang="0">
                                      <a:pos x="T52" y="T53"/>
                                    </a:cxn>
                                    <a:cxn ang="0">
                                      <a:pos x="T54" y="T55"/>
                                    </a:cxn>
                                    <a:cxn ang="0">
                                      <a:pos x="T56" y="T57"/>
                                    </a:cxn>
                                    <a:cxn ang="0">
                                      <a:pos x="T58" y="T59"/>
                                    </a:cxn>
                                    <a:cxn ang="0">
                                      <a:pos x="T60" y="T61"/>
                                    </a:cxn>
                                    <a:cxn ang="0">
                                      <a:pos x="T62" y="T63"/>
                                    </a:cxn>
                                    <a:cxn ang="0">
                                      <a:pos x="T64" y="T65"/>
                                    </a:cxn>
                                    <a:cxn ang="0">
                                      <a:pos x="T66" y="T67"/>
                                    </a:cxn>
                                    <a:cxn ang="0">
                                      <a:pos x="T68" y="T69"/>
                                    </a:cxn>
                                    <a:cxn ang="0">
                                      <a:pos x="T70" y="T71"/>
                                    </a:cxn>
                                    <a:cxn ang="0">
                                      <a:pos x="T72" y="T73"/>
                                    </a:cxn>
                                    <a:cxn ang="0">
                                      <a:pos x="T74" y="T75"/>
                                    </a:cxn>
                                    <a:cxn ang="0">
                                      <a:pos x="T76" y="T77"/>
                                    </a:cxn>
                                    <a:cxn ang="0">
                                      <a:pos x="T78" y="T79"/>
                                    </a:cxn>
                                    <a:cxn ang="0">
                                      <a:pos x="T80" y="T81"/>
                                    </a:cxn>
                                    <a:cxn ang="0">
                                      <a:pos x="T82" y="T83"/>
                                    </a:cxn>
                                    <a:cxn ang="0">
                                      <a:pos x="T84" y="T85"/>
                                    </a:cxn>
                                    <a:cxn ang="0">
                                      <a:pos x="T86" y="T87"/>
                                    </a:cxn>
                                    <a:cxn ang="0">
                                      <a:pos x="T88" y="T89"/>
                                    </a:cxn>
                                    <a:cxn ang="0">
                                      <a:pos x="T90" y="T91"/>
                                    </a:cxn>
                                    <a:cxn ang="0">
                                      <a:pos x="T92" y="T93"/>
                                    </a:cxn>
                                    <a:cxn ang="0">
                                      <a:pos x="T94" y="T95"/>
                                    </a:cxn>
                                    <a:cxn ang="0">
                                      <a:pos x="T96" y="T97"/>
                                    </a:cxn>
                                    <a:cxn ang="0">
                                      <a:pos x="T98" y="T99"/>
                                    </a:cxn>
                                    <a:cxn ang="0">
                                      <a:pos x="T100" y="T101"/>
                                    </a:cxn>
                                    <a:cxn ang="0">
                                      <a:pos x="T102" y="T103"/>
                                    </a:cxn>
                                    <a:cxn ang="0">
                                      <a:pos x="T104" y="T105"/>
                                    </a:cxn>
                                    <a:cxn ang="0">
                                      <a:pos x="T106" y="T107"/>
                                    </a:cxn>
                                    <a:cxn ang="0">
                                      <a:pos x="T108" y="T109"/>
                                    </a:cxn>
                                    <a:cxn ang="0">
                                      <a:pos x="T110" y="T111"/>
                                    </a:cxn>
                                  </a:cxnLst>
                                  <a:rect l="0" t="0" r="r" b="b"/>
                                  <a:pathLst>
                                    <a:path w="5400" h="2064">
                                      <a:moveTo>
                                        <a:pt x="5181" y="0"/>
                                      </a:moveTo>
                                      <a:lnTo>
                                        <a:pt x="218" y="0"/>
                                      </a:lnTo>
                                      <a:lnTo>
                                        <a:pt x="207" y="69"/>
                                      </a:lnTo>
                                      <a:lnTo>
                                        <a:pt x="176" y="129"/>
                                      </a:lnTo>
                                      <a:lnTo>
                                        <a:pt x="129" y="176"/>
                                      </a:lnTo>
                                      <a:lnTo>
                                        <a:pt x="69" y="207"/>
                                      </a:lnTo>
                                      <a:lnTo>
                                        <a:pt x="0" y="218"/>
                                      </a:lnTo>
                                      <a:lnTo>
                                        <a:pt x="0" y="388"/>
                                      </a:lnTo>
                                      <a:lnTo>
                                        <a:pt x="24" y="393"/>
                                      </a:lnTo>
                                      <a:lnTo>
                                        <a:pt x="44" y="407"/>
                                      </a:lnTo>
                                      <a:lnTo>
                                        <a:pt x="58" y="427"/>
                                      </a:lnTo>
                                      <a:lnTo>
                                        <a:pt x="63" y="452"/>
                                      </a:lnTo>
                                      <a:lnTo>
                                        <a:pt x="58" y="476"/>
                                      </a:lnTo>
                                      <a:lnTo>
                                        <a:pt x="44" y="497"/>
                                      </a:lnTo>
                                      <a:lnTo>
                                        <a:pt x="24" y="510"/>
                                      </a:lnTo>
                                      <a:lnTo>
                                        <a:pt x="0" y="515"/>
                                      </a:lnTo>
                                      <a:lnTo>
                                        <a:pt x="0" y="554"/>
                                      </a:lnTo>
                                      <a:lnTo>
                                        <a:pt x="24" y="559"/>
                                      </a:lnTo>
                                      <a:lnTo>
                                        <a:pt x="44" y="573"/>
                                      </a:lnTo>
                                      <a:lnTo>
                                        <a:pt x="58" y="593"/>
                                      </a:lnTo>
                                      <a:lnTo>
                                        <a:pt x="63" y="618"/>
                                      </a:lnTo>
                                      <a:lnTo>
                                        <a:pt x="58" y="643"/>
                                      </a:lnTo>
                                      <a:lnTo>
                                        <a:pt x="44" y="663"/>
                                      </a:lnTo>
                                      <a:lnTo>
                                        <a:pt x="24" y="677"/>
                                      </a:lnTo>
                                      <a:lnTo>
                                        <a:pt x="0" y="682"/>
                                      </a:lnTo>
                                      <a:lnTo>
                                        <a:pt x="0" y="721"/>
                                      </a:lnTo>
                                      <a:lnTo>
                                        <a:pt x="24" y="726"/>
                                      </a:lnTo>
                                      <a:lnTo>
                                        <a:pt x="44" y="739"/>
                                      </a:lnTo>
                                      <a:lnTo>
                                        <a:pt x="58" y="759"/>
                                      </a:lnTo>
                                      <a:lnTo>
                                        <a:pt x="63" y="784"/>
                                      </a:lnTo>
                                      <a:lnTo>
                                        <a:pt x="58" y="809"/>
                                      </a:lnTo>
                                      <a:lnTo>
                                        <a:pt x="44" y="829"/>
                                      </a:lnTo>
                                      <a:lnTo>
                                        <a:pt x="24" y="843"/>
                                      </a:lnTo>
                                      <a:lnTo>
                                        <a:pt x="0" y="848"/>
                                      </a:lnTo>
                                      <a:lnTo>
                                        <a:pt x="0" y="887"/>
                                      </a:lnTo>
                                      <a:lnTo>
                                        <a:pt x="24" y="892"/>
                                      </a:lnTo>
                                      <a:lnTo>
                                        <a:pt x="44" y="906"/>
                                      </a:lnTo>
                                      <a:lnTo>
                                        <a:pt x="58" y="926"/>
                                      </a:lnTo>
                                      <a:lnTo>
                                        <a:pt x="63" y="951"/>
                                      </a:lnTo>
                                      <a:lnTo>
                                        <a:pt x="58" y="975"/>
                                      </a:lnTo>
                                      <a:lnTo>
                                        <a:pt x="44" y="996"/>
                                      </a:lnTo>
                                      <a:lnTo>
                                        <a:pt x="24" y="1009"/>
                                      </a:lnTo>
                                      <a:lnTo>
                                        <a:pt x="0" y="1014"/>
                                      </a:lnTo>
                                      <a:lnTo>
                                        <a:pt x="0" y="1053"/>
                                      </a:lnTo>
                                      <a:lnTo>
                                        <a:pt x="24" y="1058"/>
                                      </a:lnTo>
                                      <a:lnTo>
                                        <a:pt x="44" y="1072"/>
                                      </a:lnTo>
                                      <a:lnTo>
                                        <a:pt x="58" y="1092"/>
                                      </a:lnTo>
                                      <a:lnTo>
                                        <a:pt x="63" y="1117"/>
                                      </a:lnTo>
                                      <a:lnTo>
                                        <a:pt x="58" y="1142"/>
                                      </a:lnTo>
                                      <a:lnTo>
                                        <a:pt x="44" y="1162"/>
                                      </a:lnTo>
                                      <a:lnTo>
                                        <a:pt x="24" y="1176"/>
                                      </a:lnTo>
                                      <a:lnTo>
                                        <a:pt x="0" y="1181"/>
                                      </a:lnTo>
                                      <a:lnTo>
                                        <a:pt x="0" y="1220"/>
                                      </a:lnTo>
                                      <a:lnTo>
                                        <a:pt x="24" y="1225"/>
                                      </a:lnTo>
                                      <a:lnTo>
                                        <a:pt x="44" y="1238"/>
                                      </a:lnTo>
                                      <a:lnTo>
                                        <a:pt x="58" y="1258"/>
                                      </a:lnTo>
                                      <a:lnTo>
                                        <a:pt x="63" y="1283"/>
                                      </a:lnTo>
                                      <a:lnTo>
                                        <a:pt x="58" y="1308"/>
                                      </a:lnTo>
                                      <a:lnTo>
                                        <a:pt x="44" y="1328"/>
                                      </a:lnTo>
                                      <a:lnTo>
                                        <a:pt x="24" y="1342"/>
                                      </a:lnTo>
                                      <a:lnTo>
                                        <a:pt x="0" y="1347"/>
                                      </a:lnTo>
                                      <a:lnTo>
                                        <a:pt x="0" y="1386"/>
                                      </a:lnTo>
                                      <a:lnTo>
                                        <a:pt x="24" y="1391"/>
                                      </a:lnTo>
                                      <a:lnTo>
                                        <a:pt x="44" y="1405"/>
                                      </a:lnTo>
                                      <a:lnTo>
                                        <a:pt x="58" y="1425"/>
                                      </a:lnTo>
                                      <a:lnTo>
                                        <a:pt x="63" y="1450"/>
                                      </a:lnTo>
                                      <a:lnTo>
                                        <a:pt x="58" y="1474"/>
                                      </a:lnTo>
                                      <a:lnTo>
                                        <a:pt x="44" y="1495"/>
                                      </a:lnTo>
                                      <a:lnTo>
                                        <a:pt x="24" y="1508"/>
                                      </a:lnTo>
                                      <a:lnTo>
                                        <a:pt x="0" y="1513"/>
                                      </a:lnTo>
                                      <a:lnTo>
                                        <a:pt x="0" y="1552"/>
                                      </a:lnTo>
                                      <a:lnTo>
                                        <a:pt x="24" y="1557"/>
                                      </a:lnTo>
                                      <a:lnTo>
                                        <a:pt x="44" y="1571"/>
                                      </a:lnTo>
                                      <a:lnTo>
                                        <a:pt x="58" y="1591"/>
                                      </a:lnTo>
                                      <a:lnTo>
                                        <a:pt x="63" y="1616"/>
                                      </a:lnTo>
                                      <a:lnTo>
                                        <a:pt x="58" y="1641"/>
                                      </a:lnTo>
                                      <a:lnTo>
                                        <a:pt x="44" y="1661"/>
                                      </a:lnTo>
                                      <a:lnTo>
                                        <a:pt x="24" y="1675"/>
                                      </a:lnTo>
                                      <a:lnTo>
                                        <a:pt x="0" y="1680"/>
                                      </a:lnTo>
                                      <a:lnTo>
                                        <a:pt x="0" y="1844"/>
                                      </a:lnTo>
                                      <a:lnTo>
                                        <a:pt x="69" y="1855"/>
                                      </a:lnTo>
                                      <a:lnTo>
                                        <a:pt x="129" y="1886"/>
                                      </a:lnTo>
                                      <a:lnTo>
                                        <a:pt x="176" y="1933"/>
                                      </a:lnTo>
                                      <a:lnTo>
                                        <a:pt x="207" y="1994"/>
                                      </a:lnTo>
                                      <a:lnTo>
                                        <a:pt x="218" y="2063"/>
                                      </a:lnTo>
                                      <a:lnTo>
                                        <a:pt x="5181" y="2063"/>
                                      </a:lnTo>
                                      <a:lnTo>
                                        <a:pt x="5192" y="1994"/>
                                      </a:lnTo>
                                      <a:lnTo>
                                        <a:pt x="5223" y="1933"/>
                                      </a:lnTo>
                                      <a:lnTo>
                                        <a:pt x="5270" y="1886"/>
                                      </a:lnTo>
                                      <a:lnTo>
                                        <a:pt x="5330" y="1855"/>
                                      </a:lnTo>
                                      <a:lnTo>
                                        <a:pt x="5400" y="1844"/>
                                      </a:lnTo>
                                      <a:lnTo>
                                        <a:pt x="5400" y="1680"/>
                                      </a:lnTo>
                                      <a:lnTo>
                                        <a:pt x="5375" y="1675"/>
                                      </a:lnTo>
                                      <a:lnTo>
                                        <a:pt x="5355" y="1661"/>
                                      </a:lnTo>
                                      <a:lnTo>
                                        <a:pt x="5341" y="1641"/>
                                      </a:lnTo>
                                      <a:lnTo>
                                        <a:pt x="5336" y="1616"/>
                                      </a:lnTo>
                                      <a:lnTo>
                                        <a:pt x="5341" y="1591"/>
                                      </a:lnTo>
                                      <a:lnTo>
                                        <a:pt x="5355" y="1571"/>
                                      </a:lnTo>
                                      <a:lnTo>
                                        <a:pt x="5375" y="1557"/>
                                      </a:lnTo>
                                      <a:lnTo>
                                        <a:pt x="5400" y="1552"/>
                                      </a:lnTo>
                                      <a:lnTo>
                                        <a:pt x="5400" y="1513"/>
                                      </a:lnTo>
                                      <a:lnTo>
                                        <a:pt x="5375" y="1508"/>
                                      </a:lnTo>
                                      <a:lnTo>
                                        <a:pt x="5355" y="1495"/>
                                      </a:lnTo>
                                      <a:lnTo>
                                        <a:pt x="5341" y="1474"/>
                                      </a:lnTo>
                                      <a:lnTo>
                                        <a:pt x="5336" y="1450"/>
                                      </a:lnTo>
                                      <a:lnTo>
                                        <a:pt x="5341" y="1425"/>
                                      </a:lnTo>
                                      <a:lnTo>
                                        <a:pt x="5355" y="1405"/>
                                      </a:lnTo>
                                      <a:lnTo>
                                        <a:pt x="5375" y="1391"/>
                                      </a:lnTo>
                                      <a:lnTo>
                                        <a:pt x="5400" y="1386"/>
                                      </a:lnTo>
                                      <a:lnTo>
                                        <a:pt x="5400" y="1347"/>
                                      </a:lnTo>
                                      <a:lnTo>
                                        <a:pt x="5375" y="1342"/>
                                      </a:lnTo>
                                      <a:lnTo>
                                        <a:pt x="5355" y="1328"/>
                                      </a:lnTo>
                                      <a:lnTo>
                                        <a:pt x="5341" y="1308"/>
                                      </a:lnTo>
                                      <a:lnTo>
                                        <a:pt x="5336" y="1283"/>
                                      </a:lnTo>
                                      <a:lnTo>
                                        <a:pt x="5341" y="1258"/>
                                      </a:lnTo>
                                      <a:lnTo>
                                        <a:pt x="5355" y="1238"/>
                                      </a:lnTo>
                                      <a:lnTo>
                                        <a:pt x="5375" y="1225"/>
                                      </a:lnTo>
                                      <a:lnTo>
                                        <a:pt x="5400" y="1220"/>
                                      </a:lnTo>
                                      <a:lnTo>
                                        <a:pt x="5400" y="1181"/>
                                      </a:lnTo>
                                      <a:lnTo>
                                        <a:pt x="5375" y="1176"/>
                                      </a:lnTo>
                                      <a:lnTo>
                                        <a:pt x="5355" y="1162"/>
                                      </a:lnTo>
                                      <a:lnTo>
                                        <a:pt x="5341" y="1142"/>
                                      </a:lnTo>
                                      <a:lnTo>
                                        <a:pt x="5336" y="1117"/>
                                      </a:lnTo>
                                      <a:lnTo>
                                        <a:pt x="5341" y="1092"/>
                                      </a:lnTo>
                                      <a:lnTo>
                                        <a:pt x="5355" y="1072"/>
                                      </a:lnTo>
                                      <a:lnTo>
                                        <a:pt x="5375" y="1058"/>
                                      </a:lnTo>
                                      <a:lnTo>
                                        <a:pt x="5400" y="1053"/>
                                      </a:lnTo>
                                      <a:lnTo>
                                        <a:pt x="5400" y="1014"/>
                                      </a:lnTo>
                                      <a:lnTo>
                                        <a:pt x="5375" y="1009"/>
                                      </a:lnTo>
                                      <a:lnTo>
                                        <a:pt x="5355" y="996"/>
                                      </a:lnTo>
                                      <a:lnTo>
                                        <a:pt x="5341" y="975"/>
                                      </a:lnTo>
                                      <a:lnTo>
                                        <a:pt x="5336" y="951"/>
                                      </a:lnTo>
                                      <a:lnTo>
                                        <a:pt x="5341" y="926"/>
                                      </a:lnTo>
                                      <a:lnTo>
                                        <a:pt x="5355" y="906"/>
                                      </a:lnTo>
                                      <a:lnTo>
                                        <a:pt x="5375" y="892"/>
                                      </a:lnTo>
                                      <a:lnTo>
                                        <a:pt x="5400" y="887"/>
                                      </a:lnTo>
                                      <a:lnTo>
                                        <a:pt x="5400" y="848"/>
                                      </a:lnTo>
                                      <a:lnTo>
                                        <a:pt x="5375" y="843"/>
                                      </a:lnTo>
                                      <a:lnTo>
                                        <a:pt x="5355" y="829"/>
                                      </a:lnTo>
                                      <a:lnTo>
                                        <a:pt x="5341" y="809"/>
                                      </a:lnTo>
                                      <a:lnTo>
                                        <a:pt x="5336" y="784"/>
                                      </a:lnTo>
                                      <a:lnTo>
                                        <a:pt x="5341" y="759"/>
                                      </a:lnTo>
                                      <a:lnTo>
                                        <a:pt x="5355" y="739"/>
                                      </a:lnTo>
                                      <a:lnTo>
                                        <a:pt x="5375" y="726"/>
                                      </a:lnTo>
                                      <a:lnTo>
                                        <a:pt x="5400" y="721"/>
                                      </a:lnTo>
                                      <a:lnTo>
                                        <a:pt x="5400" y="682"/>
                                      </a:lnTo>
                                      <a:lnTo>
                                        <a:pt x="5375" y="677"/>
                                      </a:lnTo>
                                      <a:lnTo>
                                        <a:pt x="5355" y="663"/>
                                      </a:lnTo>
                                      <a:lnTo>
                                        <a:pt x="5341" y="643"/>
                                      </a:lnTo>
                                      <a:lnTo>
                                        <a:pt x="5336" y="618"/>
                                      </a:lnTo>
                                      <a:lnTo>
                                        <a:pt x="5341" y="593"/>
                                      </a:lnTo>
                                      <a:lnTo>
                                        <a:pt x="5355" y="573"/>
                                      </a:lnTo>
                                      <a:lnTo>
                                        <a:pt x="5375" y="559"/>
                                      </a:lnTo>
                                      <a:lnTo>
                                        <a:pt x="5400" y="554"/>
                                      </a:lnTo>
                                      <a:lnTo>
                                        <a:pt x="5400" y="515"/>
                                      </a:lnTo>
                                      <a:lnTo>
                                        <a:pt x="5375" y="510"/>
                                      </a:lnTo>
                                      <a:lnTo>
                                        <a:pt x="5355" y="497"/>
                                      </a:lnTo>
                                      <a:lnTo>
                                        <a:pt x="5341" y="476"/>
                                      </a:lnTo>
                                      <a:lnTo>
                                        <a:pt x="5336" y="452"/>
                                      </a:lnTo>
                                      <a:lnTo>
                                        <a:pt x="5341" y="427"/>
                                      </a:lnTo>
                                      <a:lnTo>
                                        <a:pt x="5355" y="407"/>
                                      </a:lnTo>
                                      <a:lnTo>
                                        <a:pt x="5375" y="393"/>
                                      </a:lnTo>
                                      <a:lnTo>
                                        <a:pt x="5400" y="388"/>
                                      </a:lnTo>
                                      <a:lnTo>
                                        <a:pt x="5400" y="218"/>
                                      </a:lnTo>
                                      <a:lnTo>
                                        <a:pt x="5330" y="207"/>
                                      </a:lnTo>
                                      <a:lnTo>
                                        <a:pt x="5270" y="176"/>
                                      </a:lnTo>
                                      <a:lnTo>
                                        <a:pt x="5223" y="129"/>
                                      </a:lnTo>
                                      <a:lnTo>
                                        <a:pt x="5192" y="69"/>
                                      </a:lnTo>
                                      <a:lnTo>
                                        <a:pt x="5181" y="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chemeClr val="accent6"/>
                                </a:solidFill>
                                <a:ln>
                                  <a:noFill/>
                                </a:ln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404" name="Rectangle 404" descr="Picture placeholder."/>
                              <wps:cNvSpPr/>
                              <wps:spPr>
                                <a:xfrm>
                                  <a:off x="252845" y="93518"/>
                                  <a:ext cx="2209165" cy="1129665"/>
                                </a:xfrm>
                                <a:prstGeom prst="rect">
                                  <a:avLst/>
                                </a:prstGeom>
                                <a:blipFill dpi="0" rotWithShape="1">
                                  <a:blip r:embed="rId9" cstate="email">
                                    <a:duotone>
                                      <a:schemeClr val="accent6">
                                        <a:shade val="45000"/>
                                        <a:satMod val="135000"/>
                                      </a:schemeClr>
                                      <a:prstClr val="white"/>
                                    </a:duotone>
                                    <a:extLst>
                                      <a:ext uri="{28A0092B-C50C-407E-A947-70E740481C1C}">
                                        <a14:useLocalDpi xmlns:a14="http://schemas.microsoft.com/office/drawing/2010/main"/>
                                      </a:ext>
                                    </a:extLst>
                                  </a:blip>
                                  <a:srcRect/>
                                  <a:tile tx="0" ty="0" sx="100000" sy="100000" flip="none" algn="tl"/>
                                </a:blipFill>
                                <a:ln>
                                  <a:noFill/>
                                </a:ln>
                              </wps:spPr>
                              <wps:style>
                                <a:lnRef idx="2">
                                  <a:schemeClr val="accent1">
                                    <a:shade val="50000"/>
                                  </a:schemeClr>
                                </a:lnRef>
                                <a:fillRef idx="1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lt1"/>
                                </a:fontRef>
                              </wps:style>
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  <wps:wsp>
                              <wps:cNvPr id="405" name="Freeform 4"/>
                              <wps:cNvSpPr>
                                <a:spLocks/>
                              </wps:cNvSpPr>
                              <wps:spPr bwMode="auto">
                                <a:xfrm>
                                  <a:off x="2958117" y="93518"/>
                                  <a:ext cx="12700" cy="1127760"/>
                                </a:xfrm>
                                <a:custGeom>
                                  <a:avLst/>
                                  <a:gdLst>
                                    <a:gd name="T0" fmla="*/ 0 w 20"/>
                                    <a:gd name="T1" fmla="*/ 1775 h 1776"/>
                                    <a:gd name="T2" fmla="*/ 0 w 20"/>
                                    <a:gd name="T3" fmla="*/ 0 h 1776"/>
                                  </a:gdLst>
                                  <a:ahLst/>
                                  <a:cxnLst>
                                    <a:cxn ang="0">
                                      <a:pos x="T0" y="T1"/>
                                    </a:cxn>
                                    <a:cxn ang="0">
                                      <a:pos x="T2" y="T3"/>
                                    </a:cxn>
                                  </a:cxnLst>
                                  <a:rect l="0" t="0" r="r" b="b"/>
                                  <a:pathLst>
                                    <a:path w="20" h="1776">
                                      <a:moveTo>
                                        <a:pt x="0" y="1775"/>
                                      </a:moveTo>
                                      <a:lnTo>
                                        <a:pt x="0" y="0"/>
                                      </a:lnTo>
                                    </a:path>
                                  </a:pathLst>
                                </a:custGeom>
                                <a:noFill/>
                                <a:ln w="12700">
                                  <a:solidFill>
                                    <a:schemeClr val="accent1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solidFill>
                                        <a:srgbClr val="FFFFFF"/>
                                      </a:solidFill>
                                    </a14:hiddenFill>
                                  </a:ext>
                                </a:extLst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406" name="Text Box 9"/>
                              <wps:cNvSpPr txBox="1">
                                <a:spLocks noChangeArrowheads="1"/>
                              </wps:cNvSpPr>
                              <wps:spPr bwMode="auto">
                                <a:xfrm>
                                  <a:off x="349827" y="187036"/>
                                  <a:ext cx="1565910" cy="533400"/>
                                </a:xfrm>
                                <a:prstGeom prst="rect">
                                  <a:avLst/>
                                </a:prstGeom>
                                <a:solidFill>
                                  <a:schemeClr val="accent3"/>
                                </a:solidFill>
                                <a:ln>
                                  <a:noFill/>
                                </a:ln>
                              </wps:spPr>
                              <wps:txbx>
                                <w:txbxContent>
                                  <w:sdt>
                                    <w:sdtPr>
                                      <w:tag w:val="EventName"/>
                                      <w:id w:val="1946889063"/>
                                      <w:showingPlcHdr/>
                                      <w:dataBinding w:prefixMappings="xmlns:ns0='http://purl.org/dc/elements/1.1/' xmlns:ns1='http://schemas.openxmlformats.org/package/2006/metadata/core-properties' " w:xpath="/ns1:coreProperties[1]/ns0:creator[1]" w:storeItemID="{6C3C8BC8-F283-45AE-878A-BAB7291924A1}"/>
                                      <w15:appearance w15:val="hidden"/>
                                      <w:text/>
                                    </w:sdtPr>
                                    <w:sdtEndPr/>
                                    <w:sdtContent>
                                      <w:p w:rsidR="00B53290" w:rsidRDefault="00713653" w:rsidP="00B53290">
                                        <w:pPr>
                                          <w:pStyle w:val="Title"/>
                                        </w:pPr>
                                        <w:r>
                                          <w:t xml:space="preserve">     </w:t>
                                        </w:r>
                                      </w:p>
                                    </w:sdtContent>
                                  </w:sdt>
                                  <w:p w:rsidR="00B53290" w:rsidRPr="008C7094" w:rsidRDefault="00B53290" w:rsidP="00B53290">
                                    <w:pPr>
                                      <w:pStyle w:val="Title"/>
                                      <w:rPr>
                                        <w:color w:val="262262" w:themeColor="accent6"/>
                                      </w:rPr>
                                    </w:pPr>
                                  </w:p>
                                </w:txbxContent>
                              </wps:txbx>
                              <wps:bodyPr rot="0" vert="horz" wrap="square" lIns="0" tIns="0" rIns="0" bIns="0" anchor="t" anchorCtr="0" upright="1">
                                <a:noAutofit/>
                              </wps:bodyPr>
                            </wps:wsp>
                            <wps:wsp>
                              <wps:cNvPr id="407" name="Text Box 10"/>
                              <wps:cNvSpPr txBox="1">
                                <a:spLocks noChangeArrowheads="1"/>
                              </wps:cNvSpPr>
                              <wps:spPr bwMode="auto">
                                <a:xfrm>
                                  <a:off x="2684490" y="93518"/>
                                  <a:ext cx="210185" cy="1124712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solidFill>
                                        <a:srgbClr val="FFFFFF"/>
                                      </a:solidFill>
                                    </a14:hiddenFill>
                                  </a:ext>
                                  <a:ext uri="{91240B29-F687-4F45-9708-019B960494DF}">
                                    <a14:hiddenLine xmlns:a14="http://schemas.microsoft.com/office/drawing/2010/main" w="9525">
                                      <a:solidFill>
                                        <a:srgbClr val="000000"/>
                                      </a:solidFill>
                                      <a:miter lim="800000"/>
                                      <a:headEnd/>
                                      <a:tailEnd/>
                                    </a14:hiddenLine>
                                  </a:ext>
                                </a:extLst>
                              </wps:spPr>
                              <wps:txbx>
                                <w:txbxContent>
                                  <w:sdt>
                                    <w:sdtPr>
                                      <w:alias w:val="Date"/>
                                      <w:tag w:val=""/>
                                      <w:id w:val="1795087055"/>
                                      <w:showingPlcHdr/>
                                      <w:dataBinding w:prefixMappings="xmlns:ns0='http://schemas.openxmlformats.org/officeDocument/2006/extended-properties' " w:xpath="/ns0:Properties[1]/ns0:Manager[1]" w:storeItemID="{6668398D-A668-4E3E-A5EB-62B293D839F1}"/>
                                      <w15:appearance w15:val="hidden"/>
                                      <w:text/>
                                    </w:sdtPr>
                                    <w:sdtEndPr/>
                                    <w:sdtContent>
                                      <w:p w:rsidR="00B53290" w:rsidRPr="00B53290" w:rsidRDefault="00B53290" w:rsidP="00B53290">
                                        <w:pPr>
                                          <w:pStyle w:val="Subtitle"/>
                                        </w:pPr>
                                        <w:r w:rsidRPr="00B53290">
                                          <w:t>DATE</w:t>
                                        </w:r>
                                      </w:p>
                                    </w:sdtContent>
                                  </w:sdt>
                                  <w:p w:rsidR="00B53290" w:rsidRPr="004E6777" w:rsidRDefault="00B53290" w:rsidP="00B53290">
                                    <w:pPr>
                                      <w:pStyle w:val="Subtitle"/>
                                    </w:pPr>
                                  </w:p>
                                </w:txbxContent>
                              </wps:txbx>
                              <wps:bodyPr rot="0" vert="vert270" wrap="square" lIns="0" tIns="0" rIns="0" bIns="0" anchor="t" anchorCtr="0" upright="1">
                                <a:noAutofit/>
                              </wps:bodyPr>
                            </wps:wsp>
                            <wps:wsp>
                              <wps:cNvPr id="408" name="Text Box 11"/>
                              <wps:cNvSpPr txBox="1">
                                <a:spLocks noChangeArrowheads="1"/>
                              </wps:cNvSpPr>
                              <wps:spPr bwMode="auto">
                                <a:xfrm>
                                  <a:off x="3034317" y="93518"/>
                                  <a:ext cx="210185" cy="1124585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solidFill>
                                        <a:srgbClr val="FFFFFF"/>
                                      </a:solidFill>
                                    </a14:hiddenFill>
                                  </a:ext>
                                  <a:ext uri="{91240B29-F687-4F45-9708-019B960494DF}">
                                    <a14:hiddenLine xmlns:a14="http://schemas.microsoft.com/office/drawing/2010/main" w="9525">
                                      <a:solidFill>
                                        <a:srgbClr val="000000"/>
                                      </a:solidFill>
                                      <a:miter lim="800000"/>
                                      <a:headEnd/>
                                      <a:tailEnd/>
                                    </a14:hiddenLine>
                                  </a:ext>
                                </a:extLst>
                              </wps:spPr>
                              <wps:txbx>
                                <w:txbxContent>
                                  <w:sdt>
                                    <w:sdtPr>
                                      <w:alias w:val="Time"/>
                                      <w:tag w:val=""/>
                                      <w:id w:val="1443877509"/>
                                      <w:showingPlcHdr/>
                                      <w:dataBinding w:prefixMappings="xmlns:ns0='http://purl.org/dc/elements/1.1/' xmlns:ns1='http://schemas.openxmlformats.org/package/2006/metadata/core-properties' " w:xpath="/ns1:coreProperties[1]/ns1:contentStatus[1]" w:storeItemID="{6C3C8BC8-F283-45AE-878A-BAB7291924A1}"/>
                                      <w15:appearance w15:val="hidden"/>
                                      <w:text/>
                                    </w:sdtPr>
                                    <w:sdtEndPr/>
                                    <w:sdtContent>
                                      <w:p w:rsidR="00B53290" w:rsidRPr="00B53290" w:rsidRDefault="00B53290" w:rsidP="00B53290">
                                        <w:pPr>
                                          <w:pStyle w:val="Subtitle"/>
                                        </w:pPr>
                                        <w:r w:rsidRPr="00B53290">
                                          <w:t>TIME</w:t>
                                        </w:r>
                                      </w:p>
                                    </w:sdtContent>
                                  </w:sdt>
                                  <w:p w:rsidR="00B53290" w:rsidRDefault="00B53290" w:rsidP="00B53290">
                                    <w:pPr>
                                      <w:pStyle w:val="Subtitle"/>
                                    </w:pPr>
                                  </w:p>
                                </w:txbxContent>
                              </wps:txbx>
                              <wps:bodyPr rot="0" vert="vert270" wrap="square" lIns="0" tIns="0" rIns="0" bIns="0" anchor="t" anchorCtr="0" upright="1">
                                <a:noAutofit/>
                              </wps:bodyPr>
                            </wps:wsp>
                            <wps:wsp>
                              <wps:cNvPr id="409" name="Text Box 9"/>
                              <wps:cNvSpPr txBox="1">
                                <a:spLocks noChangeArrowheads="1"/>
                              </wps:cNvSpPr>
                              <wps:spPr bwMode="auto">
                                <a:xfrm>
                                  <a:off x="349827" y="831272"/>
                                  <a:ext cx="1565910" cy="255270"/>
                                </a:xfrm>
                                <a:prstGeom prst="rect">
                                  <a:avLst/>
                                </a:prstGeom>
                                <a:solidFill>
                                  <a:schemeClr val="accent3"/>
                                </a:solidFill>
                                <a:ln>
                                  <a:noFill/>
                                </a:ln>
                              </wps:spPr>
                              <wps:txbx>
                                <w:txbxContent>
                                  <w:p w:rsidR="00B53290" w:rsidRPr="008C7094" w:rsidRDefault="00B53290" w:rsidP="00B53290">
                                    <w:pPr>
                                      <w:pStyle w:val="Title"/>
                                      <w:rPr>
                                        <w:color w:val="262262" w:themeColor="accent6"/>
                                      </w:rPr>
                                    </w:pPr>
                                    <w:r w:rsidRPr="008C7094">
                                      <w:rPr>
                                        <w:color w:val="262262" w:themeColor="accent6"/>
                                      </w:rPr>
                                      <w:t>TICKET</w:t>
                                    </w:r>
                                  </w:p>
                                </w:txbxContent>
                              </wps:txbx>
                              <wps:bodyPr rot="0" vert="horz" wrap="square" lIns="0" tIns="0" rIns="0" bIns="0" anchor="t" anchorCtr="0" upright="1">
                                <a:noAutofit/>
                              </wps:bodyPr>
                            </wps:wsp>
                            <wps:wsp>
                              <wps:cNvPr id="410" name="Straight Connector 410"/>
                              <wps:cNvCnPr/>
                              <wps:spPr>
                                <a:xfrm>
                                  <a:off x="2559627" y="0"/>
                                  <a:ext cx="0" cy="1298163"/>
                                </a:xfrm>
                                <a:prstGeom prst="line">
                                  <a:avLst/>
                                </a:prstGeom>
                                <a:ln w="12700">
                                  <a:solidFill>
                                    <a:schemeClr val="bg1"/>
                                  </a:solidFill>
                                  <a:prstDash val="sysDash"/>
                                </a:ln>
                              </wps:spPr>
                              <wps:style>
                                <a:lnRef idx="1">
                                  <a:schemeClr val="accent1"/>
                                </a:lnRef>
                                <a:fillRef idx="0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tx1"/>
                                </a:fontRef>
                              </wps:style>
                              <wps:bodyPr/>
                            </wps:wsp>
                          </wpg:wgp>
                        </a:graphicData>
                      </a:graphic>
                    </wp:inline>
                  </w:drawing>
                </mc:Choice>
                <mc:Fallback>
                  <w:pict>
                    <v:group w14:anchorId="5155794C" id="Group 402" o:spid="_x0000_s1044" style="width:270pt;height:103.2pt;mso-position-horizontal-relative:char;mso-position-vertical-relative:line" coordsize="34290,13106" o:gfxdata="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">
                      <v:shape id="Freeform 3" o:spid="_x0000_s1045" style="position:absolute;width:34290;height:13106;visibility:visible;mso-wrap-style:square;v-text-anchor:top" coordsize="5400,206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" path="m5181,l218,,207,69r-31,60l129,176,69,207,,218,,388r24,5l44,407r14,20l63,452r-5,24l44,497,24,510,,515r,39l24,559r20,14l58,593r5,25l58,643,44,663,24,677,,682r,39l24,726r20,13l58,759r5,25l58,809,44,829,24,843,,848r,39l24,892r20,14l58,926r5,25l58,975,44,996r-20,13l,1014r,39l24,1058r20,14l58,1092r5,25l58,1142r-14,20l24,1176,,1181r,39l24,1225r20,13l58,1258r5,25l58,1308r-14,20l24,1342,,1347r,39l24,1391r20,14l58,1425r5,25l58,1474r-14,21l24,1508,,1513r,39l24,1557r20,14l58,1591r5,25l58,1641r-14,20l24,1675,,1680r,164l69,1855r60,31l176,1933r31,61l218,2063r4963,l5192,1994r31,-61l5270,1886r60,-31l5400,1844r,-164l5375,1675r-20,-14l5341,1641r-5,-25l5341,1591r14,-20l5375,1557r25,-5l5400,1513r-25,-5l5355,1495r-14,-21l5336,1450r5,-25l5355,1405r20,-14l5400,1386r,-39l5375,1342r-20,-14l5341,1308r-5,-25l5341,1258r14,-20l5375,1225r25,-5l5400,1181r-25,-5l5355,1162r-14,-20l5336,1117r5,-25l5355,1072r20,-14l5400,1053r,-39l5375,1009r-20,-13l5341,975r-5,-24l5341,926r14,-20l5375,892r25,-5l5400,848r-25,-5l5355,829r-14,-20l5336,784r5,-25l5355,739r20,-13l5400,721r,-39l5375,677r-20,-14l5341,643r-5,-25l5341,593r14,-20l5375,559r25,-5l5400,515r-25,-5l5355,497r-14,-21l5336,452r5,-25l5355,407r20,-14l5400,388r,-170l5330,207r-60,-31l5223,129,5192,69,5181,xe" fillcolor="#262262 [3209]" stroked="f">
                        <v:path arrowok="t" o:connecttype="custom" o:connectlocs="131445,43815;43815,131445;15240,249555;40005,287020;15240,323850;15240,354965;40005,392430;15240,429895;15240,461010;40005,497840;15240,535305;15240,566420;40005,603885;15240,640715;15240,671830;40005,709295;15240,746760;15240,777875;40005,814705;15240,852170;15240,883285;40005,920750;15240,957580;15240,988695;40005,1026160;15240,1063625;43815,1177925;131445,1266190;3296920,1266190;3384550,1177925;3413125,1063625;3388360,1026160;3413125,988695;3413125,957580;3388360,920750;3413125,883285;3413125,852170;3388360,814705;3413125,777875;3413125,746760;3388360,709295;3413125,671830;3413125,640715;3388360,603885;3413125,566420;3413125,535305;3388360,497840;3413125,461010;3413125,429895;3388360,392430;3413125,354965;3413125,323850;3388360,287020;3413125,249555;3384550,131445;3296920,43815" o:connectangles="0,0,0,0,0,0,0,0,0,0,0,0,0,0,0,0,0,0,0,0,0,0,0,0,0,0,0,0,0,0,0,0,0,0,0,0,0,0,0,0,0,0,0,0,0,0,0,0,0,0,0,0,0,0,0,0"/>
                      </v:shape>
                      <v:rect id="Rectangle 404" o:spid="_x0000_s1046" alt="Picture placeholder." style="position:absolute;left:2528;top:935;width:22092;height:11296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" stroked="f" strokeweight="1pt">
                        <v:fill r:id="rId10" o:title="Picture placeholder" recolor="t" rotate="t" type="tile"/>
                        <v:imagedata recolortarget="#110f2b [1449]"/>
                      </v:rect>
                      <v:shape id="Freeform 4" o:spid="_x0000_s1047" style="position:absolute;left:29581;top:935;width:127;height:11277;visibility:visible;mso-wrap-style:square;v-text-anchor:top" coordsize="20,177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" path="m,1775l,e" filled="f" strokecolor="#efc01b [3204]" strokeweight="1pt">
                        <v:path arrowok="t" o:connecttype="custom" o:connectlocs="0,1127125;0,0" o:connectangles="0,0"/>
                      </v:shape>
                      <v:shape id="Text Box 9" o:spid="_x0000_s1048" type="#_x0000_t202" style="position:absolute;left:3498;top:1870;width:15659;height:5334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" fillcolor="#3fd8d4 [3206]" stroked="f">
                        <v:textbox inset="0,0,0,0">
                          <w:txbxContent>
                            <w:sdt>
                              <w:sdtPr>
                                <w:tag w:val="EventName"/>
                                <w:id w:val="1946889063"/>
                                <w:showingPlcHdr/>
                                <w:dataBinding w:prefixMappings="xmlns:ns0='http://purl.org/dc/elements/1.1/' xmlns:ns1='http://schemas.openxmlformats.org/package/2006/metadata/core-properties' " w:xpath="/ns1:coreProperties[1]/ns0:creator[1]" w:storeItemID="{6C3C8BC8-F283-45AE-878A-BAB7291924A1}"/>
                                <w15:appearance w15:val="hidden"/>
                                <w:text/>
                              </w:sdtPr>
                              <w:sdtEndPr/>
                              <w:sdtContent>
                                <w:p w:rsidR="00B53290" w:rsidRDefault="00713653" w:rsidP="00B53290">
                                  <w:pPr>
                                    <w:pStyle w:val="Title"/>
                                  </w:pPr>
                                  <w:r>
                                    <w:t xml:space="preserve">     </w:t>
                                  </w:r>
                                </w:p>
                              </w:sdtContent>
                            </w:sdt>
                            <w:p w:rsidR="00B53290" w:rsidRPr="008C7094" w:rsidRDefault="00B53290" w:rsidP="00B53290">
                              <w:pPr>
                                <w:pStyle w:val="Title"/>
                                <w:rPr>
                                  <w:color w:val="262262" w:themeColor="accent6"/>
                                </w:rPr>
                              </w:pPr>
                            </w:p>
                          </w:txbxContent>
                        </v:textbox>
                      </v:shape>
                      <v:shape id="Text Box 10" o:spid="_x0000_s1049" type="#_x0000_t202" style="position:absolute;left:26844;top:935;width:2102;height:11247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" filled="f" stroked="f">
                        <v:textbox style="layout-flow:vertical;mso-layout-flow-alt:bottom-to-top" inset="0,0,0,0">
                          <w:txbxContent>
                            <w:sdt>
                              <w:sdtPr>
                                <w:alias w:val="Date"/>
                                <w:tag w:val=""/>
                                <w:id w:val="1795087055"/>
                                <w:showingPlcHdr/>
                                <w:dataBinding w:prefixMappings="xmlns:ns0='http://schemas.openxmlformats.org/officeDocument/2006/extended-properties' " w:xpath="/ns0:Properties[1]/ns0:Manager[1]" w:storeItemID="{6668398D-A668-4E3E-A5EB-62B293D839F1}"/>
                                <w15:appearance w15:val="hidden"/>
                                <w:text/>
                              </w:sdtPr>
                              <w:sdtEndPr/>
                              <w:sdtContent>
                                <w:p w:rsidR="00B53290" w:rsidRPr="00B53290" w:rsidRDefault="00B53290" w:rsidP="00B53290">
                                  <w:pPr>
                                    <w:pStyle w:val="Subtitle"/>
                                  </w:pPr>
                                  <w:r w:rsidRPr="00B53290">
                                    <w:t>DATE</w:t>
                                  </w:r>
                                </w:p>
                              </w:sdtContent>
                            </w:sdt>
                            <w:p w:rsidR="00B53290" w:rsidRPr="004E6777" w:rsidRDefault="00B53290" w:rsidP="00B53290">
                              <w:pPr>
                                <w:pStyle w:val="Subtitle"/>
                              </w:pPr>
                            </w:p>
                          </w:txbxContent>
                        </v:textbox>
                      </v:shape>
                      <v:shape id="Text Box 11" o:spid="_x0000_s1050" type="#_x0000_t202" style="position:absolute;left:30343;top:935;width:2102;height:11246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" filled="f" stroked="f">
                        <v:textbox style="layout-flow:vertical;mso-layout-flow-alt:bottom-to-top" inset="0,0,0,0">
                          <w:txbxContent>
                            <w:sdt>
                              <w:sdtPr>
                                <w:alias w:val="Time"/>
                                <w:tag w:val=""/>
                                <w:id w:val="1443877509"/>
                                <w:showingPlcHdr/>
                                <w:dataBinding w:prefixMappings="xmlns:ns0='http://purl.org/dc/elements/1.1/' xmlns:ns1='http://schemas.openxmlformats.org/package/2006/metadata/core-properties' " w:xpath="/ns1:coreProperties[1]/ns1:contentStatus[1]" w:storeItemID="{6C3C8BC8-F283-45AE-878A-BAB7291924A1}"/>
                                <w15:appearance w15:val="hidden"/>
                                <w:text/>
                              </w:sdtPr>
                              <w:sdtEndPr/>
                              <w:sdtContent>
                                <w:p w:rsidR="00B53290" w:rsidRPr="00B53290" w:rsidRDefault="00B53290" w:rsidP="00B53290">
                                  <w:pPr>
                                    <w:pStyle w:val="Subtitle"/>
                                  </w:pPr>
                                  <w:r w:rsidRPr="00B53290">
                                    <w:t>TIME</w:t>
                                  </w:r>
                                </w:p>
                              </w:sdtContent>
                            </w:sdt>
                            <w:p w:rsidR="00B53290" w:rsidRDefault="00B53290" w:rsidP="00B53290">
                              <w:pPr>
                                <w:pStyle w:val="Subtitle"/>
                              </w:pPr>
                            </w:p>
                          </w:txbxContent>
                        </v:textbox>
                      </v:shape>
                      <v:shape id="Text Box 9" o:spid="_x0000_s1051" type="#_x0000_t202" style="position:absolute;left:3498;top:8312;width:15659;height:2553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" fillcolor="#3fd8d4 [3206]" stroked="f">
                        <v:textbox inset="0,0,0,0">
                          <w:txbxContent>
                            <w:p w:rsidR="00B53290" w:rsidRPr="008C7094" w:rsidRDefault="00B53290" w:rsidP="00B53290">
                              <w:pPr>
                                <w:pStyle w:val="Title"/>
                                <w:rPr>
                                  <w:color w:val="262262" w:themeColor="accent6"/>
                                </w:rPr>
                              </w:pPr>
                              <w:r w:rsidRPr="008C7094">
                                <w:rPr>
                                  <w:color w:val="262262" w:themeColor="accent6"/>
                                </w:rPr>
                                <w:t>TICKET</w:t>
                              </w:r>
                            </w:p>
                          </w:txbxContent>
                        </v:textbox>
                      </v:shape>
                      <v:line id="Straight Connector 410" o:spid="_x0000_s1052" style="position:absolute;visibility:visible;mso-wrap-style:square" from="25596,0" to="25596,12981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" strokecolor="white [3212]" strokeweight="1pt">
                        <v:stroke dashstyle="3 1" joinstyle="miter"/>
                      </v:line>
                      <w10:anchorlock/>
                    </v:group>
                  </w:pict>
                </mc:Fallback>
              </mc:AlternateContent>
            </w:r>
          </w:p>
        </w:tc>
        <w:tc>
          <w:tcPr>
            <w:tcW w:w="5669" w:type="dxa"/>
            <w:vAlign w:val="center"/>
          </w:tcPr>
          <w:p w:rsidR="008C7094" w:rsidRDefault="00B53290" w:rsidP="00B53290">
            <w:pPr>
              <w:jc w:val="center"/>
            </w:pPr>
            <w:r>
              <w:rPr>
                <w:noProof/>
              </w:rPr>
              <mc:AlternateContent>
                <mc:Choice Requires="wpg">
                  <w:drawing>
                    <wp:inline distT="0" distB="0" distL="0" distR="0" wp14:anchorId="711B38B1" wp14:editId="3A2D9F33">
                      <wp:extent cx="3429000" cy="1310640"/>
                      <wp:effectExtent l="0" t="0" r="0" b="22860"/>
                      <wp:docPr id="272" name="Group 272">
                        <a:extLst xmlns:a="http://schemas.openxmlformats.org/drawingml/2006/main">
                          <a:ext uri="{C183D7F6-B498-43B3-948B-1728B52AA6E4}">
                            <adec:decorative xmlns:adec="http://schemas.microsoft.com/office/drawing/2017/decorative" val="1"/>
                          </a:ext>
                        </a:extLst>
                      </wp:docPr>
                      <wp:cNvGraphicFramePr/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/>
                            <wpg:grpSpPr>
                              <a:xfrm>
                                <a:off x="0" y="0"/>
                                <a:ext cx="3429000" cy="1310640"/>
                                <a:chOff x="0" y="0"/>
                                <a:chExt cx="3429000" cy="1310640"/>
                              </a:xfrm>
                            </wpg:grpSpPr>
                            <wps:wsp>
                              <wps:cNvPr id="273" name="Freeform 3"/>
                              <wps:cNvSpPr>
                                <a:spLocks/>
                              </wps:cNvSpPr>
                              <wps:spPr bwMode="auto">
                                <a:xfrm>
                                  <a:off x="0" y="0"/>
                                  <a:ext cx="3429000" cy="1310640"/>
                                </a:xfrm>
                                <a:custGeom>
                                  <a:avLst/>
                                  <a:gdLst>
                                    <a:gd name="T0" fmla="*/ 207 w 5400"/>
                                    <a:gd name="T1" fmla="*/ 69 h 2064"/>
                                    <a:gd name="T2" fmla="*/ 69 w 5400"/>
                                    <a:gd name="T3" fmla="*/ 207 h 2064"/>
                                    <a:gd name="T4" fmla="*/ 24 w 5400"/>
                                    <a:gd name="T5" fmla="*/ 393 h 2064"/>
                                    <a:gd name="T6" fmla="*/ 63 w 5400"/>
                                    <a:gd name="T7" fmla="*/ 452 h 2064"/>
                                    <a:gd name="T8" fmla="*/ 24 w 5400"/>
                                    <a:gd name="T9" fmla="*/ 510 h 2064"/>
                                    <a:gd name="T10" fmla="*/ 24 w 5400"/>
                                    <a:gd name="T11" fmla="*/ 559 h 2064"/>
                                    <a:gd name="T12" fmla="*/ 63 w 5400"/>
                                    <a:gd name="T13" fmla="*/ 618 h 2064"/>
                                    <a:gd name="T14" fmla="*/ 24 w 5400"/>
                                    <a:gd name="T15" fmla="*/ 677 h 2064"/>
                                    <a:gd name="T16" fmla="*/ 24 w 5400"/>
                                    <a:gd name="T17" fmla="*/ 726 h 2064"/>
                                    <a:gd name="T18" fmla="*/ 63 w 5400"/>
                                    <a:gd name="T19" fmla="*/ 784 h 2064"/>
                                    <a:gd name="T20" fmla="*/ 24 w 5400"/>
                                    <a:gd name="T21" fmla="*/ 843 h 2064"/>
                                    <a:gd name="T22" fmla="*/ 24 w 5400"/>
                                    <a:gd name="T23" fmla="*/ 892 h 2064"/>
                                    <a:gd name="T24" fmla="*/ 63 w 5400"/>
                                    <a:gd name="T25" fmla="*/ 951 h 2064"/>
                                    <a:gd name="T26" fmla="*/ 24 w 5400"/>
                                    <a:gd name="T27" fmla="*/ 1009 h 2064"/>
                                    <a:gd name="T28" fmla="*/ 24 w 5400"/>
                                    <a:gd name="T29" fmla="*/ 1058 h 2064"/>
                                    <a:gd name="T30" fmla="*/ 63 w 5400"/>
                                    <a:gd name="T31" fmla="*/ 1117 h 2064"/>
                                    <a:gd name="T32" fmla="*/ 24 w 5400"/>
                                    <a:gd name="T33" fmla="*/ 1176 h 2064"/>
                                    <a:gd name="T34" fmla="*/ 24 w 5400"/>
                                    <a:gd name="T35" fmla="*/ 1225 h 2064"/>
                                    <a:gd name="T36" fmla="*/ 63 w 5400"/>
                                    <a:gd name="T37" fmla="*/ 1283 h 2064"/>
                                    <a:gd name="T38" fmla="*/ 24 w 5400"/>
                                    <a:gd name="T39" fmla="*/ 1342 h 2064"/>
                                    <a:gd name="T40" fmla="*/ 24 w 5400"/>
                                    <a:gd name="T41" fmla="*/ 1391 h 2064"/>
                                    <a:gd name="T42" fmla="*/ 63 w 5400"/>
                                    <a:gd name="T43" fmla="*/ 1450 h 2064"/>
                                    <a:gd name="T44" fmla="*/ 24 w 5400"/>
                                    <a:gd name="T45" fmla="*/ 1508 h 2064"/>
                                    <a:gd name="T46" fmla="*/ 24 w 5400"/>
                                    <a:gd name="T47" fmla="*/ 1557 h 2064"/>
                                    <a:gd name="T48" fmla="*/ 63 w 5400"/>
                                    <a:gd name="T49" fmla="*/ 1616 h 2064"/>
                                    <a:gd name="T50" fmla="*/ 24 w 5400"/>
                                    <a:gd name="T51" fmla="*/ 1675 h 2064"/>
                                    <a:gd name="T52" fmla="*/ 69 w 5400"/>
                                    <a:gd name="T53" fmla="*/ 1855 h 2064"/>
                                    <a:gd name="T54" fmla="*/ 207 w 5400"/>
                                    <a:gd name="T55" fmla="*/ 1994 h 2064"/>
                                    <a:gd name="T56" fmla="*/ 5192 w 5400"/>
                                    <a:gd name="T57" fmla="*/ 1994 h 2064"/>
                                    <a:gd name="T58" fmla="*/ 5330 w 5400"/>
                                    <a:gd name="T59" fmla="*/ 1855 h 2064"/>
                                    <a:gd name="T60" fmla="*/ 5375 w 5400"/>
                                    <a:gd name="T61" fmla="*/ 1675 h 2064"/>
                                    <a:gd name="T62" fmla="*/ 5336 w 5400"/>
                                    <a:gd name="T63" fmla="*/ 1616 h 2064"/>
                                    <a:gd name="T64" fmla="*/ 5375 w 5400"/>
                                    <a:gd name="T65" fmla="*/ 1557 h 2064"/>
                                    <a:gd name="T66" fmla="*/ 5375 w 5400"/>
                                    <a:gd name="T67" fmla="*/ 1508 h 2064"/>
                                    <a:gd name="T68" fmla="*/ 5336 w 5400"/>
                                    <a:gd name="T69" fmla="*/ 1450 h 2064"/>
                                    <a:gd name="T70" fmla="*/ 5375 w 5400"/>
                                    <a:gd name="T71" fmla="*/ 1391 h 2064"/>
                                    <a:gd name="T72" fmla="*/ 5375 w 5400"/>
                                    <a:gd name="T73" fmla="*/ 1342 h 2064"/>
                                    <a:gd name="T74" fmla="*/ 5336 w 5400"/>
                                    <a:gd name="T75" fmla="*/ 1283 h 2064"/>
                                    <a:gd name="T76" fmla="*/ 5375 w 5400"/>
                                    <a:gd name="T77" fmla="*/ 1225 h 2064"/>
                                    <a:gd name="T78" fmla="*/ 5375 w 5400"/>
                                    <a:gd name="T79" fmla="*/ 1176 h 2064"/>
                                    <a:gd name="T80" fmla="*/ 5336 w 5400"/>
                                    <a:gd name="T81" fmla="*/ 1117 h 2064"/>
                                    <a:gd name="T82" fmla="*/ 5375 w 5400"/>
                                    <a:gd name="T83" fmla="*/ 1058 h 2064"/>
                                    <a:gd name="T84" fmla="*/ 5375 w 5400"/>
                                    <a:gd name="T85" fmla="*/ 1009 h 2064"/>
                                    <a:gd name="T86" fmla="*/ 5336 w 5400"/>
                                    <a:gd name="T87" fmla="*/ 951 h 2064"/>
                                    <a:gd name="T88" fmla="*/ 5375 w 5400"/>
                                    <a:gd name="T89" fmla="*/ 892 h 2064"/>
                                    <a:gd name="T90" fmla="*/ 5375 w 5400"/>
                                    <a:gd name="T91" fmla="*/ 843 h 2064"/>
                                    <a:gd name="T92" fmla="*/ 5336 w 5400"/>
                                    <a:gd name="T93" fmla="*/ 784 h 2064"/>
                                    <a:gd name="T94" fmla="*/ 5375 w 5400"/>
                                    <a:gd name="T95" fmla="*/ 726 h 2064"/>
                                    <a:gd name="T96" fmla="*/ 5375 w 5400"/>
                                    <a:gd name="T97" fmla="*/ 677 h 2064"/>
                                    <a:gd name="T98" fmla="*/ 5336 w 5400"/>
                                    <a:gd name="T99" fmla="*/ 618 h 2064"/>
                                    <a:gd name="T100" fmla="*/ 5375 w 5400"/>
                                    <a:gd name="T101" fmla="*/ 559 h 2064"/>
                                    <a:gd name="T102" fmla="*/ 5375 w 5400"/>
                                    <a:gd name="T103" fmla="*/ 510 h 2064"/>
                                    <a:gd name="T104" fmla="*/ 5336 w 5400"/>
                                    <a:gd name="T105" fmla="*/ 452 h 2064"/>
                                    <a:gd name="T106" fmla="*/ 5375 w 5400"/>
                                    <a:gd name="T107" fmla="*/ 393 h 2064"/>
                                    <a:gd name="T108" fmla="*/ 5330 w 5400"/>
                                    <a:gd name="T109" fmla="*/ 207 h 2064"/>
                                    <a:gd name="T110" fmla="*/ 5192 w 5400"/>
                                    <a:gd name="T111" fmla="*/ 69 h 2064"/>
                                  </a:gdLst>
                                  <a:ahLst/>
                                  <a:cxnLst>
                                    <a:cxn ang="0">
                                      <a:pos x="T0" y="T1"/>
                                    </a:cxn>
                                    <a:cxn ang="0">
                                      <a:pos x="T2" y="T3"/>
                                    </a:cxn>
                                    <a:cxn ang="0">
                                      <a:pos x="T4" y="T5"/>
                                    </a:cxn>
                                    <a:cxn ang="0">
                                      <a:pos x="T6" y="T7"/>
                                    </a:cxn>
                                    <a:cxn ang="0">
                                      <a:pos x="T8" y="T9"/>
                                    </a:cxn>
                                    <a:cxn ang="0">
                                      <a:pos x="T10" y="T11"/>
                                    </a:cxn>
                                    <a:cxn ang="0">
                                      <a:pos x="T12" y="T13"/>
                                    </a:cxn>
                                    <a:cxn ang="0">
                                      <a:pos x="T14" y="T15"/>
                                    </a:cxn>
                                    <a:cxn ang="0">
                                      <a:pos x="T16" y="T17"/>
                                    </a:cxn>
                                    <a:cxn ang="0">
                                      <a:pos x="T18" y="T19"/>
                                    </a:cxn>
                                    <a:cxn ang="0">
                                      <a:pos x="T20" y="T21"/>
                                    </a:cxn>
                                    <a:cxn ang="0">
                                      <a:pos x="T22" y="T23"/>
                                    </a:cxn>
                                    <a:cxn ang="0">
                                      <a:pos x="T24" y="T25"/>
                                    </a:cxn>
                                    <a:cxn ang="0">
                                      <a:pos x="T26" y="T27"/>
                                    </a:cxn>
                                    <a:cxn ang="0">
                                      <a:pos x="T28" y="T29"/>
                                    </a:cxn>
                                    <a:cxn ang="0">
                                      <a:pos x="T30" y="T31"/>
                                    </a:cxn>
                                    <a:cxn ang="0">
                                      <a:pos x="T32" y="T33"/>
                                    </a:cxn>
                                    <a:cxn ang="0">
                                      <a:pos x="T34" y="T35"/>
                                    </a:cxn>
                                    <a:cxn ang="0">
                                      <a:pos x="T36" y="T37"/>
                                    </a:cxn>
                                    <a:cxn ang="0">
                                      <a:pos x="T38" y="T39"/>
                                    </a:cxn>
                                    <a:cxn ang="0">
                                      <a:pos x="T40" y="T41"/>
                                    </a:cxn>
                                    <a:cxn ang="0">
                                      <a:pos x="T42" y="T43"/>
                                    </a:cxn>
                                    <a:cxn ang="0">
                                      <a:pos x="T44" y="T45"/>
                                    </a:cxn>
                                    <a:cxn ang="0">
                                      <a:pos x="T46" y="T47"/>
                                    </a:cxn>
                                    <a:cxn ang="0">
                                      <a:pos x="T48" y="T49"/>
                                    </a:cxn>
                                    <a:cxn ang="0">
                                      <a:pos x="T50" y="T51"/>
                                    </a:cxn>
                                    <a:cxn ang="0">
                                      <a:pos x="T52" y="T53"/>
                                    </a:cxn>
                                    <a:cxn ang="0">
                                      <a:pos x="T54" y="T55"/>
                                    </a:cxn>
                                    <a:cxn ang="0">
                                      <a:pos x="T56" y="T57"/>
                                    </a:cxn>
                                    <a:cxn ang="0">
                                      <a:pos x="T58" y="T59"/>
                                    </a:cxn>
                                    <a:cxn ang="0">
                                      <a:pos x="T60" y="T61"/>
                                    </a:cxn>
                                    <a:cxn ang="0">
                                      <a:pos x="T62" y="T63"/>
                                    </a:cxn>
                                    <a:cxn ang="0">
                                      <a:pos x="T64" y="T65"/>
                                    </a:cxn>
                                    <a:cxn ang="0">
                                      <a:pos x="T66" y="T67"/>
                                    </a:cxn>
                                    <a:cxn ang="0">
                                      <a:pos x="T68" y="T69"/>
                                    </a:cxn>
                                    <a:cxn ang="0">
                                      <a:pos x="T70" y="T71"/>
                                    </a:cxn>
                                    <a:cxn ang="0">
                                      <a:pos x="T72" y="T73"/>
                                    </a:cxn>
                                    <a:cxn ang="0">
                                      <a:pos x="T74" y="T75"/>
                                    </a:cxn>
                                    <a:cxn ang="0">
                                      <a:pos x="T76" y="T77"/>
                                    </a:cxn>
                                    <a:cxn ang="0">
                                      <a:pos x="T78" y="T79"/>
                                    </a:cxn>
                                    <a:cxn ang="0">
                                      <a:pos x="T80" y="T81"/>
                                    </a:cxn>
                                    <a:cxn ang="0">
                                      <a:pos x="T82" y="T83"/>
                                    </a:cxn>
                                    <a:cxn ang="0">
                                      <a:pos x="T84" y="T85"/>
                                    </a:cxn>
                                    <a:cxn ang="0">
                                      <a:pos x="T86" y="T87"/>
                                    </a:cxn>
                                    <a:cxn ang="0">
                                      <a:pos x="T88" y="T89"/>
                                    </a:cxn>
                                    <a:cxn ang="0">
                                      <a:pos x="T90" y="T91"/>
                                    </a:cxn>
                                    <a:cxn ang="0">
                                      <a:pos x="T92" y="T93"/>
                                    </a:cxn>
                                    <a:cxn ang="0">
                                      <a:pos x="T94" y="T95"/>
                                    </a:cxn>
                                    <a:cxn ang="0">
                                      <a:pos x="T96" y="T97"/>
                                    </a:cxn>
                                    <a:cxn ang="0">
                                      <a:pos x="T98" y="T99"/>
                                    </a:cxn>
                                    <a:cxn ang="0">
                                      <a:pos x="T100" y="T101"/>
                                    </a:cxn>
                                    <a:cxn ang="0">
                                      <a:pos x="T102" y="T103"/>
                                    </a:cxn>
                                    <a:cxn ang="0">
                                      <a:pos x="T104" y="T105"/>
                                    </a:cxn>
                                    <a:cxn ang="0">
                                      <a:pos x="T106" y="T107"/>
                                    </a:cxn>
                                    <a:cxn ang="0">
                                      <a:pos x="T108" y="T109"/>
                                    </a:cxn>
                                    <a:cxn ang="0">
                                      <a:pos x="T110" y="T111"/>
                                    </a:cxn>
                                  </a:cxnLst>
                                  <a:rect l="0" t="0" r="r" b="b"/>
                                  <a:pathLst>
                                    <a:path w="5400" h="2064">
                                      <a:moveTo>
                                        <a:pt x="5181" y="0"/>
                                      </a:moveTo>
                                      <a:lnTo>
                                        <a:pt x="218" y="0"/>
                                      </a:lnTo>
                                      <a:lnTo>
                                        <a:pt x="207" y="69"/>
                                      </a:lnTo>
                                      <a:lnTo>
                                        <a:pt x="176" y="129"/>
                                      </a:lnTo>
                                      <a:lnTo>
                                        <a:pt x="129" y="176"/>
                                      </a:lnTo>
                                      <a:lnTo>
                                        <a:pt x="69" y="207"/>
                                      </a:lnTo>
                                      <a:lnTo>
                                        <a:pt x="0" y="218"/>
                                      </a:lnTo>
                                      <a:lnTo>
                                        <a:pt x="0" y="388"/>
                                      </a:lnTo>
                                      <a:lnTo>
                                        <a:pt x="24" y="393"/>
                                      </a:lnTo>
                                      <a:lnTo>
                                        <a:pt x="44" y="407"/>
                                      </a:lnTo>
                                      <a:lnTo>
                                        <a:pt x="58" y="427"/>
                                      </a:lnTo>
                                      <a:lnTo>
                                        <a:pt x="63" y="452"/>
                                      </a:lnTo>
                                      <a:lnTo>
                                        <a:pt x="58" y="476"/>
                                      </a:lnTo>
                                      <a:lnTo>
                                        <a:pt x="44" y="497"/>
                                      </a:lnTo>
                                      <a:lnTo>
                                        <a:pt x="24" y="510"/>
                                      </a:lnTo>
                                      <a:lnTo>
                                        <a:pt x="0" y="515"/>
                                      </a:lnTo>
                                      <a:lnTo>
                                        <a:pt x="0" y="554"/>
                                      </a:lnTo>
                                      <a:lnTo>
                                        <a:pt x="24" y="559"/>
                                      </a:lnTo>
                                      <a:lnTo>
                                        <a:pt x="44" y="573"/>
                                      </a:lnTo>
                                      <a:lnTo>
                                        <a:pt x="58" y="593"/>
                                      </a:lnTo>
                                      <a:lnTo>
                                        <a:pt x="63" y="618"/>
                                      </a:lnTo>
                                      <a:lnTo>
                                        <a:pt x="58" y="643"/>
                                      </a:lnTo>
                                      <a:lnTo>
                                        <a:pt x="44" y="663"/>
                                      </a:lnTo>
                                      <a:lnTo>
                                        <a:pt x="24" y="677"/>
                                      </a:lnTo>
                                      <a:lnTo>
                                        <a:pt x="0" y="682"/>
                                      </a:lnTo>
                                      <a:lnTo>
                                        <a:pt x="0" y="721"/>
                                      </a:lnTo>
                                      <a:lnTo>
                                        <a:pt x="24" y="726"/>
                                      </a:lnTo>
                                      <a:lnTo>
                                        <a:pt x="44" y="739"/>
                                      </a:lnTo>
                                      <a:lnTo>
                                        <a:pt x="58" y="759"/>
                                      </a:lnTo>
                                      <a:lnTo>
                                        <a:pt x="63" y="784"/>
                                      </a:lnTo>
                                      <a:lnTo>
                                        <a:pt x="58" y="809"/>
                                      </a:lnTo>
                                      <a:lnTo>
                                        <a:pt x="44" y="829"/>
                                      </a:lnTo>
                                      <a:lnTo>
                                        <a:pt x="24" y="843"/>
                                      </a:lnTo>
                                      <a:lnTo>
                                        <a:pt x="0" y="848"/>
                                      </a:lnTo>
                                      <a:lnTo>
                                        <a:pt x="0" y="887"/>
                                      </a:lnTo>
                                      <a:lnTo>
                                        <a:pt x="24" y="892"/>
                                      </a:lnTo>
                                      <a:lnTo>
                                        <a:pt x="44" y="906"/>
                                      </a:lnTo>
                                      <a:lnTo>
                                        <a:pt x="58" y="926"/>
                                      </a:lnTo>
                                      <a:lnTo>
                                        <a:pt x="63" y="951"/>
                                      </a:lnTo>
                                      <a:lnTo>
                                        <a:pt x="58" y="975"/>
                                      </a:lnTo>
                                      <a:lnTo>
                                        <a:pt x="44" y="996"/>
                                      </a:lnTo>
                                      <a:lnTo>
                                        <a:pt x="24" y="1009"/>
                                      </a:lnTo>
                                      <a:lnTo>
                                        <a:pt x="0" y="1014"/>
                                      </a:lnTo>
                                      <a:lnTo>
                                        <a:pt x="0" y="1053"/>
                                      </a:lnTo>
                                      <a:lnTo>
                                        <a:pt x="24" y="1058"/>
                                      </a:lnTo>
                                      <a:lnTo>
                                        <a:pt x="44" y="1072"/>
                                      </a:lnTo>
                                      <a:lnTo>
                                        <a:pt x="58" y="1092"/>
                                      </a:lnTo>
                                      <a:lnTo>
                                        <a:pt x="63" y="1117"/>
                                      </a:lnTo>
                                      <a:lnTo>
                                        <a:pt x="58" y="1142"/>
                                      </a:lnTo>
                                      <a:lnTo>
                                        <a:pt x="44" y="1162"/>
                                      </a:lnTo>
                                      <a:lnTo>
                                        <a:pt x="24" y="1176"/>
                                      </a:lnTo>
                                      <a:lnTo>
                                        <a:pt x="0" y="1181"/>
                                      </a:lnTo>
                                      <a:lnTo>
                                        <a:pt x="0" y="1220"/>
                                      </a:lnTo>
                                      <a:lnTo>
                                        <a:pt x="24" y="1225"/>
                                      </a:lnTo>
                                      <a:lnTo>
                                        <a:pt x="44" y="1238"/>
                                      </a:lnTo>
                                      <a:lnTo>
                                        <a:pt x="58" y="1258"/>
                                      </a:lnTo>
                                      <a:lnTo>
                                        <a:pt x="63" y="1283"/>
                                      </a:lnTo>
                                      <a:lnTo>
                                        <a:pt x="58" y="1308"/>
                                      </a:lnTo>
                                      <a:lnTo>
                                        <a:pt x="44" y="1328"/>
                                      </a:lnTo>
                                      <a:lnTo>
                                        <a:pt x="24" y="1342"/>
                                      </a:lnTo>
                                      <a:lnTo>
                                        <a:pt x="0" y="1347"/>
                                      </a:lnTo>
                                      <a:lnTo>
                                        <a:pt x="0" y="1386"/>
                                      </a:lnTo>
                                      <a:lnTo>
                                        <a:pt x="24" y="1391"/>
                                      </a:lnTo>
                                      <a:lnTo>
                                        <a:pt x="44" y="1405"/>
                                      </a:lnTo>
                                      <a:lnTo>
                                        <a:pt x="58" y="1425"/>
                                      </a:lnTo>
                                      <a:lnTo>
                                        <a:pt x="63" y="1450"/>
                                      </a:lnTo>
                                      <a:lnTo>
                                        <a:pt x="58" y="1474"/>
                                      </a:lnTo>
                                      <a:lnTo>
                                        <a:pt x="44" y="1495"/>
                                      </a:lnTo>
                                      <a:lnTo>
                                        <a:pt x="24" y="1508"/>
                                      </a:lnTo>
                                      <a:lnTo>
                                        <a:pt x="0" y="1513"/>
                                      </a:lnTo>
                                      <a:lnTo>
                                        <a:pt x="0" y="1552"/>
                                      </a:lnTo>
                                      <a:lnTo>
                                        <a:pt x="24" y="1557"/>
                                      </a:lnTo>
                                      <a:lnTo>
                                        <a:pt x="44" y="1571"/>
                                      </a:lnTo>
                                      <a:lnTo>
                                        <a:pt x="58" y="1591"/>
                                      </a:lnTo>
                                      <a:lnTo>
                                        <a:pt x="63" y="1616"/>
                                      </a:lnTo>
                                      <a:lnTo>
                                        <a:pt x="58" y="1641"/>
                                      </a:lnTo>
                                      <a:lnTo>
                                        <a:pt x="44" y="1661"/>
                                      </a:lnTo>
                                      <a:lnTo>
                                        <a:pt x="24" y="1675"/>
                                      </a:lnTo>
                                      <a:lnTo>
                                        <a:pt x="0" y="1680"/>
                                      </a:lnTo>
                                      <a:lnTo>
                                        <a:pt x="0" y="1844"/>
                                      </a:lnTo>
                                      <a:lnTo>
                                        <a:pt x="69" y="1855"/>
                                      </a:lnTo>
                                      <a:lnTo>
                                        <a:pt x="129" y="1886"/>
                                      </a:lnTo>
                                      <a:lnTo>
                                        <a:pt x="176" y="1933"/>
                                      </a:lnTo>
                                      <a:lnTo>
                                        <a:pt x="207" y="1994"/>
                                      </a:lnTo>
                                      <a:lnTo>
                                        <a:pt x="218" y="2063"/>
                                      </a:lnTo>
                                      <a:lnTo>
                                        <a:pt x="5181" y="2063"/>
                                      </a:lnTo>
                                      <a:lnTo>
                                        <a:pt x="5192" y="1994"/>
                                      </a:lnTo>
                                      <a:lnTo>
                                        <a:pt x="5223" y="1933"/>
                                      </a:lnTo>
                                      <a:lnTo>
                                        <a:pt x="5270" y="1886"/>
                                      </a:lnTo>
                                      <a:lnTo>
                                        <a:pt x="5330" y="1855"/>
                                      </a:lnTo>
                                      <a:lnTo>
                                        <a:pt x="5400" y="1844"/>
                                      </a:lnTo>
                                      <a:lnTo>
                                        <a:pt x="5400" y="1680"/>
                                      </a:lnTo>
                                      <a:lnTo>
                                        <a:pt x="5375" y="1675"/>
                                      </a:lnTo>
                                      <a:lnTo>
                                        <a:pt x="5355" y="1661"/>
                                      </a:lnTo>
                                      <a:lnTo>
                                        <a:pt x="5341" y="1641"/>
                                      </a:lnTo>
                                      <a:lnTo>
                                        <a:pt x="5336" y="1616"/>
                                      </a:lnTo>
                                      <a:lnTo>
                                        <a:pt x="5341" y="1591"/>
                                      </a:lnTo>
                                      <a:lnTo>
                                        <a:pt x="5355" y="1571"/>
                                      </a:lnTo>
                                      <a:lnTo>
                                        <a:pt x="5375" y="1557"/>
                                      </a:lnTo>
                                      <a:lnTo>
                                        <a:pt x="5400" y="1552"/>
                                      </a:lnTo>
                                      <a:lnTo>
                                        <a:pt x="5400" y="1513"/>
                                      </a:lnTo>
                                      <a:lnTo>
                                        <a:pt x="5375" y="1508"/>
                                      </a:lnTo>
                                      <a:lnTo>
                                        <a:pt x="5355" y="1495"/>
                                      </a:lnTo>
                                      <a:lnTo>
                                        <a:pt x="5341" y="1474"/>
                                      </a:lnTo>
                                      <a:lnTo>
                                        <a:pt x="5336" y="1450"/>
                                      </a:lnTo>
                                      <a:lnTo>
                                        <a:pt x="5341" y="1425"/>
                                      </a:lnTo>
                                      <a:lnTo>
                                        <a:pt x="5355" y="1405"/>
                                      </a:lnTo>
                                      <a:lnTo>
                                        <a:pt x="5375" y="1391"/>
                                      </a:lnTo>
                                      <a:lnTo>
                                        <a:pt x="5400" y="1386"/>
                                      </a:lnTo>
                                      <a:lnTo>
                                        <a:pt x="5400" y="1347"/>
                                      </a:lnTo>
                                      <a:lnTo>
                                        <a:pt x="5375" y="1342"/>
                                      </a:lnTo>
                                      <a:lnTo>
                                        <a:pt x="5355" y="1328"/>
                                      </a:lnTo>
                                      <a:lnTo>
                                        <a:pt x="5341" y="1308"/>
                                      </a:lnTo>
                                      <a:lnTo>
                                        <a:pt x="5336" y="1283"/>
                                      </a:lnTo>
                                      <a:lnTo>
                                        <a:pt x="5341" y="1258"/>
                                      </a:lnTo>
                                      <a:lnTo>
                                        <a:pt x="5355" y="1238"/>
                                      </a:lnTo>
                                      <a:lnTo>
                                        <a:pt x="5375" y="1225"/>
                                      </a:lnTo>
                                      <a:lnTo>
                                        <a:pt x="5400" y="1220"/>
                                      </a:lnTo>
                                      <a:lnTo>
                                        <a:pt x="5400" y="1181"/>
                                      </a:lnTo>
                                      <a:lnTo>
                                        <a:pt x="5375" y="1176"/>
                                      </a:lnTo>
                                      <a:lnTo>
                                        <a:pt x="5355" y="1162"/>
                                      </a:lnTo>
                                      <a:lnTo>
                                        <a:pt x="5341" y="1142"/>
                                      </a:lnTo>
                                      <a:lnTo>
                                        <a:pt x="5336" y="1117"/>
                                      </a:lnTo>
                                      <a:lnTo>
                                        <a:pt x="5341" y="1092"/>
                                      </a:lnTo>
                                      <a:lnTo>
                                        <a:pt x="5355" y="1072"/>
                                      </a:lnTo>
                                      <a:lnTo>
                                        <a:pt x="5375" y="1058"/>
                                      </a:lnTo>
                                      <a:lnTo>
                                        <a:pt x="5400" y="1053"/>
                                      </a:lnTo>
                                      <a:lnTo>
                                        <a:pt x="5400" y="1014"/>
                                      </a:lnTo>
                                      <a:lnTo>
                                        <a:pt x="5375" y="1009"/>
                                      </a:lnTo>
                                      <a:lnTo>
                                        <a:pt x="5355" y="996"/>
                                      </a:lnTo>
                                      <a:lnTo>
                                        <a:pt x="5341" y="975"/>
                                      </a:lnTo>
                                      <a:lnTo>
                                        <a:pt x="5336" y="951"/>
                                      </a:lnTo>
                                      <a:lnTo>
                                        <a:pt x="5341" y="926"/>
                                      </a:lnTo>
                                      <a:lnTo>
                                        <a:pt x="5355" y="906"/>
                                      </a:lnTo>
                                      <a:lnTo>
                                        <a:pt x="5375" y="892"/>
                                      </a:lnTo>
                                      <a:lnTo>
                                        <a:pt x="5400" y="887"/>
                                      </a:lnTo>
                                      <a:lnTo>
                                        <a:pt x="5400" y="848"/>
                                      </a:lnTo>
                                      <a:lnTo>
                                        <a:pt x="5375" y="843"/>
                                      </a:lnTo>
                                      <a:lnTo>
                                        <a:pt x="5355" y="829"/>
                                      </a:lnTo>
                                      <a:lnTo>
                                        <a:pt x="5341" y="809"/>
                                      </a:lnTo>
                                      <a:lnTo>
                                        <a:pt x="5336" y="784"/>
                                      </a:lnTo>
                                      <a:lnTo>
                                        <a:pt x="5341" y="759"/>
                                      </a:lnTo>
                                      <a:lnTo>
                                        <a:pt x="5355" y="739"/>
                                      </a:lnTo>
                                      <a:lnTo>
                                        <a:pt x="5375" y="726"/>
                                      </a:lnTo>
                                      <a:lnTo>
                                        <a:pt x="5400" y="721"/>
                                      </a:lnTo>
                                      <a:lnTo>
                                        <a:pt x="5400" y="682"/>
                                      </a:lnTo>
                                      <a:lnTo>
                                        <a:pt x="5375" y="677"/>
                                      </a:lnTo>
                                      <a:lnTo>
                                        <a:pt x="5355" y="663"/>
                                      </a:lnTo>
                                      <a:lnTo>
                                        <a:pt x="5341" y="643"/>
                                      </a:lnTo>
                                      <a:lnTo>
                                        <a:pt x="5336" y="618"/>
                                      </a:lnTo>
                                      <a:lnTo>
                                        <a:pt x="5341" y="593"/>
                                      </a:lnTo>
                                      <a:lnTo>
                                        <a:pt x="5355" y="573"/>
                                      </a:lnTo>
                                      <a:lnTo>
                                        <a:pt x="5375" y="559"/>
                                      </a:lnTo>
                                      <a:lnTo>
                                        <a:pt x="5400" y="554"/>
                                      </a:lnTo>
                                      <a:lnTo>
                                        <a:pt x="5400" y="515"/>
                                      </a:lnTo>
                                      <a:lnTo>
                                        <a:pt x="5375" y="510"/>
                                      </a:lnTo>
                                      <a:lnTo>
                                        <a:pt x="5355" y="497"/>
                                      </a:lnTo>
                                      <a:lnTo>
                                        <a:pt x="5341" y="476"/>
                                      </a:lnTo>
                                      <a:lnTo>
                                        <a:pt x="5336" y="452"/>
                                      </a:lnTo>
                                      <a:lnTo>
                                        <a:pt x="5341" y="427"/>
                                      </a:lnTo>
                                      <a:lnTo>
                                        <a:pt x="5355" y="407"/>
                                      </a:lnTo>
                                      <a:lnTo>
                                        <a:pt x="5375" y="393"/>
                                      </a:lnTo>
                                      <a:lnTo>
                                        <a:pt x="5400" y="388"/>
                                      </a:lnTo>
                                      <a:lnTo>
                                        <a:pt x="5400" y="218"/>
                                      </a:lnTo>
                                      <a:lnTo>
                                        <a:pt x="5330" y="207"/>
                                      </a:lnTo>
                                      <a:lnTo>
                                        <a:pt x="5270" y="176"/>
                                      </a:lnTo>
                                      <a:lnTo>
                                        <a:pt x="5223" y="129"/>
                                      </a:lnTo>
                                      <a:lnTo>
                                        <a:pt x="5192" y="69"/>
                                      </a:lnTo>
                                      <a:lnTo>
                                        <a:pt x="5181" y="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chemeClr val="accent6"/>
                                </a:solidFill>
                                <a:ln>
                                  <a:noFill/>
                                </a:ln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274" name="Rectangle 274" descr="Picture placeholder."/>
                              <wps:cNvSpPr/>
                              <wps:spPr>
                                <a:xfrm>
                                  <a:off x="252845" y="93518"/>
                                  <a:ext cx="2209165" cy="1129665"/>
                                </a:xfrm>
                                <a:prstGeom prst="rect">
                                  <a:avLst/>
                                </a:prstGeom>
                                <a:blipFill dpi="0" rotWithShape="1">
                                  <a:blip r:embed="rId9" cstate="email">
                                    <a:duotone>
                                      <a:schemeClr val="accent6">
                                        <a:shade val="45000"/>
                                        <a:satMod val="135000"/>
                                      </a:schemeClr>
                                      <a:prstClr val="white"/>
                                    </a:duotone>
                                    <a:extLst>
                                      <a:ext uri="{28A0092B-C50C-407E-A947-70E740481C1C}">
                                        <a14:useLocalDpi xmlns:a14="http://schemas.microsoft.com/office/drawing/2010/main"/>
                                      </a:ext>
                                    </a:extLst>
                                  </a:blip>
                                  <a:srcRect/>
                                  <a:tile tx="0" ty="0" sx="100000" sy="100000" flip="none" algn="tl"/>
                                </a:blipFill>
                                <a:ln>
                                  <a:noFill/>
                                </a:ln>
                              </wps:spPr>
                              <wps:style>
                                <a:lnRef idx="2">
                                  <a:schemeClr val="accent1">
                                    <a:shade val="50000"/>
                                  </a:schemeClr>
                                </a:lnRef>
                                <a:fillRef idx="1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lt1"/>
                                </a:fontRef>
                              </wps:style>
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  <wps:wsp>
                              <wps:cNvPr id="276" name="Freeform 4"/>
                              <wps:cNvSpPr>
                                <a:spLocks/>
                              </wps:cNvSpPr>
                              <wps:spPr bwMode="auto">
                                <a:xfrm>
                                  <a:off x="2958117" y="93518"/>
                                  <a:ext cx="12700" cy="1127760"/>
                                </a:xfrm>
                                <a:custGeom>
                                  <a:avLst/>
                                  <a:gdLst>
                                    <a:gd name="T0" fmla="*/ 0 w 20"/>
                                    <a:gd name="T1" fmla="*/ 1775 h 1776"/>
                                    <a:gd name="T2" fmla="*/ 0 w 20"/>
                                    <a:gd name="T3" fmla="*/ 0 h 1776"/>
                                  </a:gdLst>
                                  <a:ahLst/>
                                  <a:cxnLst>
                                    <a:cxn ang="0">
                                      <a:pos x="T0" y="T1"/>
                                    </a:cxn>
                                    <a:cxn ang="0">
                                      <a:pos x="T2" y="T3"/>
                                    </a:cxn>
                                  </a:cxnLst>
                                  <a:rect l="0" t="0" r="r" b="b"/>
                                  <a:pathLst>
                                    <a:path w="20" h="1776">
                                      <a:moveTo>
                                        <a:pt x="0" y="1775"/>
                                      </a:moveTo>
                                      <a:lnTo>
                                        <a:pt x="0" y="0"/>
                                      </a:lnTo>
                                    </a:path>
                                  </a:pathLst>
                                </a:custGeom>
                                <a:noFill/>
                                <a:ln w="12700">
                                  <a:solidFill>
                                    <a:schemeClr val="accent1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solidFill>
                                        <a:srgbClr val="FFFFFF"/>
                                      </a:solidFill>
                                    </a14:hiddenFill>
                                  </a:ext>
                                </a:extLst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277" name="Text Box 9"/>
                              <wps:cNvSpPr txBox="1">
                                <a:spLocks noChangeArrowheads="1"/>
                              </wps:cNvSpPr>
                              <wps:spPr bwMode="auto">
                                <a:xfrm>
                                  <a:off x="349827" y="187036"/>
                                  <a:ext cx="1565910" cy="533400"/>
                                </a:xfrm>
                                <a:prstGeom prst="rect">
                                  <a:avLst/>
                                </a:prstGeom>
                                <a:solidFill>
                                  <a:schemeClr val="accent3"/>
                                </a:solidFill>
                                <a:ln>
                                  <a:noFill/>
                                </a:ln>
                              </wps:spPr>
                              <wps:txbx>
                                <w:txbxContent>
                                  <w:sdt>
                                    <w:sdtPr>
                                      <w:tag w:val="EventName"/>
                                      <w:id w:val="855703807"/>
                                      <w:showingPlcHdr/>
                                      <w:dataBinding w:prefixMappings="xmlns:ns0='http://purl.org/dc/elements/1.1/' xmlns:ns1='http://schemas.openxmlformats.org/package/2006/metadata/core-properties' " w:xpath="/ns1:coreProperties[1]/ns0:creator[1]" w:storeItemID="{6C3C8BC8-F283-45AE-878A-BAB7291924A1}"/>
                                      <w15:appearance w15:val="hidden"/>
                                      <w:text/>
                                    </w:sdtPr>
                                    <w:sdtEndPr/>
                                    <w:sdtContent>
                                      <w:p w:rsidR="00B53290" w:rsidRDefault="00713653" w:rsidP="00B53290">
                                        <w:pPr>
                                          <w:pStyle w:val="Title"/>
                                        </w:pPr>
                                        <w:r>
                                          <w:t xml:space="preserve">     </w:t>
                                        </w:r>
                                      </w:p>
                                    </w:sdtContent>
                                  </w:sdt>
                                  <w:p w:rsidR="00B53290" w:rsidRPr="008C7094" w:rsidRDefault="00B53290" w:rsidP="00B53290">
                                    <w:pPr>
                                      <w:pStyle w:val="Title"/>
                                      <w:rPr>
                                        <w:color w:val="262262" w:themeColor="accent6"/>
                                      </w:rPr>
                                    </w:pPr>
                                  </w:p>
                                </w:txbxContent>
                              </wps:txbx>
                              <wps:bodyPr rot="0" vert="horz" wrap="square" lIns="0" tIns="0" rIns="0" bIns="0" anchor="t" anchorCtr="0" upright="1">
                                <a:noAutofit/>
                              </wps:bodyPr>
                            </wps:wsp>
                            <wps:wsp>
                              <wps:cNvPr id="278" name="Text Box 10"/>
                              <wps:cNvSpPr txBox="1">
                                <a:spLocks noChangeArrowheads="1"/>
                              </wps:cNvSpPr>
                              <wps:spPr bwMode="auto">
                                <a:xfrm>
                                  <a:off x="2684490" y="93518"/>
                                  <a:ext cx="210185" cy="1124712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solidFill>
                                        <a:srgbClr val="FFFFFF"/>
                                      </a:solidFill>
                                    </a14:hiddenFill>
                                  </a:ext>
                                  <a:ext uri="{91240B29-F687-4F45-9708-019B960494DF}">
                                    <a14:hiddenLine xmlns:a14="http://schemas.microsoft.com/office/drawing/2010/main" w="9525">
                                      <a:solidFill>
                                        <a:srgbClr val="000000"/>
                                      </a:solidFill>
                                      <a:miter lim="800000"/>
                                      <a:headEnd/>
                                      <a:tailEnd/>
                                    </a14:hiddenLine>
                                  </a:ext>
                                </a:extLst>
                              </wps:spPr>
                              <wps:txbx>
                                <w:txbxContent>
                                  <w:sdt>
                                    <w:sdtPr>
                                      <w:alias w:val="Date"/>
                                      <w:tag w:val=""/>
                                      <w:id w:val="-35279844"/>
                                      <w:showingPlcHdr/>
                                      <w:dataBinding w:prefixMappings="xmlns:ns0='http://schemas.openxmlformats.org/officeDocument/2006/extended-properties' " w:xpath="/ns0:Properties[1]/ns0:Manager[1]" w:storeItemID="{6668398D-A668-4E3E-A5EB-62B293D839F1}"/>
                                      <w15:appearance w15:val="hidden"/>
                                      <w:text/>
                                    </w:sdtPr>
                                    <w:sdtEndPr/>
                                    <w:sdtContent>
                                      <w:p w:rsidR="00B53290" w:rsidRPr="00B53290" w:rsidRDefault="00B53290" w:rsidP="00B53290">
                                        <w:pPr>
                                          <w:pStyle w:val="Subtitle"/>
                                        </w:pPr>
                                        <w:r w:rsidRPr="00B53290">
                                          <w:t>DATE</w:t>
                                        </w:r>
                                      </w:p>
                                    </w:sdtContent>
                                  </w:sdt>
                                  <w:p w:rsidR="00B53290" w:rsidRPr="004E6777" w:rsidRDefault="00B53290" w:rsidP="00B53290">
                                    <w:pPr>
                                      <w:pStyle w:val="Subtitle"/>
                                    </w:pPr>
                                  </w:p>
                                </w:txbxContent>
                              </wps:txbx>
                              <wps:bodyPr rot="0" vert="vert270" wrap="square" lIns="0" tIns="0" rIns="0" bIns="0" anchor="t" anchorCtr="0" upright="1">
                                <a:noAutofit/>
                              </wps:bodyPr>
                            </wps:wsp>
                            <wps:wsp>
                              <wps:cNvPr id="281" name="Text Box 11"/>
                              <wps:cNvSpPr txBox="1">
                                <a:spLocks noChangeArrowheads="1"/>
                              </wps:cNvSpPr>
                              <wps:spPr bwMode="auto">
                                <a:xfrm>
                                  <a:off x="3034317" y="93518"/>
                                  <a:ext cx="210185" cy="1124585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solidFill>
                                        <a:srgbClr val="FFFFFF"/>
                                      </a:solidFill>
                                    </a14:hiddenFill>
                                  </a:ext>
                                  <a:ext uri="{91240B29-F687-4F45-9708-019B960494DF}">
                                    <a14:hiddenLine xmlns:a14="http://schemas.microsoft.com/office/drawing/2010/main" w="9525">
                                      <a:solidFill>
                                        <a:srgbClr val="000000"/>
                                      </a:solidFill>
                                      <a:miter lim="800000"/>
                                      <a:headEnd/>
                                      <a:tailEnd/>
                                    </a14:hiddenLine>
                                  </a:ext>
                                </a:extLst>
                              </wps:spPr>
                              <wps:txbx>
                                <w:txbxContent>
                                  <w:sdt>
                                    <w:sdtPr>
                                      <w:alias w:val="Time"/>
                                      <w:tag w:val=""/>
                                      <w:id w:val="-542523125"/>
                                      <w:showingPlcHdr/>
                                      <w:dataBinding w:prefixMappings="xmlns:ns0='http://purl.org/dc/elements/1.1/' xmlns:ns1='http://schemas.openxmlformats.org/package/2006/metadata/core-properties' " w:xpath="/ns1:coreProperties[1]/ns1:contentStatus[1]" w:storeItemID="{6C3C8BC8-F283-45AE-878A-BAB7291924A1}"/>
                                      <w15:appearance w15:val="hidden"/>
                                      <w:text/>
                                    </w:sdtPr>
                                    <w:sdtEndPr/>
                                    <w:sdtContent>
                                      <w:p w:rsidR="00B53290" w:rsidRPr="00B53290" w:rsidRDefault="00B53290" w:rsidP="00B53290">
                                        <w:pPr>
                                          <w:pStyle w:val="Subtitle"/>
                                        </w:pPr>
                                        <w:r w:rsidRPr="00B53290">
                                          <w:t>TIME</w:t>
                                        </w:r>
                                      </w:p>
                                    </w:sdtContent>
                                  </w:sdt>
                                  <w:p w:rsidR="00B53290" w:rsidRDefault="00B53290" w:rsidP="00B53290">
                                    <w:pPr>
                                      <w:pStyle w:val="Subtitle"/>
                                    </w:pPr>
                                  </w:p>
                                </w:txbxContent>
                              </wps:txbx>
                              <wps:bodyPr rot="0" vert="vert270" wrap="square" lIns="0" tIns="0" rIns="0" bIns="0" anchor="t" anchorCtr="0" upright="1">
                                <a:noAutofit/>
                              </wps:bodyPr>
                            </wps:wsp>
                            <wps:wsp>
                              <wps:cNvPr id="282" name="Text Box 9"/>
                              <wps:cNvSpPr txBox="1">
                                <a:spLocks noChangeArrowheads="1"/>
                              </wps:cNvSpPr>
                              <wps:spPr bwMode="auto">
                                <a:xfrm>
                                  <a:off x="349827" y="831272"/>
                                  <a:ext cx="1565910" cy="255270"/>
                                </a:xfrm>
                                <a:prstGeom prst="rect">
                                  <a:avLst/>
                                </a:prstGeom>
                                <a:solidFill>
                                  <a:schemeClr val="accent3"/>
                                </a:solidFill>
                                <a:ln>
                                  <a:noFill/>
                                </a:ln>
                              </wps:spPr>
                              <wps:txbx>
                                <w:txbxContent>
                                  <w:p w:rsidR="00B53290" w:rsidRPr="008C7094" w:rsidRDefault="00B53290" w:rsidP="00B53290">
                                    <w:pPr>
                                      <w:pStyle w:val="Title"/>
                                      <w:rPr>
                                        <w:color w:val="262262" w:themeColor="accent6"/>
                                      </w:rPr>
                                    </w:pPr>
                                    <w:r w:rsidRPr="008C7094">
                                      <w:rPr>
                                        <w:color w:val="262262" w:themeColor="accent6"/>
                                      </w:rPr>
                                      <w:t>TICKET</w:t>
                                    </w:r>
                                  </w:p>
                                </w:txbxContent>
                              </wps:txbx>
                              <wps:bodyPr rot="0" vert="horz" wrap="square" lIns="0" tIns="0" rIns="0" bIns="0" anchor="t" anchorCtr="0" upright="1">
                                <a:noAutofit/>
                              </wps:bodyPr>
                            </wps:wsp>
                            <wps:wsp>
                              <wps:cNvPr id="283" name="Straight Connector 283"/>
                              <wps:cNvCnPr/>
                              <wps:spPr>
                                <a:xfrm>
                                  <a:off x="2559627" y="0"/>
                                  <a:ext cx="0" cy="1298163"/>
                                </a:xfrm>
                                <a:prstGeom prst="line">
                                  <a:avLst/>
                                </a:prstGeom>
                                <a:ln w="12700">
                                  <a:solidFill>
                                    <a:schemeClr val="bg1"/>
                                  </a:solidFill>
                                  <a:prstDash val="sysDash"/>
                                </a:ln>
                              </wps:spPr>
                              <wps:style>
                                <a:lnRef idx="1">
                                  <a:schemeClr val="accent1"/>
                                </a:lnRef>
                                <a:fillRef idx="0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tx1"/>
                                </a:fontRef>
                              </wps:style>
                              <wps:bodyPr/>
                            </wps:wsp>
                          </wpg:wgp>
                        </a:graphicData>
                      </a:graphic>
                    </wp:inline>
                  </w:drawing>
                </mc:Choice>
                <mc:Fallback>
                  <w:pict>
                    <v:group w14:anchorId="711B38B1" id="Group 272" o:spid="_x0000_s1053" style="width:270pt;height:103.2pt;mso-position-horizontal-relative:char;mso-position-vertical-relative:line" coordsize="34290,13106" o:gfxdata="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">
                      <v:shape id="Freeform 3" o:spid="_x0000_s1054" style="position:absolute;width:34290;height:13106;visibility:visible;mso-wrap-style:square;v-text-anchor:top" coordsize="5400,206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" path="m5181,l218,,207,69r-31,60l129,176,69,207,,218,,388r24,5l44,407r14,20l63,452r-5,24l44,497,24,510,,515r,39l24,559r20,14l58,593r5,25l58,643,44,663,24,677,,682r,39l24,726r20,13l58,759r5,25l58,809,44,829,24,843,,848r,39l24,892r20,14l58,926r5,25l58,975,44,996r-20,13l,1014r,39l24,1058r20,14l58,1092r5,25l58,1142r-14,20l24,1176,,1181r,39l24,1225r20,13l58,1258r5,25l58,1308r-14,20l24,1342,,1347r,39l24,1391r20,14l58,1425r5,25l58,1474r-14,21l24,1508,,1513r,39l24,1557r20,14l58,1591r5,25l58,1641r-14,20l24,1675,,1680r,164l69,1855r60,31l176,1933r31,61l218,2063r4963,l5192,1994r31,-61l5270,1886r60,-31l5400,1844r,-164l5375,1675r-20,-14l5341,1641r-5,-25l5341,1591r14,-20l5375,1557r25,-5l5400,1513r-25,-5l5355,1495r-14,-21l5336,1450r5,-25l5355,1405r20,-14l5400,1386r,-39l5375,1342r-20,-14l5341,1308r-5,-25l5341,1258r14,-20l5375,1225r25,-5l5400,1181r-25,-5l5355,1162r-14,-20l5336,1117r5,-25l5355,1072r20,-14l5400,1053r,-39l5375,1009r-20,-13l5341,975r-5,-24l5341,926r14,-20l5375,892r25,-5l5400,848r-25,-5l5355,829r-14,-20l5336,784r5,-25l5355,739r20,-13l5400,721r,-39l5375,677r-20,-14l5341,643r-5,-25l5341,593r14,-20l5375,559r25,-5l5400,515r-25,-5l5355,497r-14,-21l5336,452r5,-25l5355,407r20,-14l5400,388r,-170l5330,207r-60,-31l5223,129,5192,69,5181,xe" fillcolor="#262262 [3209]" stroked="f">
                        <v:path arrowok="t" o:connecttype="custom" o:connectlocs="131445,43815;43815,131445;15240,249555;40005,287020;15240,323850;15240,354965;40005,392430;15240,429895;15240,461010;40005,497840;15240,535305;15240,566420;40005,603885;15240,640715;15240,671830;40005,709295;15240,746760;15240,777875;40005,814705;15240,852170;15240,883285;40005,920750;15240,957580;15240,988695;40005,1026160;15240,1063625;43815,1177925;131445,1266190;3296920,1266190;3384550,1177925;3413125,1063625;3388360,1026160;3413125,988695;3413125,957580;3388360,920750;3413125,883285;3413125,852170;3388360,814705;3413125,777875;3413125,746760;3388360,709295;3413125,671830;3413125,640715;3388360,603885;3413125,566420;3413125,535305;3388360,497840;3413125,461010;3413125,429895;3388360,392430;3413125,354965;3413125,323850;3388360,287020;3413125,249555;3384550,131445;3296920,43815" o:connectangles="0,0,0,0,0,0,0,0,0,0,0,0,0,0,0,0,0,0,0,0,0,0,0,0,0,0,0,0,0,0,0,0,0,0,0,0,0,0,0,0,0,0,0,0,0,0,0,0,0,0,0,0,0,0,0,0"/>
                      </v:shape>
                      <v:rect id="Rectangle 274" o:spid="_x0000_s1055" alt="Picture placeholder." style="position:absolute;left:2528;top:935;width:22092;height:11296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" stroked="f" strokeweight="1pt">
                        <v:fill r:id="rId10" o:title="Picture placeholder" recolor="t" rotate="t" type="tile"/>
                        <v:imagedata recolortarget="#110f2b [1449]"/>
                      </v:rect>
                      <v:shape id="Freeform 4" o:spid="_x0000_s1056" style="position:absolute;left:29581;top:935;width:127;height:11277;visibility:visible;mso-wrap-style:square;v-text-anchor:top" coordsize="20,177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" path="m,1775l,e" filled="f" strokecolor="#efc01b [3204]" strokeweight="1pt">
                        <v:path arrowok="t" o:connecttype="custom" o:connectlocs="0,1127125;0,0" o:connectangles="0,0"/>
                      </v:shape>
                      <v:shape id="Text Box 9" o:spid="_x0000_s1057" type="#_x0000_t202" style="position:absolute;left:3498;top:1870;width:15659;height:5334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" fillcolor="#3fd8d4 [3206]" stroked="f">
                        <v:textbox inset="0,0,0,0">
                          <w:txbxContent>
                            <w:sdt>
                              <w:sdtPr>
                                <w:tag w:val="EventName"/>
                                <w:id w:val="855703807"/>
                                <w:showingPlcHdr/>
                                <w:dataBinding w:prefixMappings="xmlns:ns0='http://purl.org/dc/elements/1.1/' xmlns:ns1='http://schemas.openxmlformats.org/package/2006/metadata/core-properties' " w:xpath="/ns1:coreProperties[1]/ns0:creator[1]" w:storeItemID="{6C3C8BC8-F283-45AE-878A-BAB7291924A1}"/>
                                <w15:appearance w15:val="hidden"/>
                                <w:text/>
                              </w:sdtPr>
                              <w:sdtEndPr/>
                              <w:sdtContent>
                                <w:p w:rsidR="00B53290" w:rsidRDefault="00713653" w:rsidP="00B53290">
                                  <w:pPr>
                                    <w:pStyle w:val="Title"/>
                                  </w:pPr>
                                  <w:r>
                                    <w:t xml:space="preserve">     </w:t>
                                  </w:r>
                                </w:p>
                              </w:sdtContent>
                            </w:sdt>
                            <w:p w:rsidR="00B53290" w:rsidRPr="008C7094" w:rsidRDefault="00B53290" w:rsidP="00B53290">
                              <w:pPr>
                                <w:pStyle w:val="Title"/>
                                <w:rPr>
                                  <w:color w:val="262262" w:themeColor="accent6"/>
                                </w:rPr>
                              </w:pPr>
                            </w:p>
                          </w:txbxContent>
                        </v:textbox>
                      </v:shape>
                      <v:shape id="Text Box 10" o:spid="_x0000_s1058" type="#_x0000_t202" style="position:absolute;left:26844;top:935;width:2102;height:11247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" filled="f" stroked="f">
                        <v:textbox style="layout-flow:vertical;mso-layout-flow-alt:bottom-to-top" inset="0,0,0,0">
                          <w:txbxContent>
                            <w:sdt>
                              <w:sdtPr>
                                <w:alias w:val="Date"/>
                                <w:tag w:val=""/>
                                <w:id w:val="-35279844"/>
                                <w:showingPlcHdr/>
                                <w:dataBinding w:prefixMappings="xmlns:ns0='http://schemas.openxmlformats.org/officeDocument/2006/extended-properties' " w:xpath="/ns0:Properties[1]/ns0:Manager[1]" w:storeItemID="{6668398D-A668-4E3E-A5EB-62B293D839F1}"/>
                                <w15:appearance w15:val="hidden"/>
                                <w:text/>
                              </w:sdtPr>
                              <w:sdtEndPr/>
                              <w:sdtContent>
                                <w:p w:rsidR="00B53290" w:rsidRPr="00B53290" w:rsidRDefault="00B53290" w:rsidP="00B53290">
                                  <w:pPr>
                                    <w:pStyle w:val="Subtitle"/>
                                  </w:pPr>
                                  <w:r w:rsidRPr="00B53290">
                                    <w:t>DATE</w:t>
                                  </w:r>
                                </w:p>
                              </w:sdtContent>
                            </w:sdt>
                            <w:p w:rsidR="00B53290" w:rsidRPr="004E6777" w:rsidRDefault="00B53290" w:rsidP="00B53290">
                              <w:pPr>
                                <w:pStyle w:val="Subtitle"/>
                              </w:pPr>
                            </w:p>
                          </w:txbxContent>
                        </v:textbox>
                      </v:shape>
                      <v:shape id="Text Box 11" o:spid="_x0000_s1059" type="#_x0000_t202" style="position:absolute;left:30343;top:935;width:2102;height:11246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" filled="f" stroked="f">
                        <v:textbox style="layout-flow:vertical;mso-layout-flow-alt:bottom-to-top" inset="0,0,0,0">
                          <w:txbxContent>
                            <w:sdt>
                              <w:sdtPr>
                                <w:alias w:val="Time"/>
                                <w:tag w:val=""/>
                                <w:id w:val="-542523125"/>
                                <w:showingPlcHdr/>
                                <w:dataBinding w:prefixMappings="xmlns:ns0='http://purl.org/dc/elements/1.1/' xmlns:ns1='http://schemas.openxmlformats.org/package/2006/metadata/core-properties' " w:xpath="/ns1:coreProperties[1]/ns1:contentStatus[1]" w:storeItemID="{6C3C8BC8-F283-45AE-878A-BAB7291924A1}"/>
                                <w15:appearance w15:val="hidden"/>
                                <w:text/>
                              </w:sdtPr>
                              <w:sdtEndPr/>
                              <w:sdtContent>
                                <w:p w:rsidR="00B53290" w:rsidRPr="00B53290" w:rsidRDefault="00B53290" w:rsidP="00B53290">
                                  <w:pPr>
                                    <w:pStyle w:val="Subtitle"/>
                                  </w:pPr>
                                  <w:r w:rsidRPr="00B53290">
                                    <w:t>TIME</w:t>
                                  </w:r>
                                </w:p>
                              </w:sdtContent>
                            </w:sdt>
                            <w:p w:rsidR="00B53290" w:rsidRDefault="00B53290" w:rsidP="00B53290">
                              <w:pPr>
                                <w:pStyle w:val="Subtitle"/>
                              </w:pPr>
                            </w:p>
                          </w:txbxContent>
                        </v:textbox>
                      </v:shape>
                      <v:shape id="Text Box 9" o:spid="_x0000_s1060" type="#_x0000_t202" style="position:absolute;left:3498;top:8312;width:15659;height:2553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" fillcolor="#3fd8d4 [3206]" stroked="f">
                        <v:textbox inset="0,0,0,0">
                          <w:txbxContent>
                            <w:p w:rsidR="00B53290" w:rsidRPr="008C7094" w:rsidRDefault="00B53290" w:rsidP="00B53290">
                              <w:pPr>
                                <w:pStyle w:val="Title"/>
                                <w:rPr>
                                  <w:color w:val="262262" w:themeColor="accent6"/>
                                </w:rPr>
                              </w:pPr>
                              <w:r w:rsidRPr="008C7094">
                                <w:rPr>
                                  <w:color w:val="262262" w:themeColor="accent6"/>
                                </w:rPr>
                                <w:t>TICKET</w:t>
                              </w:r>
                            </w:p>
                          </w:txbxContent>
                        </v:textbox>
                      </v:shape>
                      <v:line id="Straight Connector 283" o:spid="_x0000_s1061" style="position:absolute;visibility:visible;mso-wrap-style:square" from="25596,0" to="25596,12981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" strokecolor="white [3212]" strokeweight="1pt">
                        <v:stroke dashstyle="3 1" joinstyle="miter"/>
                      </v:line>
                      <w10:anchorlock/>
                    </v:group>
                  </w:pict>
                </mc:Fallback>
              </mc:AlternateContent>
            </w:r>
          </w:p>
        </w:tc>
      </w:tr>
      <w:tr w:rsidR="008C7094" w:rsidTr="00B53290">
        <w:trPr>
          <w:trHeight w:val="2448"/>
          <w:jc w:val="center"/>
        </w:trPr>
        <w:tc>
          <w:tcPr>
            <w:tcW w:w="5669" w:type="dxa"/>
            <w:vAlign w:val="center"/>
          </w:tcPr>
          <w:p w:rsidR="008C7094" w:rsidRDefault="00B53290" w:rsidP="00B53290">
            <w:pPr>
              <w:jc w:val="center"/>
            </w:pPr>
            <w:r>
              <w:rPr>
                <w:noProof/>
              </w:rPr>
              <mc:AlternateContent>
                <mc:Choice Requires="wpg">
                  <w:drawing>
                    <wp:inline distT="0" distB="0" distL="0" distR="0" wp14:anchorId="1BEA90F4" wp14:editId="03414B43">
                      <wp:extent cx="3429000" cy="1310640"/>
                      <wp:effectExtent l="0" t="0" r="0" b="22860"/>
                      <wp:docPr id="299" name="Group 299">
                        <a:extLst xmlns:a="http://schemas.openxmlformats.org/drawingml/2006/main">
                          <a:ext uri="{C183D7F6-B498-43B3-948B-1728B52AA6E4}">
                            <adec:decorative xmlns:adec="http://schemas.microsoft.com/office/drawing/2017/decorative" val="1"/>
                          </a:ext>
                        </a:extLst>
                      </wp:docPr>
                      <wp:cNvGraphicFramePr/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/>
                            <wpg:grpSpPr>
                              <a:xfrm>
                                <a:off x="0" y="0"/>
                                <a:ext cx="3429000" cy="1310640"/>
                                <a:chOff x="0" y="0"/>
                                <a:chExt cx="3429000" cy="1310640"/>
                              </a:xfrm>
                            </wpg:grpSpPr>
                            <wps:wsp>
                              <wps:cNvPr id="300" name="Freeform 3"/>
                              <wps:cNvSpPr>
                                <a:spLocks/>
                              </wps:cNvSpPr>
                              <wps:spPr bwMode="auto">
                                <a:xfrm>
                                  <a:off x="0" y="0"/>
                                  <a:ext cx="3429000" cy="1310640"/>
                                </a:xfrm>
                                <a:custGeom>
                                  <a:avLst/>
                                  <a:gdLst>
                                    <a:gd name="T0" fmla="*/ 207 w 5400"/>
                                    <a:gd name="T1" fmla="*/ 69 h 2064"/>
                                    <a:gd name="T2" fmla="*/ 69 w 5400"/>
                                    <a:gd name="T3" fmla="*/ 207 h 2064"/>
                                    <a:gd name="T4" fmla="*/ 24 w 5400"/>
                                    <a:gd name="T5" fmla="*/ 393 h 2064"/>
                                    <a:gd name="T6" fmla="*/ 63 w 5400"/>
                                    <a:gd name="T7" fmla="*/ 452 h 2064"/>
                                    <a:gd name="T8" fmla="*/ 24 w 5400"/>
                                    <a:gd name="T9" fmla="*/ 510 h 2064"/>
                                    <a:gd name="T10" fmla="*/ 24 w 5400"/>
                                    <a:gd name="T11" fmla="*/ 559 h 2064"/>
                                    <a:gd name="T12" fmla="*/ 63 w 5400"/>
                                    <a:gd name="T13" fmla="*/ 618 h 2064"/>
                                    <a:gd name="T14" fmla="*/ 24 w 5400"/>
                                    <a:gd name="T15" fmla="*/ 677 h 2064"/>
                                    <a:gd name="T16" fmla="*/ 24 w 5400"/>
                                    <a:gd name="T17" fmla="*/ 726 h 2064"/>
                                    <a:gd name="T18" fmla="*/ 63 w 5400"/>
                                    <a:gd name="T19" fmla="*/ 784 h 2064"/>
                                    <a:gd name="T20" fmla="*/ 24 w 5400"/>
                                    <a:gd name="T21" fmla="*/ 843 h 2064"/>
                                    <a:gd name="T22" fmla="*/ 24 w 5400"/>
                                    <a:gd name="T23" fmla="*/ 892 h 2064"/>
                                    <a:gd name="T24" fmla="*/ 63 w 5400"/>
                                    <a:gd name="T25" fmla="*/ 951 h 2064"/>
                                    <a:gd name="T26" fmla="*/ 24 w 5400"/>
                                    <a:gd name="T27" fmla="*/ 1009 h 2064"/>
                                    <a:gd name="T28" fmla="*/ 24 w 5400"/>
                                    <a:gd name="T29" fmla="*/ 1058 h 2064"/>
                                    <a:gd name="T30" fmla="*/ 63 w 5400"/>
                                    <a:gd name="T31" fmla="*/ 1117 h 2064"/>
                                    <a:gd name="T32" fmla="*/ 24 w 5400"/>
                                    <a:gd name="T33" fmla="*/ 1176 h 2064"/>
                                    <a:gd name="T34" fmla="*/ 24 w 5400"/>
                                    <a:gd name="T35" fmla="*/ 1225 h 2064"/>
                                    <a:gd name="T36" fmla="*/ 63 w 5400"/>
                                    <a:gd name="T37" fmla="*/ 1283 h 2064"/>
                                    <a:gd name="T38" fmla="*/ 24 w 5400"/>
                                    <a:gd name="T39" fmla="*/ 1342 h 2064"/>
                                    <a:gd name="T40" fmla="*/ 24 w 5400"/>
                                    <a:gd name="T41" fmla="*/ 1391 h 2064"/>
                                    <a:gd name="T42" fmla="*/ 63 w 5400"/>
                                    <a:gd name="T43" fmla="*/ 1450 h 2064"/>
                                    <a:gd name="T44" fmla="*/ 24 w 5400"/>
                                    <a:gd name="T45" fmla="*/ 1508 h 2064"/>
                                    <a:gd name="T46" fmla="*/ 24 w 5400"/>
                                    <a:gd name="T47" fmla="*/ 1557 h 2064"/>
                                    <a:gd name="T48" fmla="*/ 63 w 5400"/>
                                    <a:gd name="T49" fmla="*/ 1616 h 2064"/>
                                    <a:gd name="T50" fmla="*/ 24 w 5400"/>
                                    <a:gd name="T51" fmla="*/ 1675 h 2064"/>
                                    <a:gd name="T52" fmla="*/ 69 w 5400"/>
                                    <a:gd name="T53" fmla="*/ 1855 h 2064"/>
                                    <a:gd name="T54" fmla="*/ 207 w 5400"/>
                                    <a:gd name="T55" fmla="*/ 1994 h 2064"/>
                                    <a:gd name="T56" fmla="*/ 5192 w 5400"/>
                                    <a:gd name="T57" fmla="*/ 1994 h 2064"/>
                                    <a:gd name="T58" fmla="*/ 5330 w 5400"/>
                                    <a:gd name="T59" fmla="*/ 1855 h 2064"/>
                                    <a:gd name="T60" fmla="*/ 5375 w 5400"/>
                                    <a:gd name="T61" fmla="*/ 1675 h 2064"/>
                                    <a:gd name="T62" fmla="*/ 5336 w 5400"/>
                                    <a:gd name="T63" fmla="*/ 1616 h 2064"/>
                                    <a:gd name="T64" fmla="*/ 5375 w 5400"/>
                                    <a:gd name="T65" fmla="*/ 1557 h 2064"/>
                                    <a:gd name="T66" fmla="*/ 5375 w 5400"/>
                                    <a:gd name="T67" fmla="*/ 1508 h 2064"/>
                                    <a:gd name="T68" fmla="*/ 5336 w 5400"/>
                                    <a:gd name="T69" fmla="*/ 1450 h 2064"/>
                                    <a:gd name="T70" fmla="*/ 5375 w 5400"/>
                                    <a:gd name="T71" fmla="*/ 1391 h 2064"/>
                                    <a:gd name="T72" fmla="*/ 5375 w 5400"/>
                                    <a:gd name="T73" fmla="*/ 1342 h 2064"/>
                                    <a:gd name="T74" fmla="*/ 5336 w 5400"/>
                                    <a:gd name="T75" fmla="*/ 1283 h 2064"/>
                                    <a:gd name="T76" fmla="*/ 5375 w 5400"/>
                                    <a:gd name="T77" fmla="*/ 1225 h 2064"/>
                                    <a:gd name="T78" fmla="*/ 5375 w 5400"/>
                                    <a:gd name="T79" fmla="*/ 1176 h 2064"/>
                                    <a:gd name="T80" fmla="*/ 5336 w 5400"/>
                                    <a:gd name="T81" fmla="*/ 1117 h 2064"/>
                                    <a:gd name="T82" fmla="*/ 5375 w 5400"/>
                                    <a:gd name="T83" fmla="*/ 1058 h 2064"/>
                                    <a:gd name="T84" fmla="*/ 5375 w 5400"/>
                                    <a:gd name="T85" fmla="*/ 1009 h 2064"/>
                                    <a:gd name="T86" fmla="*/ 5336 w 5400"/>
                                    <a:gd name="T87" fmla="*/ 951 h 2064"/>
                                    <a:gd name="T88" fmla="*/ 5375 w 5400"/>
                                    <a:gd name="T89" fmla="*/ 892 h 2064"/>
                                    <a:gd name="T90" fmla="*/ 5375 w 5400"/>
                                    <a:gd name="T91" fmla="*/ 843 h 2064"/>
                                    <a:gd name="T92" fmla="*/ 5336 w 5400"/>
                                    <a:gd name="T93" fmla="*/ 784 h 2064"/>
                                    <a:gd name="T94" fmla="*/ 5375 w 5400"/>
                                    <a:gd name="T95" fmla="*/ 726 h 2064"/>
                                    <a:gd name="T96" fmla="*/ 5375 w 5400"/>
                                    <a:gd name="T97" fmla="*/ 677 h 2064"/>
                                    <a:gd name="T98" fmla="*/ 5336 w 5400"/>
                                    <a:gd name="T99" fmla="*/ 618 h 2064"/>
                                    <a:gd name="T100" fmla="*/ 5375 w 5400"/>
                                    <a:gd name="T101" fmla="*/ 559 h 2064"/>
                                    <a:gd name="T102" fmla="*/ 5375 w 5400"/>
                                    <a:gd name="T103" fmla="*/ 510 h 2064"/>
                                    <a:gd name="T104" fmla="*/ 5336 w 5400"/>
                                    <a:gd name="T105" fmla="*/ 452 h 2064"/>
                                    <a:gd name="T106" fmla="*/ 5375 w 5400"/>
                                    <a:gd name="T107" fmla="*/ 393 h 2064"/>
                                    <a:gd name="T108" fmla="*/ 5330 w 5400"/>
                                    <a:gd name="T109" fmla="*/ 207 h 2064"/>
                                    <a:gd name="T110" fmla="*/ 5192 w 5400"/>
                                    <a:gd name="T111" fmla="*/ 69 h 2064"/>
                                  </a:gdLst>
                                  <a:ahLst/>
                                  <a:cxnLst>
                                    <a:cxn ang="0">
                                      <a:pos x="T0" y="T1"/>
                                    </a:cxn>
                                    <a:cxn ang="0">
                                      <a:pos x="T2" y="T3"/>
                                    </a:cxn>
                                    <a:cxn ang="0">
                                      <a:pos x="T4" y="T5"/>
                                    </a:cxn>
                                    <a:cxn ang="0">
                                      <a:pos x="T6" y="T7"/>
                                    </a:cxn>
                                    <a:cxn ang="0">
                                      <a:pos x="T8" y="T9"/>
                                    </a:cxn>
                                    <a:cxn ang="0">
                                      <a:pos x="T10" y="T11"/>
                                    </a:cxn>
                                    <a:cxn ang="0">
                                      <a:pos x="T12" y="T13"/>
                                    </a:cxn>
                                    <a:cxn ang="0">
                                      <a:pos x="T14" y="T15"/>
                                    </a:cxn>
                                    <a:cxn ang="0">
                                      <a:pos x="T16" y="T17"/>
                                    </a:cxn>
                                    <a:cxn ang="0">
                                      <a:pos x="T18" y="T19"/>
                                    </a:cxn>
                                    <a:cxn ang="0">
                                      <a:pos x="T20" y="T21"/>
                                    </a:cxn>
                                    <a:cxn ang="0">
                                      <a:pos x="T22" y="T23"/>
                                    </a:cxn>
                                    <a:cxn ang="0">
                                      <a:pos x="T24" y="T25"/>
                                    </a:cxn>
                                    <a:cxn ang="0">
                                      <a:pos x="T26" y="T27"/>
                                    </a:cxn>
                                    <a:cxn ang="0">
                                      <a:pos x="T28" y="T29"/>
                                    </a:cxn>
                                    <a:cxn ang="0">
                                      <a:pos x="T30" y="T31"/>
                                    </a:cxn>
                                    <a:cxn ang="0">
                                      <a:pos x="T32" y="T33"/>
                                    </a:cxn>
                                    <a:cxn ang="0">
                                      <a:pos x="T34" y="T35"/>
                                    </a:cxn>
                                    <a:cxn ang="0">
                                      <a:pos x="T36" y="T37"/>
                                    </a:cxn>
                                    <a:cxn ang="0">
                                      <a:pos x="T38" y="T39"/>
                                    </a:cxn>
                                    <a:cxn ang="0">
                                      <a:pos x="T40" y="T41"/>
                                    </a:cxn>
                                    <a:cxn ang="0">
                                      <a:pos x="T42" y="T43"/>
                                    </a:cxn>
                                    <a:cxn ang="0">
                                      <a:pos x="T44" y="T45"/>
                                    </a:cxn>
                                    <a:cxn ang="0">
                                      <a:pos x="T46" y="T47"/>
                                    </a:cxn>
                                    <a:cxn ang="0">
                                      <a:pos x="T48" y="T49"/>
                                    </a:cxn>
                                    <a:cxn ang="0">
                                      <a:pos x="T50" y="T51"/>
                                    </a:cxn>
                                    <a:cxn ang="0">
                                      <a:pos x="T52" y="T53"/>
                                    </a:cxn>
                                    <a:cxn ang="0">
                                      <a:pos x="T54" y="T55"/>
                                    </a:cxn>
                                    <a:cxn ang="0">
                                      <a:pos x="T56" y="T57"/>
                                    </a:cxn>
                                    <a:cxn ang="0">
                                      <a:pos x="T58" y="T59"/>
                                    </a:cxn>
                                    <a:cxn ang="0">
                                      <a:pos x="T60" y="T61"/>
                                    </a:cxn>
                                    <a:cxn ang="0">
                                      <a:pos x="T62" y="T63"/>
                                    </a:cxn>
                                    <a:cxn ang="0">
                                      <a:pos x="T64" y="T65"/>
                                    </a:cxn>
                                    <a:cxn ang="0">
                                      <a:pos x="T66" y="T67"/>
                                    </a:cxn>
                                    <a:cxn ang="0">
                                      <a:pos x="T68" y="T69"/>
                                    </a:cxn>
                                    <a:cxn ang="0">
                                      <a:pos x="T70" y="T71"/>
                                    </a:cxn>
                                    <a:cxn ang="0">
                                      <a:pos x="T72" y="T73"/>
                                    </a:cxn>
                                    <a:cxn ang="0">
                                      <a:pos x="T74" y="T75"/>
                                    </a:cxn>
                                    <a:cxn ang="0">
                                      <a:pos x="T76" y="T77"/>
                                    </a:cxn>
                                    <a:cxn ang="0">
                                      <a:pos x="T78" y="T79"/>
                                    </a:cxn>
                                    <a:cxn ang="0">
                                      <a:pos x="T80" y="T81"/>
                                    </a:cxn>
                                    <a:cxn ang="0">
                                      <a:pos x="T82" y="T83"/>
                                    </a:cxn>
                                    <a:cxn ang="0">
                                      <a:pos x="T84" y="T85"/>
                                    </a:cxn>
                                    <a:cxn ang="0">
                                      <a:pos x="T86" y="T87"/>
                                    </a:cxn>
                                    <a:cxn ang="0">
                                      <a:pos x="T88" y="T89"/>
                                    </a:cxn>
                                    <a:cxn ang="0">
                                      <a:pos x="T90" y="T91"/>
                                    </a:cxn>
                                    <a:cxn ang="0">
                                      <a:pos x="T92" y="T93"/>
                                    </a:cxn>
                                    <a:cxn ang="0">
                                      <a:pos x="T94" y="T95"/>
                                    </a:cxn>
                                    <a:cxn ang="0">
                                      <a:pos x="T96" y="T97"/>
                                    </a:cxn>
                                    <a:cxn ang="0">
                                      <a:pos x="T98" y="T99"/>
                                    </a:cxn>
                                    <a:cxn ang="0">
                                      <a:pos x="T100" y="T101"/>
                                    </a:cxn>
                                    <a:cxn ang="0">
                                      <a:pos x="T102" y="T103"/>
                                    </a:cxn>
                                    <a:cxn ang="0">
                                      <a:pos x="T104" y="T105"/>
                                    </a:cxn>
                                    <a:cxn ang="0">
                                      <a:pos x="T106" y="T107"/>
                                    </a:cxn>
                                    <a:cxn ang="0">
                                      <a:pos x="T108" y="T109"/>
                                    </a:cxn>
                                    <a:cxn ang="0">
                                      <a:pos x="T110" y="T111"/>
                                    </a:cxn>
                                  </a:cxnLst>
                                  <a:rect l="0" t="0" r="r" b="b"/>
                                  <a:pathLst>
                                    <a:path w="5400" h="2064">
                                      <a:moveTo>
                                        <a:pt x="5181" y="0"/>
                                      </a:moveTo>
                                      <a:lnTo>
                                        <a:pt x="218" y="0"/>
                                      </a:lnTo>
                                      <a:lnTo>
                                        <a:pt x="207" y="69"/>
                                      </a:lnTo>
                                      <a:lnTo>
                                        <a:pt x="176" y="129"/>
                                      </a:lnTo>
                                      <a:lnTo>
                                        <a:pt x="129" y="176"/>
                                      </a:lnTo>
                                      <a:lnTo>
                                        <a:pt x="69" y="207"/>
                                      </a:lnTo>
                                      <a:lnTo>
                                        <a:pt x="0" y="218"/>
                                      </a:lnTo>
                                      <a:lnTo>
                                        <a:pt x="0" y="388"/>
                                      </a:lnTo>
                                      <a:lnTo>
                                        <a:pt x="24" y="393"/>
                                      </a:lnTo>
                                      <a:lnTo>
                                        <a:pt x="44" y="407"/>
                                      </a:lnTo>
                                      <a:lnTo>
                                        <a:pt x="58" y="427"/>
                                      </a:lnTo>
                                      <a:lnTo>
                                        <a:pt x="63" y="452"/>
                                      </a:lnTo>
                                      <a:lnTo>
                                        <a:pt x="58" y="476"/>
                                      </a:lnTo>
                                      <a:lnTo>
                                        <a:pt x="44" y="497"/>
                                      </a:lnTo>
                                      <a:lnTo>
                                        <a:pt x="24" y="510"/>
                                      </a:lnTo>
                                      <a:lnTo>
                                        <a:pt x="0" y="515"/>
                                      </a:lnTo>
                                      <a:lnTo>
                                        <a:pt x="0" y="554"/>
                                      </a:lnTo>
                                      <a:lnTo>
                                        <a:pt x="24" y="559"/>
                                      </a:lnTo>
                                      <a:lnTo>
                                        <a:pt x="44" y="573"/>
                                      </a:lnTo>
                                      <a:lnTo>
                                        <a:pt x="58" y="593"/>
                                      </a:lnTo>
                                      <a:lnTo>
                                        <a:pt x="63" y="618"/>
                                      </a:lnTo>
                                      <a:lnTo>
                                        <a:pt x="58" y="643"/>
                                      </a:lnTo>
                                      <a:lnTo>
                                        <a:pt x="44" y="663"/>
                                      </a:lnTo>
                                      <a:lnTo>
                                        <a:pt x="24" y="677"/>
                                      </a:lnTo>
                                      <a:lnTo>
                                        <a:pt x="0" y="682"/>
                                      </a:lnTo>
                                      <a:lnTo>
                                        <a:pt x="0" y="721"/>
                                      </a:lnTo>
                                      <a:lnTo>
                                        <a:pt x="24" y="726"/>
                                      </a:lnTo>
                                      <a:lnTo>
                                        <a:pt x="44" y="739"/>
                                      </a:lnTo>
                                      <a:lnTo>
                                        <a:pt x="58" y="759"/>
                                      </a:lnTo>
                                      <a:lnTo>
                                        <a:pt x="63" y="784"/>
                                      </a:lnTo>
                                      <a:lnTo>
                                        <a:pt x="58" y="809"/>
                                      </a:lnTo>
                                      <a:lnTo>
                                        <a:pt x="44" y="829"/>
                                      </a:lnTo>
                                      <a:lnTo>
                                        <a:pt x="24" y="843"/>
                                      </a:lnTo>
                                      <a:lnTo>
                                        <a:pt x="0" y="848"/>
                                      </a:lnTo>
                                      <a:lnTo>
                                        <a:pt x="0" y="887"/>
                                      </a:lnTo>
                                      <a:lnTo>
                                        <a:pt x="24" y="892"/>
                                      </a:lnTo>
                                      <a:lnTo>
                                        <a:pt x="44" y="906"/>
                                      </a:lnTo>
                                      <a:lnTo>
                                        <a:pt x="58" y="926"/>
                                      </a:lnTo>
                                      <a:lnTo>
                                        <a:pt x="63" y="951"/>
                                      </a:lnTo>
                                      <a:lnTo>
                                        <a:pt x="58" y="975"/>
                                      </a:lnTo>
                                      <a:lnTo>
                                        <a:pt x="44" y="996"/>
                                      </a:lnTo>
                                      <a:lnTo>
                                        <a:pt x="24" y="1009"/>
                                      </a:lnTo>
                                      <a:lnTo>
                                        <a:pt x="0" y="1014"/>
                                      </a:lnTo>
                                      <a:lnTo>
                                        <a:pt x="0" y="1053"/>
                                      </a:lnTo>
                                      <a:lnTo>
                                        <a:pt x="24" y="1058"/>
                                      </a:lnTo>
                                      <a:lnTo>
                                        <a:pt x="44" y="1072"/>
                                      </a:lnTo>
                                      <a:lnTo>
                                        <a:pt x="58" y="1092"/>
                                      </a:lnTo>
                                      <a:lnTo>
                                        <a:pt x="63" y="1117"/>
                                      </a:lnTo>
                                      <a:lnTo>
                                        <a:pt x="58" y="1142"/>
                                      </a:lnTo>
                                      <a:lnTo>
                                        <a:pt x="44" y="1162"/>
                                      </a:lnTo>
                                      <a:lnTo>
                                        <a:pt x="24" y="1176"/>
                                      </a:lnTo>
                                      <a:lnTo>
                                        <a:pt x="0" y="1181"/>
                                      </a:lnTo>
                                      <a:lnTo>
                                        <a:pt x="0" y="1220"/>
                                      </a:lnTo>
                                      <a:lnTo>
                                        <a:pt x="24" y="1225"/>
                                      </a:lnTo>
                                      <a:lnTo>
                                        <a:pt x="44" y="1238"/>
                                      </a:lnTo>
                                      <a:lnTo>
                                        <a:pt x="58" y="1258"/>
                                      </a:lnTo>
                                      <a:lnTo>
                                        <a:pt x="63" y="1283"/>
                                      </a:lnTo>
                                      <a:lnTo>
                                        <a:pt x="58" y="1308"/>
                                      </a:lnTo>
                                      <a:lnTo>
                                        <a:pt x="44" y="1328"/>
                                      </a:lnTo>
                                      <a:lnTo>
                                        <a:pt x="24" y="1342"/>
                                      </a:lnTo>
                                      <a:lnTo>
                                        <a:pt x="0" y="1347"/>
                                      </a:lnTo>
                                      <a:lnTo>
                                        <a:pt x="0" y="1386"/>
                                      </a:lnTo>
                                      <a:lnTo>
                                        <a:pt x="24" y="1391"/>
                                      </a:lnTo>
                                      <a:lnTo>
                                        <a:pt x="44" y="1405"/>
                                      </a:lnTo>
                                      <a:lnTo>
                                        <a:pt x="58" y="1425"/>
                                      </a:lnTo>
                                      <a:lnTo>
                                        <a:pt x="63" y="1450"/>
                                      </a:lnTo>
                                      <a:lnTo>
                                        <a:pt x="58" y="1474"/>
                                      </a:lnTo>
                                      <a:lnTo>
                                        <a:pt x="44" y="1495"/>
                                      </a:lnTo>
                                      <a:lnTo>
                                        <a:pt x="24" y="1508"/>
                                      </a:lnTo>
                                      <a:lnTo>
                                        <a:pt x="0" y="1513"/>
                                      </a:lnTo>
                                      <a:lnTo>
                                        <a:pt x="0" y="1552"/>
                                      </a:lnTo>
                                      <a:lnTo>
                                        <a:pt x="24" y="1557"/>
                                      </a:lnTo>
                                      <a:lnTo>
                                        <a:pt x="44" y="1571"/>
                                      </a:lnTo>
                                      <a:lnTo>
                                        <a:pt x="58" y="1591"/>
                                      </a:lnTo>
                                      <a:lnTo>
                                        <a:pt x="63" y="1616"/>
                                      </a:lnTo>
                                      <a:lnTo>
                                        <a:pt x="58" y="1641"/>
                                      </a:lnTo>
                                      <a:lnTo>
                                        <a:pt x="44" y="1661"/>
                                      </a:lnTo>
                                      <a:lnTo>
                                        <a:pt x="24" y="1675"/>
                                      </a:lnTo>
                                      <a:lnTo>
                                        <a:pt x="0" y="1680"/>
                                      </a:lnTo>
                                      <a:lnTo>
                                        <a:pt x="0" y="1844"/>
                                      </a:lnTo>
                                      <a:lnTo>
                                        <a:pt x="69" y="1855"/>
                                      </a:lnTo>
                                      <a:lnTo>
                                        <a:pt x="129" y="1886"/>
                                      </a:lnTo>
                                      <a:lnTo>
                                        <a:pt x="176" y="1933"/>
                                      </a:lnTo>
                                      <a:lnTo>
                                        <a:pt x="207" y="1994"/>
                                      </a:lnTo>
                                      <a:lnTo>
                                        <a:pt x="218" y="2063"/>
                                      </a:lnTo>
                                      <a:lnTo>
                                        <a:pt x="5181" y="2063"/>
                                      </a:lnTo>
                                      <a:lnTo>
                                        <a:pt x="5192" y="1994"/>
                                      </a:lnTo>
                                      <a:lnTo>
                                        <a:pt x="5223" y="1933"/>
                                      </a:lnTo>
                                      <a:lnTo>
                                        <a:pt x="5270" y="1886"/>
                                      </a:lnTo>
                                      <a:lnTo>
                                        <a:pt x="5330" y="1855"/>
                                      </a:lnTo>
                                      <a:lnTo>
                                        <a:pt x="5400" y="1844"/>
                                      </a:lnTo>
                                      <a:lnTo>
                                        <a:pt x="5400" y="1680"/>
                                      </a:lnTo>
                                      <a:lnTo>
                                        <a:pt x="5375" y="1675"/>
                                      </a:lnTo>
                                      <a:lnTo>
                                        <a:pt x="5355" y="1661"/>
                                      </a:lnTo>
                                      <a:lnTo>
                                        <a:pt x="5341" y="1641"/>
                                      </a:lnTo>
                                      <a:lnTo>
                                        <a:pt x="5336" y="1616"/>
                                      </a:lnTo>
                                      <a:lnTo>
                                        <a:pt x="5341" y="1591"/>
                                      </a:lnTo>
                                      <a:lnTo>
                                        <a:pt x="5355" y="1571"/>
                                      </a:lnTo>
                                      <a:lnTo>
                                        <a:pt x="5375" y="1557"/>
                                      </a:lnTo>
                                      <a:lnTo>
                                        <a:pt x="5400" y="1552"/>
                                      </a:lnTo>
                                      <a:lnTo>
                                        <a:pt x="5400" y="1513"/>
                                      </a:lnTo>
                                      <a:lnTo>
                                        <a:pt x="5375" y="1508"/>
                                      </a:lnTo>
                                      <a:lnTo>
                                        <a:pt x="5355" y="1495"/>
                                      </a:lnTo>
                                      <a:lnTo>
                                        <a:pt x="5341" y="1474"/>
                                      </a:lnTo>
                                      <a:lnTo>
                                        <a:pt x="5336" y="1450"/>
                                      </a:lnTo>
                                      <a:lnTo>
                                        <a:pt x="5341" y="1425"/>
                                      </a:lnTo>
                                      <a:lnTo>
                                        <a:pt x="5355" y="1405"/>
                                      </a:lnTo>
                                      <a:lnTo>
                                        <a:pt x="5375" y="1391"/>
                                      </a:lnTo>
                                      <a:lnTo>
                                        <a:pt x="5400" y="1386"/>
                                      </a:lnTo>
                                      <a:lnTo>
                                        <a:pt x="5400" y="1347"/>
                                      </a:lnTo>
                                      <a:lnTo>
                                        <a:pt x="5375" y="1342"/>
                                      </a:lnTo>
                                      <a:lnTo>
                                        <a:pt x="5355" y="1328"/>
                                      </a:lnTo>
                                      <a:lnTo>
                                        <a:pt x="5341" y="1308"/>
                                      </a:lnTo>
                                      <a:lnTo>
                                        <a:pt x="5336" y="1283"/>
                                      </a:lnTo>
                                      <a:lnTo>
                                        <a:pt x="5341" y="1258"/>
                                      </a:lnTo>
                                      <a:lnTo>
                                        <a:pt x="5355" y="1238"/>
                                      </a:lnTo>
                                      <a:lnTo>
                                        <a:pt x="5375" y="1225"/>
                                      </a:lnTo>
                                      <a:lnTo>
                                        <a:pt x="5400" y="1220"/>
                                      </a:lnTo>
                                      <a:lnTo>
                                        <a:pt x="5400" y="1181"/>
                                      </a:lnTo>
                                      <a:lnTo>
                                        <a:pt x="5375" y="1176"/>
                                      </a:lnTo>
                                      <a:lnTo>
                                        <a:pt x="5355" y="1162"/>
                                      </a:lnTo>
                                      <a:lnTo>
                                        <a:pt x="5341" y="1142"/>
                                      </a:lnTo>
                                      <a:lnTo>
                                        <a:pt x="5336" y="1117"/>
                                      </a:lnTo>
                                      <a:lnTo>
                                        <a:pt x="5341" y="1092"/>
                                      </a:lnTo>
                                      <a:lnTo>
                                        <a:pt x="5355" y="1072"/>
                                      </a:lnTo>
                                      <a:lnTo>
                                        <a:pt x="5375" y="1058"/>
                                      </a:lnTo>
                                      <a:lnTo>
                                        <a:pt x="5400" y="1053"/>
                                      </a:lnTo>
                                      <a:lnTo>
                                        <a:pt x="5400" y="1014"/>
                                      </a:lnTo>
                                      <a:lnTo>
                                        <a:pt x="5375" y="1009"/>
                                      </a:lnTo>
                                      <a:lnTo>
                                        <a:pt x="5355" y="996"/>
                                      </a:lnTo>
                                      <a:lnTo>
                                        <a:pt x="5341" y="975"/>
                                      </a:lnTo>
                                      <a:lnTo>
                                        <a:pt x="5336" y="951"/>
                                      </a:lnTo>
                                      <a:lnTo>
                                        <a:pt x="5341" y="926"/>
                                      </a:lnTo>
                                      <a:lnTo>
                                        <a:pt x="5355" y="906"/>
                                      </a:lnTo>
                                      <a:lnTo>
                                        <a:pt x="5375" y="892"/>
                                      </a:lnTo>
                                      <a:lnTo>
                                        <a:pt x="5400" y="887"/>
                                      </a:lnTo>
                                      <a:lnTo>
                                        <a:pt x="5400" y="848"/>
                                      </a:lnTo>
                                      <a:lnTo>
                                        <a:pt x="5375" y="843"/>
                                      </a:lnTo>
                                      <a:lnTo>
                                        <a:pt x="5355" y="829"/>
                                      </a:lnTo>
                                      <a:lnTo>
                                        <a:pt x="5341" y="809"/>
                                      </a:lnTo>
                                      <a:lnTo>
                                        <a:pt x="5336" y="784"/>
                                      </a:lnTo>
                                      <a:lnTo>
                                        <a:pt x="5341" y="759"/>
                                      </a:lnTo>
                                      <a:lnTo>
                                        <a:pt x="5355" y="739"/>
                                      </a:lnTo>
                                      <a:lnTo>
                                        <a:pt x="5375" y="726"/>
                                      </a:lnTo>
                                      <a:lnTo>
                                        <a:pt x="5400" y="721"/>
                                      </a:lnTo>
                                      <a:lnTo>
                                        <a:pt x="5400" y="682"/>
                                      </a:lnTo>
                                      <a:lnTo>
                                        <a:pt x="5375" y="677"/>
                                      </a:lnTo>
                                      <a:lnTo>
                                        <a:pt x="5355" y="663"/>
                                      </a:lnTo>
                                      <a:lnTo>
                                        <a:pt x="5341" y="643"/>
                                      </a:lnTo>
                                      <a:lnTo>
                                        <a:pt x="5336" y="618"/>
                                      </a:lnTo>
                                      <a:lnTo>
                                        <a:pt x="5341" y="593"/>
                                      </a:lnTo>
                                      <a:lnTo>
                                        <a:pt x="5355" y="573"/>
                                      </a:lnTo>
                                      <a:lnTo>
                                        <a:pt x="5375" y="559"/>
                                      </a:lnTo>
                                      <a:lnTo>
                                        <a:pt x="5400" y="554"/>
                                      </a:lnTo>
                                      <a:lnTo>
                                        <a:pt x="5400" y="515"/>
                                      </a:lnTo>
                                      <a:lnTo>
                                        <a:pt x="5375" y="510"/>
                                      </a:lnTo>
                                      <a:lnTo>
                                        <a:pt x="5355" y="497"/>
                                      </a:lnTo>
                                      <a:lnTo>
                                        <a:pt x="5341" y="476"/>
                                      </a:lnTo>
                                      <a:lnTo>
                                        <a:pt x="5336" y="452"/>
                                      </a:lnTo>
                                      <a:lnTo>
                                        <a:pt x="5341" y="427"/>
                                      </a:lnTo>
                                      <a:lnTo>
                                        <a:pt x="5355" y="407"/>
                                      </a:lnTo>
                                      <a:lnTo>
                                        <a:pt x="5375" y="393"/>
                                      </a:lnTo>
                                      <a:lnTo>
                                        <a:pt x="5400" y="388"/>
                                      </a:lnTo>
                                      <a:lnTo>
                                        <a:pt x="5400" y="218"/>
                                      </a:lnTo>
                                      <a:lnTo>
                                        <a:pt x="5330" y="207"/>
                                      </a:lnTo>
                                      <a:lnTo>
                                        <a:pt x="5270" y="176"/>
                                      </a:lnTo>
                                      <a:lnTo>
                                        <a:pt x="5223" y="129"/>
                                      </a:lnTo>
                                      <a:lnTo>
                                        <a:pt x="5192" y="69"/>
                                      </a:lnTo>
                                      <a:lnTo>
                                        <a:pt x="5181" y="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chemeClr val="accent6"/>
                                </a:solidFill>
                                <a:ln>
                                  <a:noFill/>
                                </a:ln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301" name="Rectangle 301" descr="Picture placeholder."/>
                              <wps:cNvSpPr/>
                              <wps:spPr>
                                <a:xfrm>
                                  <a:off x="252845" y="93518"/>
                                  <a:ext cx="2209165" cy="1129665"/>
                                </a:xfrm>
                                <a:prstGeom prst="rect">
                                  <a:avLst/>
                                </a:prstGeom>
                                <a:blipFill dpi="0" rotWithShape="1">
                                  <a:blip r:embed="rId9" cstate="email">
                                    <a:duotone>
                                      <a:schemeClr val="accent6">
                                        <a:shade val="45000"/>
                                        <a:satMod val="135000"/>
                                      </a:schemeClr>
                                      <a:prstClr val="white"/>
                                    </a:duotone>
                                    <a:extLst>
                                      <a:ext uri="{28A0092B-C50C-407E-A947-70E740481C1C}">
                                        <a14:useLocalDpi xmlns:a14="http://schemas.microsoft.com/office/drawing/2010/main"/>
                                      </a:ext>
                                    </a:extLst>
                                  </a:blip>
                                  <a:srcRect/>
                                  <a:tile tx="0" ty="0" sx="100000" sy="100000" flip="none" algn="tl"/>
                                </a:blipFill>
                                <a:ln>
                                  <a:noFill/>
                                </a:ln>
                              </wps:spPr>
                              <wps:style>
                                <a:lnRef idx="2">
                                  <a:schemeClr val="accent1">
                                    <a:shade val="50000"/>
                                  </a:schemeClr>
                                </a:lnRef>
                                <a:fillRef idx="1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lt1"/>
                                </a:fontRef>
                              </wps:style>
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  <wps:wsp>
                              <wps:cNvPr id="303" name="Freeform 4"/>
                              <wps:cNvSpPr>
                                <a:spLocks/>
                              </wps:cNvSpPr>
                              <wps:spPr bwMode="auto">
                                <a:xfrm>
                                  <a:off x="2958117" y="93518"/>
                                  <a:ext cx="12700" cy="1127760"/>
                                </a:xfrm>
                                <a:custGeom>
                                  <a:avLst/>
                                  <a:gdLst>
                                    <a:gd name="T0" fmla="*/ 0 w 20"/>
                                    <a:gd name="T1" fmla="*/ 1775 h 1776"/>
                                    <a:gd name="T2" fmla="*/ 0 w 20"/>
                                    <a:gd name="T3" fmla="*/ 0 h 1776"/>
                                  </a:gdLst>
                                  <a:ahLst/>
                                  <a:cxnLst>
                                    <a:cxn ang="0">
                                      <a:pos x="T0" y="T1"/>
                                    </a:cxn>
                                    <a:cxn ang="0">
                                      <a:pos x="T2" y="T3"/>
                                    </a:cxn>
                                  </a:cxnLst>
                                  <a:rect l="0" t="0" r="r" b="b"/>
                                  <a:pathLst>
                                    <a:path w="20" h="1776">
                                      <a:moveTo>
                                        <a:pt x="0" y="1775"/>
                                      </a:moveTo>
                                      <a:lnTo>
                                        <a:pt x="0" y="0"/>
                                      </a:lnTo>
                                    </a:path>
                                  </a:pathLst>
                                </a:custGeom>
                                <a:noFill/>
                                <a:ln w="12700">
                                  <a:solidFill>
                                    <a:schemeClr val="accent1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solidFill>
                                        <a:srgbClr val="FFFFFF"/>
                                      </a:solidFill>
                                    </a14:hiddenFill>
                                  </a:ext>
                                </a:extLst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304" name="Text Box 9"/>
                              <wps:cNvSpPr txBox="1">
                                <a:spLocks noChangeArrowheads="1"/>
                              </wps:cNvSpPr>
                              <wps:spPr bwMode="auto">
                                <a:xfrm>
                                  <a:off x="349827" y="187036"/>
                                  <a:ext cx="1565910" cy="533400"/>
                                </a:xfrm>
                                <a:prstGeom prst="rect">
                                  <a:avLst/>
                                </a:prstGeom>
                                <a:solidFill>
                                  <a:schemeClr val="accent3"/>
                                </a:solidFill>
                                <a:ln>
                                  <a:noFill/>
                                </a:ln>
                              </wps:spPr>
                              <wps:txbx>
                                <w:txbxContent>
                                  <w:sdt>
                                    <w:sdtPr>
                                      <w:tag w:val="EventName"/>
                                      <w:id w:val="-1244713764"/>
                                      <w:showingPlcHdr/>
                                      <w:dataBinding w:prefixMappings="xmlns:ns0='http://purl.org/dc/elements/1.1/' xmlns:ns1='http://schemas.openxmlformats.org/package/2006/metadata/core-properties' " w:xpath="/ns1:coreProperties[1]/ns0:creator[1]" w:storeItemID="{6C3C8BC8-F283-45AE-878A-BAB7291924A1}"/>
                                      <w15:appearance w15:val="hidden"/>
                                      <w:text/>
                                    </w:sdtPr>
                                    <w:sdtEndPr/>
                                    <w:sdtContent>
                                      <w:p w:rsidR="00B53290" w:rsidRDefault="00713653" w:rsidP="00B53290">
                                        <w:pPr>
                                          <w:pStyle w:val="Title"/>
                                        </w:pPr>
                                        <w:r>
                                          <w:t xml:space="preserve">     </w:t>
                                        </w:r>
                                      </w:p>
                                    </w:sdtContent>
                                  </w:sdt>
                                  <w:p w:rsidR="00B53290" w:rsidRPr="008C7094" w:rsidRDefault="00B53290" w:rsidP="00B53290">
                                    <w:pPr>
                                      <w:pStyle w:val="Title"/>
                                      <w:rPr>
                                        <w:color w:val="262262" w:themeColor="accent6"/>
                                      </w:rPr>
                                    </w:pPr>
                                  </w:p>
                                </w:txbxContent>
                              </wps:txbx>
                              <wps:bodyPr rot="0" vert="horz" wrap="square" lIns="0" tIns="0" rIns="0" bIns="0" anchor="t" anchorCtr="0" upright="1">
                                <a:noAutofit/>
                              </wps:bodyPr>
                            </wps:wsp>
                            <wps:wsp>
                              <wps:cNvPr id="305" name="Text Box 10"/>
                              <wps:cNvSpPr txBox="1">
                                <a:spLocks noChangeArrowheads="1"/>
                              </wps:cNvSpPr>
                              <wps:spPr bwMode="auto">
                                <a:xfrm>
                                  <a:off x="2684490" y="93518"/>
                                  <a:ext cx="210185" cy="1124712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solidFill>
                                        <a:srgbClr val="FFFFFF"/>
                                      </a:solidFill>
                                    </a14:hiddenFill>
                                  </a:ext>
                                  <a:ext uri="{91240B29-F687-4F45-9708-019B960494DF}">
                                    <a14:hiddenLine xmlns:a14="http://schemas.microsoft.com/office/drawing/2010/main" w="9525">
                                      <a:solidFill>
                                        <a:srgbClr val="000000"/>
                                      </a:solidFill>
                                      <a:miter lim="800000"/>
                                      <a:headEnd/>
                                      <a:tailEnd/>
                                    </a14:hiddenLine>
                                  </a:ext>
                                </a:extLst>
                              </wps:spPr>
                              <wps:txbx>
                                <w:txbxContent>
                                  <w:sdt>
                                    <w:sdtPr>
                                      <w:alias w:val="Date"/>
                                      <w:tag w:val=""/>
                                      <w:id w:val="1706061848"/>
                                      <w:showingPlcHdr/>
                                      <w:dataBinding w:prefixMappings="xmlns:ns0='http://schemas.openxmlformats.org/officeDocument/2006/extended-properties' " w:xpath="/ns0:Properties[1]/ns0:Manager[1]" w:storeItemID="{6668398D-A668-4E3E-A5EB-62B293D839F1}"/>
                                      <w15:appearance w15:val="hidden"/>
                                      <w:text/>
                                    </w:sdtPr>
                                    <w:sdtEndPr/>
                                    <w:sdtContent>
                                      <w:p w:rsidR="00B53290" w:rsidRPr="00B53290" w:rsidRDefault="00B53290" w:rsidP="00B53290">
                                        <w:pPr>
                                          <w:pStyle w:val="Subtitle"/>
                                        </w:pPr>
                                        <w:r w:rsidRPr="00B53290">
                                          <w:t>DATE</w:t>
                                        </w:r>
                                      </w:p>
                                    </w:sdtContent>
                                  </w:sdt>
                                  <w:p w:rsidR="00B53290" w:rsidRPr="004E6777" w:rsidRDefault="00B53290" w:rsidP="00B53290">
                                    <w:pPr>
                                      <w:pStyle w:val="Subtitle"/>
                                    </w:pPr>
                                  </w:p>
                                </w:txbxContent>
                              </wps:txbx>
                              <wps:bodyPr rot="0" vert="vert270" wrap="square" lIns="0" tIns="0" rIns="0" bIns="0" anchor="t" anchorCtr="0" upright="1">
                                <a:noAutofit/>
                              </wps:bodyPr>
                            </wps:wsp>
                            <wps:wsp>
                              <wps:cNvPr id="308" name="Text Box 11"/>
                              <wps:cNvSpPr txBox="1">
                                <a:spLocks noChangeArrowheads="1"/>
                              </wps:cNvSpPr>
                              <wps:spPr bwMode="auto">
                                <a:xfrm>
                                  <a:off x="3034317" y="93518"/>
                                  <a:ext cx="210185" cy="1124585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solidFill>
                                        <a:srgbClr val="FFFFFF"/>
                                      </a:solidFill>
                                    </a14:hiddenFill>
                                  </a:ext>
                                  <a:ext uri="{91240B29-F687-4F45-9708-019B960494DF}">
                                    <a14:hiddenLine xmlns:a14="http://schemas.microsoft.com/office/drawing/2010/main" w="9525">
                                      <a:solidFill>
                                        <a:srgbClr val="000000"/>
                                      </a:solidFill>
                                      <a:miter lim="800000"/>
                                      <a:headEnd/>
                                      <a:tailEnd/>
                                    </a14:hiddenLine>
                                  </a:ext>
                                </a:extLst>
                              </wps:spPr>
                              <wps:txbx>
                                <w:txbxContent>
                                  <w:sdt>
                                    <w:sdtPr>
                                      <w:alias w:val="Time"/>
                                      <w:tag w:val=""/>
                                      <w:id w:val="-712959414"/>
                                      <w:showingPlcHdr/>
                                      <w:dataBinding w:prefixMappings="xmlns:ns0='http://purl.org/dc/elements/1.1/' xmlns:ns1='http://schemas.openxmlformats.org/package/2006/metadata/core-properties' " w:xpath="/ns1:coreProperties[1]/ns1:contentStatus[1]" w:storeItemID="{6C3C8BC8-F283-45AE-878A-BAB7291924A1}"/>
                                      <w15:appearance w15:val="hidden"/>
                                      <w:text/>
                                    </w:sdtPr>
                                    <w:sdtEndPr/>
                                    <w:sdtContent>
                                      <w:p w:rsidR="00B53290" w:rsidRPr="00B53290" w:rsidRDefault="00B53290" w:rsidP="00B53290">
                                        <w:pPr>
                                          <w:pStyle w:val="Subtitle"/>
                                        </w:pPr>
                                        <w:r w:rsidRPr="00B53290">
                                          <w:t>TIME</w:t>
                                        </w:r>
                                      </w:p>
                                    </w:sdtContent>
                                  </w:sdt>
                                  <w:p w:rsidR="00B53290" w:rsidRDefault="00B53290" w:rsidP="00B53290">
                                    <w:pPr>
                                      <w:pStyle w:val="Subtitle"/>
                                    </w:pPr>
                                  </w:p>
                                </w:txbxContent>
                              </wps:txbx>
                              <wps:bodyPr rot="0" vert="vert270" wrap="square" lIns="0" tIns="0" rIns="0" bIns="0" anchor="t" anchorCtr="0" upright="1">
                                <a:noAutofit/>
                              </wps:bodyPr>
                            </wps:wsp>
                            <wps:wsp>
                              <wps:cNvPr id="309" name="Text Box 9"/>
                              <wps:cNvSpPr txBox="1">
                                <a:spLocks noChangeArrowheads="1"/>
                              </wps:cNvSpPr>
                              <wps:spPr bwMode="auto">
                                <a:xfrm>
                                  <a:off x="349827" y="831272"/>
                                  <a:ext cx="1565910" cy="255270"/>
                                </a:xfrm>
                                <a:prstGeom prst="rect">
                                  <a:avLst/>
                                </a:prstGeom>
                                <a:solidFill>
                                  <a:schemeClr val="accent3"/>
                                </a:solidFill>
                                <a:ln>
                                  <a:noFill/>
                                </a:ln>
                              </wps:spPr>
                              <wps:txbx>
                                <w:txbxContent>
                                  <w:p w:rsidR="00B53290" w:rsidRPr="008C7094" w:rsidRDefault="00B53290" w:rsidP="00B53290">
                                    <w:pPr>
                                      <w:pStyle w:val="Title"/>
                                      <w:rPr>
                                        <w:color w:val="262262" w:themeColor="accent6"/>
                                      </w:rPr>
                                    </w:pPr>
                                    <w:r w:rsidRPr="008C7094">
                                      <w:rPr>
                                        <w:color w:val="262262" w:themeColor="accent6"/>
                                      </w:rPr>
                                      <w:t>TICKET</w:t>
                                    </w:r>
                                  </w:p>
                                </w:txbxContent>
                              </wps:txbx>
                              <wps:bodyPr rot="0" vert="horz" wrap="square" lIns="0" tIns="0" rIns="0" bIns="0" anchor="t" anchorCtr="0" upright="1">
                                <a:noAutofit/>
                              </wps:bodyPr>
                            </wps:wsp>
                            <wps:wsp>
                              <wps:cNvPr id="310" name="Straight Connector 310"/>
                              <wps:cNvCnPr/>
                              <wps:spPr>
                                <a:xfrm>
                                  <a:off x="2559627" y="0"/>
                                  <a:ext cx="0" cy="1298163"/>
                                </a:xfrm>
                                <a:prstGeom prst="line">
                                  <a:avLst/>
                                </a:prstGeom>
                                <a:ln w="12700">
                                  <a:solidFill>
                                    <a:schemeClr val="bg1"/>
                                  </a:solidFill>
                                  <a:prstDash val="sysDash"/>
                                </a:ln>
                              </wps:spPr>
                              <wps:style>
                                <a:lnRef idx="1">
                                  <a:schemeClr val="accent1"/>
                                </a:lnRef>
                                <a:fillRef idx="0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tx1"/>
                                </a:fontRef>
                              </wps:style>
                              <wps:bodyPr/>
                            </wps:wsp>
                          </wpg:wgp>
                        </a:graphicData>
                      </a:graphic>
                    </wp:inline>
                  </w:drawing>
                </mc:Choice>
                <mc:Fallback>
                  <w:pict>
                    <v:group w14:anchorId="1BEA90F4" id="Group 299" o:spid="_x0000_s1062" style="width:270pt;height:103.2pt;mso-position-horizontal-relative:char;mso-position-vertical-relative:line" coordsize="34290,13106" o:gfxdata="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">
                      <v:shape id="Freeform 3" o:spid="_x0000_s1063" style="position:absolute;width:34290;height:13106;visibility:visible;mso-wrap-style:square;v-text-anchor:top" coordsize="5400,206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" path="m5181,l218,,207,69r-31,60l129,176,69,207,,218,,388r24,5l44,407r14,20l63,452r-5,24l44,497,24,510,,515r,39l24,559r20,14l58,593r5,25l58,643,44,663,24,677,,682r,39l24,726r20,13l58,759r5,25l58,809,44,829,24,843,,848r,39l24,892r20,14l58,926r5,25l58,975,44,996r-20,13l,1014r,39l24,1058r20,14l58,1092r5,25l58,1142r-14,20l24,1176,,1181r,39l24,1225r20,13l58,1258r5,25l58,1308r-14,20l24,1342,,1347r,39l24,1391r20,14l58,1425r5,25l58,1474r-14,21l24,1508,,1513r,39l24,1557r20,14l58,1591r5,25l58,1641r-14,20l24,1675,,1680r,164l69,1855r60,31l176,1933r31,61l218,2063r4963,l5192,1994r31,-61l5270,1886r60,-31l5400,1844r,-164l5375,1675r-20,-14l5341,1641r-5,-25l5341,1591r14,-20l5375,1557r25,-5l5400,1513r-25,-5l5355,1495r-14,-21l5336,1450r5,-25l5355,1405r20,-14l5400,1386r,-39l5375,1342r-20,-14l5341,1308r-5,-25l5341,1258r14,-20l5375,1225r25,-5l5400,1181r-25,-5l5355,1162r-14,-20l5336,1117r5,-25l5355,1072r20,-14l5400,1053r,-39l5375,1009r-20,-13l5341,975r-5,-24l5341,926r14,-20l5375,892r25,-5l5400,848r-25,-5l5355,829r-14,-20l5336,784r5,-25l5355,739r20,-13l5400,721r,-39l5375,677r-20,-14l5341,643r-5,-25l5341,593r14,-20l5375,559r25,-5l5400,515r-25,-5l5355,497r-14,-21l5336,452r5,-25l5355,407r20,-14l5400,388r,-170l5330,207r-60,-31l5223,129,5192,69,5181,xe" fillcolor="#262262 [3209]" stroked="f">
                        <v:path arrowok="t" o:connecttype="custom" o:connectlocs="131445,43815;43815,131445;15240,249555;40005,287020;15240,323850;15240,354965;40005,392430;15240,429895;15240,461010;40005,497840;15240,535305;15240,566420;40005,603885;15240,640715;15240,671830;40005,709295;15240,746760;15240,777875;40005,814705;15240,852170;15240,883285;40005,920750;15240,957580;15240,988695;40005,1026160;15240,1063625;43815,1177925;131445,1266190;3296920,1266190;3384550,1177925;3413125,1063625;3388360,1026160;3413125,988695;3413125,957580;3388360,920750;3413125,883285;3413125,852170;3388360,814705;3413125,777875;3413125,746760;3388360,709295;3413125,671830;3413125,640715;3388360,603885;3413125,566420;3413125,535305;3388360,497840;3413125,461010;3413125,429895;3388360,392430;3413125,354965;3413125,323850;3388360,287020;3413125,249555;3384550,131445;3296920,43815" o:connectangles="0,0,0,0,0,0,0,0,0,0,0,0,0,0,0,0,0,0,0,0,0,0,0,0,0,0,0,0,0,0,0,0,0,0,0,0,0,0,0,0,0,0,0,0,0,0,0,0,0,0,0,0,0,0,0,0"/>
                      </v:shape>
                      <v:rect id="Rectangle 301" o:spid="_x0000_s1064" alt="Picture placeholder." style="position:absolute;left:2528;top:935;width:22092;height:11296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" stroked="f" strokeweight="1pt">
                        <v:fill r:id="rId10" o:title="Picture placeholder" recolor="t" rotate="t" type="tile"/>
                        <v:imagedata recolortarget="#110f2b [1449]"/>
                      </v:rect>
                      <v:shape id="Freeform 4" o:spid="_x0000_s1065" style="position:absolute;left:29581;top:935;width:127;height:11277;visibility:visible;mso-wrap-style:square;v-text-anchor:top" coordsize="20,177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" path="m,1775l,e" filled="f" strokecolor="#efc01b [3204]" strokeweight="1pt">
                        <v:path arrowok="t" o:connecttype="custom" o:connectlocs="0,1127125;0,0" o:connectangles="0,0"/>
                      </v:shape>
                      <v:shape id="Text Box 9" o:spid="_x0000_s1066" type="#_x0000_t202" style="position:absolute;left:3498;top:1870;width:15659;height:5334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" fillcolor="#3fd8d4 [3206]" stroked="f">
                        <v:textbox inset="0,0,0,0">
                          <w:txbxContent>
                            <w:sdt>
                              <w:sdtPr>
                                <w:tag w:val="EventName"/>
                                <w:id w:val="-1244713764"/>
                                <w:showingPlcHdr/>
                                <w:dataBinding w:prefixMappings="xmlns:ns0='http://purl.org/dc/elements/1.1/' xmlns:ns1='http://schemas.openxmlformats.org/package/2006/metadata/core-properties' " w:xpath="/ns1:coreProperties[1]/ns0:creator[1]" w:storeItemID="{6C3C8BC8-F283-45AE-878A-BAB7291924A1}"/>
                                <w15:appearance w15:val="hidden"/>
                                <w:text/>
                              </w:sdtPr>
                              <w:sdtEndPr/>
                              <w:sdtContent>
                                <w:p w:rsidR="00B53290" w:rsidRDefault="00713653" w:rsidP="00B53290">
                                  <w:pPr>
                                    <w:pStyle w:val="Title"/>
                                  </w:pPr>
                                  <w:r>
                                    <w:t xml:space="preserve">     </w:t>
                                  </w:r>
                                </w:p>
                              </w:sdtContent>
                            </w:sdt>
                            <w:p w:rsidR="00B53290" w:rsidRPr="008C7094" w:rsidRDefault="00B53290" w:rsidP="00B53290">
                              <w:pPr>
                                <w:pStyle w:val="Title"/>
                                <w:rPr>
                                  <w:color w:val="262262" w:themeColor="accent6"/>
                                </w:rPr>
                              </w:pPr>
                            </w:p>
                          </w:txbxContent>
                        </v:textbox>
                      </v:shape>
                      <v:shape id="Text Box 10" o:spid="_x0000_s1067" type="#_x0000_t202" style="position:absolute;left:26844;top:935;width:2102;height:11247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" filled="f" stroked="f">
                        <v:textbox style="layout-flow:vertical;mso-layout-flow-alt:bottom-to-top" inset="0,0,0,0">
                          <w:txbxContent>
                            <w:sdt>
                              <w:sdtPr>
                                <w:alias w:val="Date"/>
                                <w:tag w:val=""/>
                                <w:id w:val="1706061848"/>
                                <w:showingPlcHdr/>
                                <w:dataBinding w:prefixMappings="xmlns:ns0='http://schemas.openxmlformats.org/officeDocument/2006/extended-properties' " w:xpath="/ns0:Properties[1]/ns0:Manager[1]" w:storeItemID="{6668398D-A668-4E3E-A5EB-62B293D839F1}"/>
                                <w15:appearance w15:val="hidden"/>
                                <w:text/>
                              </w:sdtPr>
                              <w:sdtEndPr/>
                              <w:sdtContent>
                                <w:p w:rsidR="00B53290" w:rsidRPr="00B53290" w:rsidRDefault="00B53290" w:rsidP="00B53290">
                                  <w:pPr>
                                    <w:pStyle w:val="Subtitle"/>
                                  </w:pPr>
                                  <w:r w:rsidRPr="00B53290">
                                    <w:t>DATE</w:t>
                                  </w:r>
                                </w:p>
                              </w:sdtContent>
                            </w:sdt>
                            <w:p w:rsidR="00B53290" w:rsidRPr="004E6777" w:rsidRDefault="00B53290" w:rsidP="00B53290">
                              <w:pPr>
                                <w:pStyle w:val="Subtitle"/>
                              </w:pPr>
                            </w:p>
                          </w:txbxContent>
                        </v:textbox>
                      </v:shape>
                      <v:shape id="Text Box 11" o:spid="_x0000_s1068" type="#_x0000_t202" style="position:absolute;left:30343;top:935;width:2102;height:11246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" filled="f" stroked="f">
                        <v:textbox style="layout-flow:vertical;mso-layout-flow-alt:bottom-to-top" inset="0,0,0,0">
                          <w:txbxContent>
                            <w:sdt>
                              <w:sdtPr>
                                <w:alias w:val="Time"/>
                                <w:tag w:val=""/>
                                <w:id w:val="-712959414"/>
                                <w:showingPlcHdr/>
                                <w:dataBinding w:prefixMappings="xmlns:ns0='http://purl.org/dc/elements/1.1/' xmlns:ns1='http://schemas.openxmlformats.org/package/2006/metadata/core-properties' " w:xpath="/ns1:coreProperties[1]/ns1:contentStatus[1]" w:storeItemID="{6C3C8BC8-F283-45AE-878A-BAB7291924A1}"/>
                                <w15:appearance w15:val="hidden"/>
                                <w:text/>
                              </w:sdtPr>
                              <w:sdtEndPr/>
                              <w:sdtContent>
                                <w:p w:rsidR="00B53290" w:rsidRPr="00B53290" w:rsidRDefault="00B53290" w:rsidP="00B53290">
                                  <w:pPr>
                                    <w:pStyle w:val="Subtitle"/>
                                  </w:pPr>
                                  <w:r w:rsidRPr="00B53290">
                                    <w:t>TIME</w:t>
                                  </w:r>
                                </w:p>
                              </w:sdtContent>
                            </w:sdt>
                            <w:p w:rsidR="00B53290" w:rsidRDefault="00B53290" w:rsidP="00B53290">
                              <w:pPr>
                                <w:pStyle w:val="Subtitle"/>
                              </w:pPr>
                            </w:p>
                          </w:txbxContent>
                        </v:textbox>
                      </v:shape>
                      <v:shape id="Text Box 9" o:spid="_x0000_s1069" type="#_x0000_t202" style="position:absolute;left:3498;top:8312;width:15659;height:2553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" fillcolor="#3fd8d4 [3206]" stroked="f">
                        <v:textbox inset="0,0,0,0">
                          <w:txbxContent>
                            <w:p w:rsidR="00B53290" w:rsidRPr="008C7094" w:rsidRDefault="00B53290" w:rsidP="00B53290">
                              <w:pPr>
                                <w:pStyle w:val="Title"/>
                                <w:rPr>
                                  <w:color w:val="262262" w:themeColor="accent6"/>
                                </w:rPr>
                              </w:pPr>
                              <w:r w:rsidRPr="008C7094">
                                <w:rPr>
                                  <w:color w:val="262262" w:themeColor="accent6"/>
                                </w:rPr>
                                <w:t>TICKET</w:t>
                              </w:r>
                            </w:p>
                          </w:txbxContent>
                        </v:textbox>
                      </v:shape>
                      <v:line id="Straight Connector 310" o:spid="_x0000_s1070" style="position:absolute;visibility:visible;mso-wrap-style:square" from="25596,0" to="25596,12981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" strokecolor="white [3212]" strokeweight="1pt">
                        <v:stroke dashstyle="3 1" joinstyle="miter"/>
                      </v:line>
                      <w10:anchorlock/>
                    </v:group>
                  </w:pict>
                </mc:Fallback>
              </mc:AlternateContent>
            </w:r>
          </w:p>
        </w:tc>
        <w:tc>
          <w:tcPr>
            <w:tcW w:w="5669" w:type="dxa"/>
            <w:vAlign w:val="center"/>
          </w:tcPr>
          <w:p w:rsidR="008C7094" w:rsidRDefault="00B53290" w:rsidP="00B53290">
            <w:pPr>
              <w:jc w:val="center"/>
            </w:pPr>
            <w:r>
              <w:rPr>
                <w:noProof/>
              </w:rPr>
              <mc:AlternateContent>
                <mc:Choice Requires="wpg">
                  <w:drawing>
                    <wp:inline distT="0" distB="0" distL="0" distR="0" wp14:anchorId="417C06E8" wp14:editId="7AF0F3BF">
                      <wp:extent cx="3429000" cy="1310640"/>
                      <wp:effectExtent l="0" t="0" r="0" b="22860"/>
                      <wp:docPr id="285" name="Group 285">
                        <a:extLst xmlns:a="http://schemas.openxmlformats.org/drawingml/2006/main">
                          <a:ext uri="{C183D7F6-B498-43B3-948B-1728B52AA6E4}">
                            <adec:decorative xmlns:adec="http://schemas.microsoft.com/office/drawing/2017/decorative" val="1"/>
                          </a:ext>
                        </a:extLst>
                      </wp:docPr>
                      <wp:cNvGraphicFramePr/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/>
                            <wpg:grpSpPr>
                              <a:xfrm>
                                <a:off x="0" y="0"/>
                                <a:ext cx="3429000" cy="1310640"/>
                                <a:chOff x="0" y="0"/>
                                <a:chExt cx="3429000" cy="1310640"/>
                              </a:xfrm>
                            </wpg:grpSpPr>
                            <wps:wsp>
                              <wps:cNvPr id="286" name="Freeform 3"/>
                              <wps:cNvSpPr>
                                <a:spLocks/>
                              </wps:cNvSpPr>
                              <wps:spPr bwMode="auto">
                                <a:xfrm>
                                  <a:off x="0" y="0"/>
                                  <a:ext cx="3429000" cy="1310640"/>
                                </a:xfrm>
                                <a:custGeom>
                                  <a:avLst/>
                                  <a:gdLst>
                                    <a:gd name="T0" fmla="*/ 207 w 5400"/>
                                    <a:gd name="T1" fmla="*/ 69 h 2064"/>
                                    <a:gd name="T2" fmla="*/ 69 w 5400"/>
                                    <a:gd name="T3" fmla="*/ 207 h 2064"/>
                                    <a:gd name="T4" fmla="*/ 24 w 5400"/>
                                    <a:gd name="T5" fmla="*/ 393 h 2064"/>
                                    <a:gd name="T6" fmla="*/ 63 w 5400"/>
                                    <a:gd name="T7" fmla="*/ 452 h 2064"/>
                                    <a:gd name="T8" fmla="*/ 24 w 5400"/>
                                    <a:gd name="T9" fmla="*/ 510 h 2064"/>
                                    <a:gd name="T10" fmla="*/ 24 w 5400"/>
                                    <a:gd name="T11" fmla="*/ 559 h 2064"/>
                                    <a:gd name="T12" fmla="*/ 63 w 5400"/>
                                    <a:gd name="T13" fmla="*/ 618 h 2064"/>
                                    <a:gd name="T14" fmla="*/ 24 w 5400"/>
                                    <a:gd name="T15" fmla="*/ 677 h 2064"/>
                                    <a:gd name="T16" fmla="*/ 24 w 5400"/>
                                    <a:gd name="T17" fmla="*/ 726 h 2064"/>
                                    <a:gd name="T18" fmla="*/ 63 w 5400"/>
                                    <a:gd name="T19" fmla="*/ 784 h 2064"/>
                                    <a:gd name="T20" fmla="*/ 24 w 5400"/>
                                    <a:gd name="T21" fmla="*/ 843 h 2064"/>
                                    <a:gd name="T22" fmla="*/ 24 w 5400"/>
                                    <a:gd name="T23" fmla="*/ 892 h 2064"/>
                                    <a:gd name="T24" fmla="*/ 63 w 5400"/>
                                    <a:gd name="T25" fmla="*/ 951 h 2064"/>
                                    <a:gd name="T26" fmla="*/ 24 w 5400"/>
                                    <a:gd name="T27" fmla="*/ 1009 h 2064"/>
                                    <a:gd name="T28" fmla="*/ 24 w 5400"/>
                                    <a:gd name="T29" fmla="*/ 1058 h 2064"/>
                                    <a:gd name="T30" fmla="*/ 63 w 5400"/>
                                    <a:gd name="T31" fmla="*/ 1117 h 2064"/>
                                    <a:gd name="T32" fmla="*/ 24 w 5400"/>
                                    <a:gd name="T33" fmla="*/ 1176 h 2064"/>
                                    <a:gd name="T34" fmla="*/ 24 w 5400"/>
                                    <a:gd name="T35" fmla="*/ 1225 h 2064"/>
                                    <a:gd name="T36" fmla="*/ 63 w 5400"/>
                                    <a:gd name="T37" fmla="*/ 1283 h 2064"/>
                                    <a:gd name="T38" fmla="*/ 24 w 5400"/>
                                    <a:gd name="T39" fmla="*/ 1342 h 2064"/>
                                    <a:gd name="T40" fmla="*/ 24 w 5400"/>
                                    <a:gd name="T41" fmla="*/ 1391 h 2064"/>
                                    <a:gd name="T42" fmla="*/ 63 w 5400"/>
                                    <a:gd name="T43" fmla="*/ 1450 h 2064"/>
                                    <a:gd name="T44" fmla="*/ 24 w 5400"/>
                                    <a:gd name="T45" fmla="*/ 1508 h 2064"/>
                                    <a:gd name="T46" fmla="*/ 24 w 5400"/>
                                    <a:gd name="T47" fmla="*/ 1557 h 2064"/>
                                    <a:gd name="T48" fmla="*/ 63 w 5400"/>
                                    <a:gd name="T49" fmla="*/ 1616 h 2064"/>
                                    <a:gd name="T50" fmla="*/ 24 w 5400"/>
                                    <a:gd name="T51" fmla="*/ 1675 h 2064"/>
                                    <a:gd name="T52" fmla="*/ 69 w 5400"/>
                                    <a:gd name="T53" fmla="*/ 1855 h 2064"/>
                                    <a:gd name="T54" fmla="*/ 207 w 5400"/>
                                    <a:gd name="T55" fmla="*/ 1994 h 2064"/>
                                    <a:gd name="T56" fmla="*/ 5192 w 5400"/>
                                    <a:gd name="T57" fmla="*/ 1994 h 2064"/>
                                    <a:gd name="T58" fmla="*/ 5330 w 5400"/>
                                    <a:gd name="T59" fmla="*/ 1855 h 2064"/>
                                    <a:gd name="T60" fmla="*/ 5375 w 5400"/>
                                    <a:gd name="T61" fmla="*/ 1675 h 2064"/>
                                    <a:gd name="T62" fmla="*/ 5336 w 5400"/>
                                    <a:gd name="T63" fmla="*/ 1616 h 2064"/>
                                    <a:gd name="T64" fmla="*/ 5375 w 5400"/>
                                    <a:gd name="T65" fmla="*/ 1557 h 2064"/>
                                    <a:gd name="T66" fmla="*/ 5375 w 5400"/>
                                    <a:gd name="T67" fmla="*/ 1508 h 2064"/>
                                    <a:gd name="T68" fmla="*/ 5336 w 5400"/>
                                    <a:gd name="T69" fmla="*/ 1450 h 2064"/>
                                    <a:gd name="T70" fmla="*/ 5375 w 5400"/>
                                    <a:gd name="T71" fmla="*/ 1391 h 2064"/>
                                    <a:gd name="T72" fmla="*/ 5375 w 5400"/>
                                    <a:gd name="T73" fmla="*/ 1342 h 2064"/>
                                    <a:gd name="T74" fmla="*/ 5336 w 5400"/>
                                    <a:gd name="T75" fmla="*/ 1283 h 2064"/>
                                    <a:gd name="T76" fmla="*/ 5375 w 5400"/>
                                    <a:gd name="T77" fmla="*/ 1225 h 2064"/>
                                    <a:gd name="T78" fmla="*/ 5375 w 5400"/>
                                    <a:gd name="T79" fmla="*/ 1176 h 2064"/>
                                    <a:gd name="T80" fmla="*/ 5336 w 5400"/>
                                    <a:gd name="T81" fmla="*/ 1117 h 2064"/>
                                    <a:gd name="T82" fmla="*/ 5375 w 5400"/>
                                    <a:gd name="T83" fmla="*/ 1058 h 2064"/>
                                    <a:gd name="T84" fmla="*/ 5375 w 5400"/>
                                    <a:gd name="T85" fmla="*/ 1009 h 2064"/>
                                    <a:gd name="T86" fmla="*/ 5336 w 5400"/>
                                    <a:gd name="T87" fmla="*/ 951 h 2064"/>
                                    <a:gd name="T88" fmla="*/ 5375 w 5400"/>
                                    <a:gd name="T89" fmla="*/ 892 h 2064"/>
                                    <a:gd name="T90" fmla="*/ 5375 w 5400"/>
                                    <a:gd name="T91" fmla="*/ 843 h 2064"/>
                                    <a:gd name="T92" fmla="*/ 5336 w 5400"/>
                                    <a:gd name="T93" fmla="*/ 784 h 2064"/>
                                    <a:gd name="T94" fmla="*/ 5375 w 5400"/>
                                    <a:gd name="T95" fmla="*/ 726 h 2064"/>
                                    <a:gd name="T96" fmla="*/ 5375 w 5400"/>
                                    <a:gd name="T97" fmla="*/ 677 h 2064"/>
                                    <a:gd name="T98" fmla="*/ 5336 w 5400"/>
                                    <a:gd name="T99" fmla="*/ 618 h 2064"/>
                                    <a:gd name="T100" fmla="*/ 5375 w 5400"/>
                                    <a:gd name="T101" fmla="*/ 559 h 2064"/>
                                    <a:gd name="T102" fmla="*/ 5375 w 5400"/>
                                    <a:gd name="T103" fmla="*/ 510 h 2064"/>
                                    <a:gd name="T104" fmla="*/ 5336 w 5400"/>
                                    <a:gd name="T105" fmla="*/ 452 h 2064"/>
                                    <a:gd name="T106" fmla="*/ 5375 w 5400"/>
                                    <a:gd name="T107" fmla="*/ 393 h 2064"/>
                                    <a:gd name="T108" fmla="*/ 5330 w 5400"/>
                                    <a:gd name="T109" fmla="*/ 207 h 2064"/>
                                    <a:gd name="T110" fmla="*/ 5192 w 5400"/>
                                    <a:gd name="T111" fmla="*/ 69 h 2064"/>
                                  </a:gdLst>
                                  <a:ahLst/>
                                  <a:cxnLst>
                                    <a:cxn ang="0">
                                      <a:pos x="T0" y="T1"/>
                                    </a:cxn>
                                    <a:cxn ang="0">
                                      <a:pos x="T2" y="T3"/>
                                    </a:cxn>
                                    <a:cxn ang="0">
                                      <a:pos x="T4" y="T5"/>
                                    </a:cxn>
                                    <a:cxn ang="0">
                                      <a:pos x="T6" y="T7"/>
                                    </a:cxn>
                                    <a:cxn ang="0">
                                      <a:pos x="T8" y="T9"/>
                                    </a:cxn>
                                    <a:cxn ang="0">
                                      <a:pos x="T10" y="T11"/>
                                    </a:cxn>
                                    <a:cxn ang="0">
                                      <a:pos x="T12" y="T13"/>
                                    </a:cxn>
                                    <a:cxn ang="0">
                                      <a:pos x="T14" y="T15"/>
                                    </a:cxn>
                                    <a:cxn ang="0">
                                      <a:pos x="T16" y="T17"/>
                                    </a:cxn>
                                    <a:cxn ang="0">
                                      <a:pos x="T18" y="T19"/>
                                    </a:cxn>
                                    <a:cxn ang="0">
                                      <a:pos x="T20" y="T21"/>
                                    </a:cxn>
                                    <a:cxn ang="0">
                                      <a:pos x="T22" y="T23"/>
                                    </a:cxn>
                                    <a:cxn ang="0">
                                      <a:pos x="T24" y="T25"/>
                                    </a:cxn>
                                    <a:cxn ang="0">
                                      <a:pos x="T26" y="T27"/>
                                    </a:cxn>
                                    <a:cxn ang="0">
                                      <a:pos x="T28" y="T29"/>
                                    </a:cxn>
                                    <a:cxn ang="0">
                                      <a:pos x="T30" y="T31"/>
                                    </a:cxn>
                                    <a:cxn ang="0">
                                      <a:pos x="T32" y="T33"/>
                                    </a:cxn>
                                    <a:cxn ang="0">
                                      <a:pos x="T34" y="T35"/>
                                    </a:cxn>
                                    <a:cxn ang="0">
                                      <a:pos x="T36" y="T37"/>
                                    </a:cxn>
                                    <a:cxn ang="0">
                                      <a:pos x="T38" y="T39"/>
                                    </a:cxn>
                                    <a:cxn ang="0">
                                      <a:pos x="T40" y="T41"/>
                                    </a:cxn>
                                    <a:cxn ang="0">
                                      <a:pos x="T42" y="T43"/>
                                    </a:cxn>
                                    <a:cxn ang="0">
                                      <a:pos x="T44" y="T45"/>
                                    </a:cxn>
                                    <a:cxn ang="0">
                                      <a:pos x="T46" y="T47"/>
                                    </a:cxn>
                                    <a:cxn ang="0">
                                      <a:pos x="T48" y="T49"/>
                                    </a:cxn>
                                    <a:cxn ang="0">
                                      <a:pos x="T50" y="T51"/>
                                    </a:cxn>
                                    <a:cxn ang="0">
                                      <a:pos x="T52" y="T53"/>
                                    </a:cxn>
                                    <a:cxn ang="0">
                                      <a:pos x="T54" y="T55"/>
                                    </a:cxn>
                                    <a:cxn ang="0">
                                      <a:pos x="T56" y="T57"/>
                                    </a:cxn>
                                    <a:cxn ang="0">
                                      <a:pos x="T58" y="T59"/>
                                    </a:cxn>
                                    <a:cxn ang="0">
                                      <a:pos x="T60" y="T61"/>
                                    </a:cxn>
                                    <a:cxn ang="0">
                                      <a:pos x="T62" y="T63"/>
                                    </a:cxn>
                                    <a:cxn ang="0">
                                      <a:pos x="T64" y="T65"/>
                                    </a:cxn>
                                    <a:cxn ang="0">
                                      <a:pos x="T66" y="T67"/>
                                    </a:cxn>
                                    <a:cxn ang="0">
                                      <a:pos x="T68" y="T69"/>
                                    </a:cxn>
                                    <a:cxn ang="0">
                                      <a:pos x="T70" y="T71"/>
                                    </a:cxn>
                                    <a:cxn ang="0">
                                      <a:pos x="T72" y="T73"/>
                                    </a:cxn>
                                    <a:cxn ang="0">
                                      <a:pos x="T74" y="T75"/>
                                    </a:cxn>
                                    <a:cxn ang="0">
                                      <a:pos x="T76" y="T77"/>
                                    </a:cxn>
                                    <a:cxn ang="0">
                                      <a:pos x="T78" y="T79"/>
                                    </a:cxn>
                                    <a:cxn ang="0">
                                      <a:pos x="T80" y="T81"/>
                                    </a:cxn>
                                    <a:cxn ang="0">
                                      <a:pos x="T82" y="T83"/>
                                    </a:cxn>
                                    <a:cxn ang="0">
                                      <a:pos x="T84" y="T85"/>
                                    </a:cxn>
                                    <a:cxn ang="0">
                                      <a:pos x="T86" y="T87"/>
                                    </a:cxn>
                                    <a:cxn ang="0">
                                      <a:pos x="T88" y="T89"/>
                                    </a:cxn>
                                    <a:cxn ang="0">
                                      <a:pos x="T90" y="T91"/>
                                    </a:cxn>
                                    <a:cxn ang="0">
                                      <a:pos x="T92" y="T93"/>
                                    </a:cxn>
                                    <a:cxn ang="0">
                                      <a:pos x="T94" y="T95"/>
                                    </a:cxn>
                                    <a:cxn ang="0">
                                      <a:pos x="T96" y="T97"/>
                                    </a:cxn>
                                    <a:cxn ang="0">
                                      <a:pos x="T98" y="T99"/>
                                    </a:cxn>
                                    <a:cxn ang="0">
                                      <a:pos x="T100" y="T101"/>
                                    </a:cxn>
                                    <a:cxn ang="0">
                                      <a:pos x="T102" y="T103"/>
                                    </a:cxn>
                                    <a:cxn ang="0">
                                      <a:pos x="T104" y="T105"/>
                                    </a:cxn>
                                    <a:cxn ang="0">
                                      <a:pos x="T106" y="T107"/>
                                    </a:cxn>
                                    <a:cxn ang="0">
                                      <a:pos x="T108" y="T109"/>
                                    </a:cxn>
                                    <a:cxn ang="0">
                                      <a:pos x="T110" y="T111"/>
                                    </a:cxn>
                                  </a:cxnLst>
                                  <a:rect l="0" t="0" r="r" b="b"/>
                                  <a:pathLst>
                                    <a:path w="5400" h="2064">
                                      <a:moveTo>
                                        <a:pt x="5181" y="0"/>
                                      </a:moveTo>
                                      <a:lnTo>
                                        <a:pt x="218" y="0"/>
                                      </a:lnTo>
                                      <a:lnTo>
                                        <a:pt x="207" y="69"/>
                                      </a:lnTo>
                                      <a:lnTo>
                                        <a:pt x="176" y="129"/>
                                      </a:lnTo>
                                      <a:lnTo>
                                        <a:pt x="129" y="176"/>
                                      </a:lnTo>
                                      <a:lnTo>
                                        <a:pt x="69" y="207"/>
                                      </a:lnTo>
                                      <a:lnTo>
                                        <a:pt x="0" y="218"/>
                                      </a:lnTo>
                                      <a:lnTo>
                                        <a:pt x="0" y="388"/>
                                      </a:lnTo>
                                      <a:lnTo>
                                        <a:pt x="24" y="393"/>
                                      </a:lnTo>
                                      <a:lnTo>
                                        <a:pt x="44" y="407"/>
                                      </a:lnTo>
                                      <a:lnTo>
                                        <a:pt x="58" y="427"/>
                                      </a:lnTo>
                                      <a:lnTo>
                                        <a:pt x="63" y="452"/>
                                      </a:lnTo>
                                      <a:lnTo>
                                        <a:pt x="58" y="476"/>
                                      </a:lnTo>
                                      <a:lnTo>
                                        <a:pt x="44" y="497"/>
                                      </a:lnTo>
                                      <a:lnTo>
                                        <a:pt x="24" y="510"/>
                                      </a:lnTo>
                                      <a:lnTo>
                                        <a:pt x="0" y="515"/>
                                      </a:lnTo>
                                      <a:lnTo>
                                        <a:pt x="0" y="554"/>
                                      </a:lnTo>
                                      <a:lnTo>
                                        <a:pt x="24" y="559"/>
                                      </a:lnTo>
                                      <a:lnTo>
                                        <a:pt x="44" y="573"/>
                                      </a:lnTo>
                                      <a:lnTo>
                                        <a:pt x="58" y="593"/>
                                      </a:lnTo>
                                      <a:lnTo>
                                        <a:pt x="63" y="618"/>
                                      </a:lnTo>
                                      <a:lnTo>
                                        <a:pt x="58" y="643"/>
                                      </a:lnTo>
                                      <a:lnTo>
                                        <a:pt x="44" y="663"/>
                                      </a:lnTo>
                                      <a:lnTo>
                                        <a:pt x="24" y="677"/>
                                      </a:lnTo>
                                      <a:lnTo>
                                        <a:pt x="0" y="682"/>
                                      </a:lnTo>
                                      <a:lnTo>
                                        <a:pt x="0" y="721"/>
                                      </a:lnTo>
                                      <a:lnTo>
                                        <a:pt x="24" y="726"/>
                                      </a:lnTo>
                                      <a:lnTo>
                                        <a:pt x="44" y="739"/>
                                      </a:lnTo>
                                      <a:lnTo>
                                        <a:pt x="58" y="759"/>
                                      </a:lnTo>
                                      <a:lnTo>
                                        <a:pt x="63" y="784"/>
                                      </a:lnTo>
                                      <a:lnTo>
                                        <a:pt x="58" y="809"/>
                                      </a:lnTo>
                                      <a:lnTo>
                                        <a:pt x="44" y="829"/>
                                      </a:lnTo>
                                      <a:lnTo>
                                        <a:pt x="24" y="843"/>
                                      </a:lnTo>
                                      <a:lnTo>
                                        <a:pt x="0" y="848"/>
                                      </a:lnTo>
                                      <a:lnTo>
                                        <a:pt x="0" y="887"/>
                                      </a:lnTo>
                                      <a:lnTo>
                                        <a:pt x="24" y="892"/>
                                      </a:lnTo>
                                      <a:lnTo>
                                        <a:pt x="44" y="906"/>
                                      </a:lnTo>
                                      <a:lnTo>
                                        <a:pt x="58" y="926"/>
                                      </a:lnTo>
                                      <a:lnTo>
                                        <a:pt x="63" y="951"/>
                                      </a:lnTo>
                                      <a:lnTo>
                                        <a:pt x="58" y="975"/>
                                      </a:lnTo>
                                      <a:lnTo>
                                        <a:pt x="44" y="996"/>
                                      </a:lnTo>
                                      <a:lnTo>
                                        <a:pt x="24" y="1009"/>
                                      </a:lnTo>
                                      <a:lnTo>
                                        <a:pt x="0" y="1014"/>
                                      </a:lnTo>
                                      <a:lnTo>
                                        <a:pt x="0" y="1053"/>
                                      </a:lnTo>
                                      <a:lnTo>
                                        <a:pt x="24" y="1058"/>
                                      </a:lnTo>
                                      <a:lnTo>
                                        <a:pt x="44" y="1072"/>
                                      </a:lnTo>
                                      <a:lnTo>
                                        <a:pt x="58" y="1092"/>
                                      </a:lnTo>
                                      <a:lnTo>
                                        <a:pt x="63" y="1117"/>
                                      </a:lnTo>
                                      <a:lnTo>
                                        <a:pt x="58" y="1142"/>
                                      </a:lnTo>
                                      <a:lnTo>
                                        <a:pt x="44" y="1162"/>
                                      </a:lnTo>
                                      <a:lnTo>
                                        <a:pt x="24" y="1176"/>
                                      </a:lnTo>
                                      <a:lnTo>
                                        <a:pt x="0" y="1181"/>
                                      </a:lnTo>
                                      <a:lnTo>
                                        <a:pt x="0" y="1220"/>
                                      </a:lnTo>
                                      <a:lnTo>
                                        <a:pt x="24" y="1225"/>
                                      </a:lnTo>
                                      <a:lnTo>
                                        <a:pt x="44" y="1238"/>
                                      </a:lnTo>
                                      <a:lnTo>
                                        <a:pt x="58" y="1258"/>
                                      </a:lnTo>
                                      <a:lnTo>
                                        <a:pt x="63" y="1283"/>
                                      </a:lnTo>
                                      <a:lnTo>
                                        <a:pt x="58" y="1308"/>
                                      </a:lnTo>
                                      <a:lnTo>
                                        <a:pt x="44" y="1328"/>
                                      </a:lnTo>
                                      <a:lnTo>
                                        <a:pt x="24" y="1342"/>
                                      </a:lnTo>
                                      <a:lnTo>
                                        <a:pt x="0" y="1347"/>
                                      </a:lnTo>
                                      <a:lnTo>
                                        <a:pt x="0" y="1386"/>
                                      </a:lnTo>
                                      <a:lnTo>
                                        <a:pt x="24" y="1391"/>
                                      </a:lnTo>
                                      <a:lnTo>
                                        <a:pt x="44" y="1405"/>
                                      </a:lnTo>
                                      <a:lnTo>
                                        <a:pt x="58" y="1425"/>
                                      </a:lnTo>
                                      <a:lnTo>
                                        <a:pt x="63" y="1450"/>
                                      </a:lnTo>
                                      <a:lnTo>
                                        <a:pt x="58" y="1474"/>
                                      </a:lnTo>
                                      <a:lnTo>
                                        <a:pt x="44" y="1495"/>
                                      </a:lnTo>
                                      <a:lnTo>
                                        <a:pt x="24" y="1508"/>
                                      </a:lnTo>
                                      <a:lnTo>
                                        <a:pt x="0" y="1513"/>
                                      </a:lnTo>
                                      <a:lnTo>
                                        <a:pt x="0" y="1552"/>
                                      </a:lnTo>
                                      <a:lnTo>
                                        <a:pt x="24" y="1557"/>
                                      </a:lnTo>
                                      <a:lnTo>
                                        <a:pt x="44" y="1571"/>
                                      </a:lnTo>
                                      <a:lnTo>
                                        <a:pt x="58" y="1591"/>
                                      </a:lnTo>
                                      <a:lnTo>
                                        <a:pt x="63" y="1616"/>
                                      </a:lnTo>
                                      <a:lnTo>
                                        <a:pt x="58" y="1641"/>
                                      </a:lnTo>
                                      <a:lnTo>
                                        <a:pt x="44" y="1661"/>
                                      </a:lnTo>
                                      <a:lnTo>
                                        <a:pt x="24" y="1675"/>
                                      </a:lnTo>
                                      <a:lnTo>
                                        <a:pt x="0" y="1680"/>
                                      </a:lnTo>
                                      <a:lnTo>
                                        <a:pt x="0" y="1844"/>
                                      </a:lnTo>
                                      <a:lnTo>
                                        <a:pt x="69" y="1855"/>
                                      </a:lnTo>
                                      <a:lnTo>
                                        <a:pt x="129" y="1886"/>
                                      </a:lnTo>
                                      <a:lnTo>
                                        <a:pt x="176" y="1933"/>
                                      </a:lnTo>
                                      <a:lnTo>
                                        <a:pt x="207" y="1994"/>
                                      </a:lnTo>
                                      <a:lnTo>
                                        <a:pt x="218" y="2063"/>
                                      </a:lnTo>
                                      <a:lnTo>
                                        <a:pt x="5181" y="2063"/>
                                      </a:lnTo>
                                      <a:lnTo>
                                        <a:pt x="5192" y="1994"/>
                                      </a:lnTo>
                                      <a:lnTo>
                                        <a:pt x="5223" y="1933"/>
                                      </a:lnTo>
                                      <a:lnTo>
                                        <a:pt x="5270" y="1886"/>
                                      </a:lnTo>
                                      <a:lnTo>
                                        <a:pt x="5330" y="1855"/>
                                      </a:lnTo>
                                      <a:lnTo>
                                        <a:pt x="5400" y="1844"/>
                                      </a:lnTo>
                                      <a:lnTo>
                                        <a:pt x="5400" y="1680"/>
                                      </a:lnTo>
                                      <a:lnTo>
                                        <a:pt x="5375" y="1675"/>
                                      </a:lnTo>
                                      <a:lnTo>
                                        <a:pt x="5355" y="1661"/>
                                      </a:lnTo>
                                      <a:lnTo>
                                        <a:pt x="5341" y="1641"/>
                                      </a:lnTo>
                                      <a:lnTo>
                                        <a:pt x="5336" y="1616"/>
                                      </a:lnTo>
                                      <a:lnTo>
                                        <a:pt x="5341" y="1591"/>
                                      </a:lnTo>
                                      <a:lnTo>
                                        <a:pt x="5355" y="1571"/>
                                      </a:lnTo>
                                      <a:lnTo>
                                        <a:pt x="5375" y="1557"/>
                                      </a:lnTo>
                                      <a:lnTo>
                                        <a:pt x="5400" y="1552"/>
                                      </a:lnTo>
                                      <a:lnTo>
                                        <a:pt x="5400" y="1513"/>
                                      </a:lnTo>
                                      <a:lnTo>
                                        <a:pt x="5375" y="1508"/>
                                      </a:lnTo>
                                      <a:lnTo>
                                        <a:pt x="5355" y="1495"/>
                                      </a:lnTo>
                                      <a:lnTo>
                                        <a:pt x="5341" y="1474"/>
                                      </a:lnTo>
                                      <a:lnTo>
                                        <a:pt x="5336" y="1450"/>
                                      </a:lnTo>
                                      <a:lnTo>
                                        <a:pt x="5341" y="1425"/>
                                      </a:lnTo>
                                      <a:lnTo>
                                        <a:pt x="5355" y="1405"/>
                                      </a:lnTo>
                                      <a:lnTo>
                                        <a:pt x="5375" y="1391"/>
                                      </a:lnTo>
                                      <a:lnTo>
                                        <a:pt x="5400" y="1386"/>
                                      </a:lnTo>
                                      <a:lnTo>
                                        <a:pt x="5400" y="1347"/>
                                      </a:lnTo>
                                      <a:lnTo>
                                        <a:pt x="5375" y="1342"/>
                                      </a:lnTo>
                                      <a:lnTo>
                                        <a:pt x="5355" y="1328"/>
                                      </a:lnTo>
                                      <a:lnTo>
                                        <a:pt x="5341" y="1308"/>
                                      </a:lnTo>
                                      <a:lnTo>
                                        <a:pt x="5336" y="1283"/>
                                      </a:lnTo>
                                      <a:lnTo>
                                        <a:pt x="5341" y="1258"/>
                                      </a:lnTo>
                                      <a:lnTo>
                                        <a:pt x="5355" y="1238"/>
                                      </a:lnTo>
                                      <a:lnTo>
                                        <a:pt x="5375" y="1225"/>
                                      </a:lnTo>
                                      <a:lnTo>
                                        <a:pt x="5400" y="1220"/>
                                      </a:lnTo>
                                      <a:lnTo>
                                        <a:pt x="5400" y="1181"/>
                                      </a:lnTo>
                                      <a:lnTo>
                                        <a:pt x="5375" y="1176"/>
                                      </a:lnTo>
                                      <a:lnTo>
                                        <a:pt x="5355" y="1162"/>
                                      </a:lnTo>
                                      <a:lnTo>
                                        <a:pt x="5341" y="1142"/>
                                      </a:lnTo>
                                      <a:lnTo>
                                        <a:pt x="5336" y="1117"/>
                                      </a:lnTo>
                                      <a:lnTo>
                                        <a:pt x="5341" y="1092"/>
                                      </a:lnTo>
                                      <a:lnTo>
                                        <a:pt x="5355" y="1072"/>
                                      </a:lnTo>
                                      <a:lnTo>
                                        <a:pt x="5375" y="1058"/>
                                      </a:lnTo>
                                      <a:lnTo>
                                        <a:pt x="5400" y="1053"/>
                                      </a:lnTo>
                                      <a:lnTo>
                                        <a:pt x="5400" y="1014"/>
                                      </a:lnTo>
                                      <a:lnTo>
                                        <a:pt x="5375" y="1009"/>
                                      </a:lnTo>
                                      <a:lnTo>
                                        <a:pt x="5355" y="996"/>
                                      </a:lnTo>
                                      <a:lnTo>
                                        <a:pt x="5341" y="975"/>
                                      </a:lnTo>
                                      <a:lnTo>
                                        <a:pt x="5336" y="951"/>
                                      </a:lnTo>
                                      <a:lnTo>
                                        <a:pt x="5341" y="926"/>
                                      </a:lnTo>
                                      <a:lnTo>
                                        <a:pt x="5355" y="906"/>
                                      </a:lnTo>
                                      <a:lnTo>
                                        <a:pt x="5375" y="892"/>
                                      </a:lnTo>
                                      <a:lnTo>
                                        <a:pt x="5400" y="887"/>
                                      </a:lnTo>
                                      <a:lnTo>
                                        <a:pt x="5400" y="848"/>
                                      </a:lnTo>
                                      <a:lnTo>
                                        <a:pt x="5375" y="843"/>
                                      </a:lnTo>
                                      <a:lnTo>
                                        <a:pt x="5355" y="829"/>
                                      </a:lnTo>
                                      <a:lnTo>
                                        <a:pt x="5341" y="809"/>
                                      </a:lnTo>
                                      <a:lnTo>
                                        <a:pt x="5336" y="784"/>
                                      </a:lnTo>
                                      <a:lnTo>
                                        <a:pt x="5341" y="759"/>
                                      </a:lnTo>
                                      <a:lnTo>
                                        <a:pt x="5355" y="739"/>
                                      </a:lnTo>
                                      <a:lnTo>
                                        <a:pt x="5375" y="726"/>
                                      </a:lnTo>
                                      <a:lnTo>
                                        <a:pt x="5400" y="721"/>
                                      </a:lnTo>
                                      <a:lnTo>
                                        <a:pt x="5400" y="682"/>
                                      </a:lnTo>
                                      <a:lnTo>
                                        <a:pt x="5375" y="677"/>
                                      </a:lnTo>
                                      <a:lnTo>
                                        <a:pt x="5355" y="663"/>
                                      </a:lnTo>
                                      <a:lnTo>
                                        <a:pt x="5341" y="643"/>
                                      </a:lnTo>
                                      <a:lnTo>
                                        <a:pt x="5336" y="618"/>
                                      </a:lnTo>
                                      <a:lnTo>
                                        <a:pt x="5341" y="593"/>
                                      </a:lnTo>
                                      <a:lnTo>
                                        <a:pt x="5355" y="573"/>
                                      </a:lnTo>
                                      <a:lnTo>
                                        <a:pt x="5375" y="559"/>
                                      </a:lnTo>
                                      <a:lnTo>
                                        <a:pt x="5400" y="554"/>
                                      </a:lnTo>
                                      <a:lnTo>
                                        <a:pt x="5400" y="515"/>
                                      </a:lnTo>
                                      <a:lnTo>
                                        <a:pt x="5375" y="510"/>
                                      </a:lnTo>
                                      <a:lnTo>
                                        <a:pt x="5355" y="497"/>
                                      </a:lnTo>
                                      <a:lnTo>
                                        <a:pt x="5341" y="476"/>
                                      </a:lnTo>
                                      <a:lnTo>
                                        <a:pt x="5336" y="452"/>
                                      </a:lnTo>
                                      <a:lnTo>
                                        <a:pt x="5341" y="427"/>
                                      </a:lnTo>
                                      <a:lnTo>
                                        <a:pt x="5355" y="407"/>
                                      </a:lnTo>
                                      <a:lnTo>
                                        <a:pt x="5375" y="393"/>
                                      </a:lnTo>
                                      <a:lnTo>
                                        <a:pt x="5400" y="388"/>
                                      </a:lnTo>
                                      <a:lnTo>
                                        <a:pt x="5400" y="218"/>
                                      </a:lnTo>
                                      <a:lnTo>
                                        <a:pt x="5330" y="207"/>
                                      </a:lnTo>
                                      <a:lnTo>
                                        <a:pt x="5270" y="176"/>
                                      </a:lnTo>
                                      <a:lnTo>
                                        <a:pt x="5223" y="129"/>
                                      </a:lnTo>
                                      <a:lnTo>
                                        <a:pt x="5192" y="69"/>
                                      </a:lnTo>
                                      <a:lnTo>
                                        <a:pt x="5181" y="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chemeClr val="accent6"/>
                                </a:solidFill>
                                <a:ln>
                                  <a:noFill/>
                                </a:ln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287" name="Rectangle 287" descr="Picture placeholder."/>
                              <wps:cNvSpPr/>
                              <wps:spPr>
                                <a:xfrm>
                                  <a:off x="252845" y="93518"/>
                                  <a:ext cx="2209165" cy="1129665"/>
                                </a:xfrm>
                                <a:prstGeom prst="rect">
                                  <a:avLst/>
                                </a:prstGeom>
                                <a:blipFill dpi="0" rotWithShape="1">
                                  <a:blip r:embed="rId9" cstate="email">
                                    <a:duotone>
                                      <a:schemeClr val="accent6">
                                        <a:shade val="45000"/>
                                        <a:satMod val="135000"/>
                                      </a:schemeClr>
                                      <a:prstClr val="white"/>
                                    </a:duotone>
                                    <a:extLst>
                                      <a:ext uri="{28A0092B-C50C-407E-A947-70E740481C1C}">
                                        <a14:useLocalDpi xmlns:a14="http://schemas.microsoft.com/office/drawing/2010/main"/>
                                      </a:ext>
                                    </a:extLst>
                                  </a:blip>
                                  <a:srcRect/>
                                  <a:tile tx="0" ty="0" sx="100000" sy="100000" flip="none" algn="tl"/>
                                </a:blipFill>
                                <a:ln>
                                  <a:noFill/>
                                </a:ln>
                              </wps:spPr>
                              <wps:style>
                                <a:lnRef idx="2">
                                  <a:schemeClr val="accent1">
                                    <a:shade val="50000"/>
                                  </a:schemeClr>
                                </a:lnRef>
                                <a:fillRef idx="1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lt1"/>
                                </a:fontRef>
                              </wps:style>
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  <wps:wsp>
                              <wps:cNvPr id="290" name="Freeform 4"/>
                              <wps:cNvSpPr>
                                <a:spLocks/>
                              </wps:cNvSpPr>
                              <wps:spPr bwMode="auto">
                                <a:xfrm>
                                  <a:off x="2958117" y="93518"/>
                                  <a:ext cx="12700" cy="1127760"/>
                                </a:xfrm>
                                <a:custGeom>
                                  <a:avLst/>
                                  <a:gdLst>
                                    <a:gd name="T0" fmla="*/ 0 w 20"/>
                                    <a:gd name="T1" fmla="*/ 1775 h 1776"/>
                                    <a:gd name="T2" fmla="*/ 0 w 20"/>
                                    <a:gd name="T3" fmla="*/ 0 h 1776"/>
                                  </a:gdLst>
                                  <a:ahLst/>
                                  <a:cxnLst>
                                    <a:cxn ang="0">
                                      <a:pos x="T0" y="T1"/>
                                    </a:cxn>
                                    <a:cxn ang="0">
                                      <a:pos x="T2" y="T3"/>
                                    </a:cxn>
                                  </a:cxnLst>
                                  <a:rect l="0" t="0" r="r" b="b"/>
                                  <a:pathLst>
                                    <a:path w="20" h="1776">
                                      <a:moveTo>
                                        <a:pt x="0" y="1775"/>
                                      </a:moveTo>
                                      <a:lnTo>
                                        <a:pt x="0" y="0"/>
                                      </a:lnTo>
                                    </a:path>
                                  </a:pathLst>
                                </a:custGeom>
                                <a:noFill/>
                                <a:ln w="12700">
                                  <a:solidFill>
                                    <a:schemeClr val="accent1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solidFill>
                                        <a:srgbClr val="FFFFFF"/>
                                      </a:solidFill>
                                    </a14:hiddenFill>
                                  </a:ext>
                                </a:extLst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291" name="Text Box 9"/>
                              <wps:cNvSpPr txBox="1">
                                <a:spLocks noChangeArrowheads="1"/>
                              </wps:cNvSpPr>
                              <wps:spPr bwMode="auto">
                                <a:xfrm>
                                  <a:off x="349827" y="187036"/>
                                  <a:ext cx="1565910" cy="533400"/>
                                </a:xfrm>
                                <a:prstGeom prst="rect">
                                  <a:avLst/>
                                </a:prstGeom>
                                <a:solidFill>
                                  <a:schemeClr val="accent3"/>
                                </a:solidFill>
                                <a:ln>
                                  <a:noFill/>
                                </a:ln>
                              </wps:spPr>
                              <wps:txbx>
                                <w:txbxContent>
                                  <w:sdt>
                                    <w:sdtPr>
                                      <w:tag w:val="EventName"/>
                                      <w:id w:val="2013802293"/>
                                      <w:showingPlcHdr/>
                                      <w:dataBinding w:prefixMappings="xmlns:ns0='http://purl.org/dc/elements/1.1/' xmlns:ns1='http://schemas.openxmlformats.org/package/2006/metadata/core-properties' " w:xpath="/ns1:coreProperties[1]/ns0:creator[1]" w:storeItemID="{6C3C8BC8-F283-45AE-878A-BAB7291924A1}"/>
                                      <w15:appearance w15:val="hidden"/>
                                      <w:text/>
                                    </w:sdtPr>
                                    <w:sdtEndPr/>
                                    <w:sdtContent>
                                      <w:p w:rsidR="00B53290" w:rsidRDefault="00713653" w:rsidP="00B53290">
                                        <w:pPr>
                                          <w:pStyle w:val="Title"/>
                                        </w:pPr>
                                        <w:r>
                                          <w:t xml:space="preserve">     </w:t>
                                        </w:r>
                                      </w:p>
                                    </w:sdtContent>
                                  </w:sdt>
                                  <w:p w:rsidR="00B53290" w:rsidRPr="008C7094" w:rsidRDefault="00B53290" w:rsidP="00B53290">
                                    <w:pPr>
                                      <w:pStyle w:val="Title"/>
                                      <w:rPr>
                                        <w:color w:val="262262" w:themeColor="accent6"/>
                                      </w:rPr>
                                    </w:pPr>
                                  </w:p>
                                </w:txbxContent>
                              </wps:txbx>
                              <wps:bodyPr rot="0" vert="horz" wrap="square" lIns="0" tIns="0" rIns="0" bIns="0" anchor="t" anchorCtr="0" upright="1">
                                <a:noAutofit/>
                              </wps:bodyPr>
                            </wps:wsp>
                            <wps:wsp>
                              <wps:cNvPr id="292" name="Text Box 10"/>
                              <wps:cNvSpPr txBox="1">
                                <a:spLocks noChangeArrowheads="1"/>
                              </wps:cNvSpPr>
                              <wps:spPr bwMode="auto">
                                <a:xfrm>
                                  <a:off x="2684490" y="93518"/>
                                  <a:ext cx="210185" cy="1124712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solidFill>
                                        <a:srgbClr val="FFFFFF"/>
                                      </a:solidFill>
                                    </a14:hiddenFill>
                                  </a:ext>
                                  <a:ext uri="{91240B29-F687-4F45-9708-019B960494DF}">
                                    <a14:hiddenLine xmlns:a14="http://schemas.microsoft.com/office/drawing/2010/main" w="9525">
                                      <a:solidFill>
                                        <a:srgbClr val="000000"/>
                                      </a:solidFill>
                                      <a:miter lim="800000"/>
                                      <a:headEnd/>
                                      <a:tailEnd/>
                                    </a14:hiddenLine>
                                  </a:ext>
                                </a:extLst>
                              </wps:spPr>
                              <wps:txbx>
                                <w:txbxContent>
                                  <w:sdt>
                                    <w:sdtPr>
                                      <w:alias w:val="Date"/>
                                      <w:tag w:val=""/>
                                      <w:id w:val="2115165222"/>
                                      <w:showingPlcHdr/>
                                      <w:dataBinding w:prefixMappings="xmlns:ns0='http://schemas.openxmlformats.org/officeDocument/2006/extended-properties' " w:xpath="/ns0:Properties[1]/ns0:Manager[1]" w:storeItemID="{6668398D-A668-4E3E-A5EB-62B293D839F1}"/>
                                      <w15:appearance w15:val="hidden"/>
                                      <w:text/>
                                    </w:sdtPr>
                                    <w:sdtEndPr/>
                                    <w:sdtContent>
                                      <w:p w:rsidR="00B53290" w:rsidRPr="00B53290" w:rsidRDefault="00B53290" w:rsidP="00B53290">
                                        <w:pPr>
                                          <w:pStyle w:val="Subtitle"/>
                                        </w:pPr>
                                        <w:r w:rsidRPr="00B53290">
                                          <w:t>DATE</w:t>
                                        </w:r>
                                      </w:p>
                                    </w:sdtContent>
                                  </w:sdt>
                                  <w:p w:rsidR="00B53290" w:rsidRPr="004E6777" w:rsidRDefault="00B53290" w:rsidP="00B53290">
                                    <w:pPr>
                                      <w:pStyle w:val="Subtitle"/>
                                    </w:pPr>
                                  </w:p>
                                </w:txbxContent>
                              </wps:txbx>
                              <wps:bodyPr rot="0" vert="vert270" wrap="square" lIns="0" tIns="0" rIns="0" bIns="0" anchor="t" anchorCtr="0" upright="1">
                                <a:noAutofit/>
                              </wps:bodyPr>
                            </wps:wsp>
                            <wps:wsp>
                              <wps:cNvPr id="294" name="Text Box 11"/>
                              <wps:cNvSpPr txBox="1">
                                <a:spLocks noChangeArrowheads="1"/>
                              </wps:cNvSpPr>
                              <wps:spPr bwMode="auto">
                                <a:xfrm>
                                  <a:off x="3034317" y="93518"/>
                                  <a:ext cx="210185" cy="1124585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solidFill>
                                        <a:srgbClr val="FFFFFF"/>
                                      </a:solidFill>
                                    </a14:hiddenFill>
                                  </a:ext>
                                  <a:ext uri="{91240B29-F687-4F45-9708-019B960494DF}">
                                    <a14:hiddenLine xmlns:a14="http://schemas.microsoft.com/office/drawing/2010/main" w="9525">
                                      <a:solidFill>
                                        <a:srgbClr val="000000"/>
                                      </a:solidFill>
                                      <a:miter lim="800000"/>
                                      <a:headEnd/>
                                      <a:tailEnd/>
                                    </a14:hiddenLine>
                                  </a:ext>
                                </a:extLst>
                              </wps:spPr>
                              <wps:txbx>
                                <w:txbxContent>
                                  <w:sdt>
                                    <w:sdtPr>
                                      <w:alias w:val="Time"/>
                                      <w:tag w:val=""/>
                                      <w:id w:val="-1644880031"/>
                                      <w:showingPlcHdr/>
                                      <w:dataBinding w:prefixMappings="xmlns:ns0='http://purl.org/dc/elements/1.1/' xmlns:ns1='http://schemas.openxmlformats.org/package/2006/metadata/core-properties' " w:xpath="/ns1:coreProperties[1]/ns1:contentStatus[1]" w:storeItemID="{6C3C8BC8-F283-45AE-878A-BAB7291924A1}"/>
                                      <w15:appearance w15:val="hidden"/>
                                      <w:text/>
                                    </w:sdtPr>
                                    <w:sdtEndPr/>
                                    <w:sdtContent>
                                      <w:p w:rsidR="00B53290" w:rsidRPr="00B53290" w:rsidRDefault="00B53290" w:rsidP="00B53290">
                                        <w:pPr>
                                          <w:pStyle w:val="Subtitle"/>
                                        </w:pPr>
                                        <w:r w:rsidRPr="00B53290">
                                          <w:t>TIME</w:t>
                                        </w:r>
                                      </w:p>
                                    </w:sdtContent>
                                  </w:sdt>
                                  <w:p w:rsidR="00B53290" w:rsidRDefault="00B53290" w:rsidP="00B53290">
                                    <w:pPr>
                                      <w:pStyle w:val="Subtitle"/>
                                    </w:pPr>
                                  </w:p>
                                </w:txbxContent>
                              </wps:txbx>
                              <wps:bodyPr rot="0" vert="vert270" wrap="square" lIns="0" tIns="0" rIns="0" bIns="0" anchor="t" anchorCtr="0" upright="1">
                                <a:noAutofit/>
                              </wps:bodyPr>
                            </wps:wsp>
                            <wps:wsp>
                              <wps:cNvPr id="295" name="Text Box 9"/>
                              <wps:cNvSpPr txBox="1">
                                <a:spLocks noChangeArrowheads="1"/>
                              </wps:cNvSpPr>
                              <wps:spPr bwMode="auto">
                                <a:xfrm>
                                  <a:off x="349827" y="831272"/>
                                  <a:ext cx="1565910" cy="255270"/>
                                </a:xfrm>
                                <a:prstGeom prst="rect">
                                  <a:avLst/>
                                </a:prstGeom>
                                <a:solidFill>
                                  <a:schemeClr val="accent3"/>
                                </a:solidFill>
                                <a:ln>
                                  <a:noFill/>
                                </a:ln>
                              </wps:spPr>
                              <wps:txbx>
                                <w:txbxContent>
                                  <w:p w:rsidR="00B53290" w:rsidRPr="008C7094" w:rsidRDefault="00B53290" w:rsidP="00B53290">
                                    <w:pPr>
                                      <w:pStyle w:val="Title"/>
                                      <w:rPr>
                                        <w:color w:val="262262" w:themeColor="accent6"/>
                                      </w:rPr>
                                    </w:pPr>
                                    <w:r w:rsidRPr="008C7094">
                                      <w:rPr>
                                        <w:color w:val="262262" w:themeColor="accent6"/>
                                      </w:rPr>
                                      <w:t>TICKET</w:t>
                                    </w:r>
                                  </w:p>
                                </w:txbxContent>
                              </wps:txbx>
                              <wps:bodyPr rot="0" vert="horz" wrap="square" lIns="0" tIns="0" rIns="0" bIns="0" anchor="t" anchorCtr="0" upright="1">
                                <a:noAutofit/>
                              </wps:bodyPr>
                            </wps:wsp>
                            <wps:wsp>
                              <wps:cNvPr id="296" name="Straight Connector 296"/>
                              <wps:cNvCnPr/>
                              <wps:spPr>
                                <a:xfrm>
                                  <a:off x="2559627" y="0"/>
                                  <a:ext cx="0" cy="1298163"/>
                                </a:xfrm>
                                <a:prstGeom prst="line">
                                  <a:avLst/>
                                </a:prstGeom>
                                <a:ln w="12700">
                                  <a:solidFill>
                                    <a:schemeClr val="bg1"/>
                                  </a:solidFill>
                                  <a:prstDash val="sysDash"/>
                                </a:ln>
                              </wps:spPr>
                              <wps:style>
                                <a:lnRef idx="1">
                                  <a:schemeClr val="accent1"/>
                                </a:lnRef>
                                <a:fillRef idx="0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tx1"/>
                                </a:fontRef>
                              </wps:style>
                              <wps:bodyPr/>
                            </wps:wsp>
                          </wpg:wgp>
                        </a:graphicData>
                      </a:graphic>
                    </wp:inline>
                  </w:drawing>
                </mc:Choice>
                <mc:Fallback>
                  <w:pict>
                    <v:group w14:anchorId="417C06E8" id="Group 285" o:spid="_x0000_s1071" style="width:270pt;height:103.2pt;mso-position-horizontal-relative:char;mso-position-vertical-relative:line" coordsize="34290,13106" o:gfxdata="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">
                      <v:shape id="Freeform 3" o:spid="_x0000_s1072" style="position:absolute;width:34290;height:13106;visibility:visible;mso-wrap-style:square;v-text-anchor:top" coordsize="5400,206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" path="m5181,l218,,207,69r-31,60l129,176,69,207,,218,,388r24,5l44,407r14,20l63,452r-5,24l44,497,24,510,,515r,39l24,559r20,14l58,593r5,25l58,643,44,663,24,677,,682r,39l24,726r20,13l58,759r5,25l58,809,44,829,24,843,,848r,39l24,892r20,14l58,926r5,25l58,975,44,996r-20,13l,1014r,39l24,1058r20,14l58,1092r5,25l58,1142r-14,20l24,1176,,1181r,39l24,1225r20,13l58,1258r5,25l58,1308r-14,20l24,1342,,1347r,39l24,1391r20,14l58,1425r5,25l58,1474r-14,21l24,1508,,1513r,39l24,1557r20,14l58,1591r5,25l58,1641r-14,20l24,1675,,1680r,164l69,1855r60,31l176,1933r31,61l218,2063r4963,l5192,1994r31,-61l5270,1886r60,-31l5400,1844r,-164l5375,1675r-20,-14l5341,1641r-5,-25l5341,1591r14,-20l5375,1557r25,-5l5400,1513r-25,-5l5355,1495r-14,-21l5336,1450r5,-25l5355,1405r20,-14l5400,1386r,-39l5375,1342r-20,-14l5341,1308r-5,-25l5341,1258r14,-20l5375,1225r25,-5l5400,1181r-25,-5l5355,1162r-14,-20l5336,1117r5,-25l5355,1072r20,-14l5400,1053r,-39l5375,1009r-20,-13l5341,975r-5,-24l5341,926r14,-20l5375,892r25,-5l5400,848r-25,-5l5355,829r-14,-20l5336,784r5,-25l5355,739r20,-13l5400,721r,-39l5375,677r-20,-14l5341,643r-5,-25l5341,593r14,-20l5375,559r25,-5l5400,515r-25,-5l5355,497r-14,-21l5336,452r5,-25l5355,407r20,-14l5400,388r,-170l5330,207r-60,-31l5223,129,5192,69,5181,xe" fillcolor="#262262 [3209]" stroked="f">
                        <v:path arrowok="t" o:connecttype="custom" o:connectlocs="131445,43815;43815,131445;15240,249555;40005,287020;15240,323850;15240,354965;40005,392430;15240,429895;15240,461010;40005,497840;15240,535305;15240,566420;40005,603885;15240,640715;15240,671830;40005,709295;15240,746760;15240,777875;40005,814705;15240,852170;15240,883285;40005,920750;15240,957580;15240,988695;40005,1026160;15240,1063625;43815,1177925;131445,1266190;3296920,1266190;3384550,1177925;3413125,1063625;3388360,1026160;3413125,988695;3413125,957580;3388360,920750;3413125,883285;3413125,852170;3388360,814705;3413125,777875;3413125,746760;3388360,709295;3413125,671830;3413125,640715;3388360,603885;3413125,566420;3413125,535305;3388360,497840;3413125,461010;3413125,429895;3388360,392430;3413125,354965;3413125,323850;3388360,287020;3413125,249555;3384550,131445;3296920,43815" o:connectangles="0,0,0,0,0,0,0,0,0,0,0,0,0,0,0,0,0,0,0,0,0,0,0,0,0,0,0,0,0,0,0,0,0,0,0,0,0,0,0,0,0,0,0,0,0,0,0,0,0,0,0,0,0,0,0,0"/>
                      </v:shape>
                      <v:rect id="Rectangle 287" o:spid="_x0000_s1073" alt="Picture placeholder." style="position:absolute;left:2528;top:935;width:22092;height:11296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" stroked="f" strokeweight="1pt">
                        <v:fill r:id="rId10" o:title="Picture placeholder" recolor="t" rotate="t" type="tile"/>
                        <v:imagedata recolortarget="#110f2b [1449]"/>
                      </v:rect>
                      <v:shape id="Freeform 4" o:spid="_x0000_s1074" style="position:absolute;left:29581;top:935;width:127;height:11277;visibility:visible;mso-wrap-style:square;v-text-anchor:top" coordsize="20,177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" path="m,1775l,e" filled="f" strokecolor="#efc01b [3204]" strokeweight="1pt">
                        <v:path arrowok="t" o:connecttype="custom" o:connectlocs="0,1127125;0,0" o:connectangles="0,0"/>
                      </v:shape>
                      <v:shape id="Text Box 9" o:spid="_x0000_s1075" type="#_x0000_t202" style="position:absolute;left:3498;top:1870;width:15659;height:5334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" fillcolor="#3fd8d4 [3206]" stroked="f">
                        <v:textbox inset="0,0,0,0">
                          <w:txbxContent>
                            <w:sdt>
                              <w:sdtPr>
                                <w:tag w:val="EventName"/>
                                <w:id w:val="2013802293"/>
                                <w:showingPlcHdr/>
                                <w:dataBinding w:prefixMappings="xmlns:ns0='http://purl.org/dc/elements/1.1/' xmlns:ns1='http://schemas.openxmlformats.org/package/2006/metadata/core-properties' " w:xpath="/ns1:coreProperties[1]/ns0:creator[1]" w:storeItemID="{6C3C8BC8-F283-45AE-878A-BAB7291924A1}"/>
                                <w15:appearance w15:val="hidden"/>
                                <w:text/>
                              </w:sdtPr>
                              <w:sdtEndPr/>
                              <w:sdtContent>
                                <w:p w:rsidR="00B53290" w:rsidRDefault="00713653" w:rsidP="00B53290">
                                  <w:pPr>
                                    <w:pStyle w:val="Title"/>
                                  </w:pPr>
                                  <w:r>
                                    <w:t xml:space="preserve">     </w:t>
                                  </w:r>
                                </w:p>
                              </w:sdtContent>
                            </w:sdt>
                            <w:p w:rsidR="00B53290" w:rsidRPr="008C7094" w:rsidRDefault="00B53290" w:rsidP="00B53290">
                              <w:pPr>
                                <w:pStyle w:val="Title"/>
                                <w:rPr>
                                  <w:color w:val="262262" w:themeColor="accent6"/>
                                </w:rPr>
                              </w:pPr>
                            </w:p>
                          </w:txbxContent>
                        </v:textbox>
                      </v:shape>
                      <v:shape id="Text Box 10" o:spid="_x0000_s1076" type="#_x0000_t202" style="position:absolute;left:26844;top:935;width:2102;height:11247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" filled="f" stroked="f">
                        <v:textbox style="layout-flow:vertical;mso-layout-flow-alt:bottom-to-top" inset="0,0,0,0">
                          <w:txbxContent>
                            <w:sdt>
                              <w:sdtPr>
                                <w:alias w:val="Date"/>
                                <w:tag w:val=""/>
                                <w:id w:val="2115165222"/>
                                <w:showingPlcHdr/>
                                <w:dataBinding w:prefixMappings="xmlns:ns0='http://schemas.openxmlformats.org/officeDocument/2006/extended-properties' " w:xpath="/ns0:Properties[1]/ns0:Manager[1]" w:storeItemID="{6668398D-A668-4E3E-A5EB-62B293D839F1}"/>
                                <w15:appearance w15:val="hidden"/>
                                <w:text/>
                              </w:sdtPr>
                              <w:sdtEndPr/>
                              <w:sdtContent>
                                <w:p w:rsidR="00B53290" w:rsidRPr="00B53290" w:rsidRDefault="00B53290" w:rsidP="00B53290">
                                  <w:pPr>
                                    <w:pStyle w:val="Subtitle"/>
                                  </w:pPr>
                                  <w:r w:rsidRPr="00B53290">
                                    <w:t>DATE</w:t>
                                  </w:r>
                                </w:p>
                              </w:sdtContent>
                            </w:sdt>
                            <w:p w:rsidR="00B53290" w:rsidRPr="004E6777" w:rsidRDefault="00B53290" w:rsidP="00B53290">
                              <w:pPr>
                                <w:pStyle w:val="Subtitle"/>
                              </w:pPr>
                            </w:p>
                          </w:txbxContent>
                        </v:textbox>
                      </v:shape>
                      <v:shape id="Text Box 11" o:spid="_x0000_s1077" type="#_x0000_t202" style="position:absolute;left:30343;top:935;width:2102;height:11246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" filled="f" stroked="f">
                        <v:textbox style="layout-flow:vertical;mso-layout-flow-alt:bottom-to-top" inset="0,0,0,0">
                          <w:txbxContent>
                            <w:sdt>
                              <w:sdtPr>
                                <w:alias w:val="Time"/>
                                <w:tag w:val=""/>
                                <w:id w:val="-1644880031"/>
                                <w:showingPlcHdr/>
                                <w:dataBinding w:prefixMappings="xmlns:ns0='http://purl.org/dc/elements/1.1/' xmlns:ns1='http://schemas.openxmlformats.org/package/2006/metadata/core-properties' " w:xpath="/ns1:coreProperties[1]/ns1:contentStatus[1]" w:storeItemID="{6C3C8BC8-F283-45AE-878A-BAB7291924A1}"/>
                                <w15:appearance w15:val="hidden"/>
                                <w:text/>
                              </w:sdtPr>
                              <w:sdtEndPr/>
                              <w:sdtContent>
                                <w:p w:rsidR="00B53290" w:rsidRPr="00B53290" w:rsidRDefault="00B53290" w:rsidP="00B53290">
                                  <w:pPr>
                                    <w:pStyle w:val="Subtitle"/>
                                  </w:pPr>
                                  <w:r w:rsidRPr="00B53290">
                                    <w:t>TIME</w:t>
                                  </w:r>
                                </w:p>
                              </w:sdtContent>
                            </w:sdt>
                            <w:p w:rsidR="00B53290" w:rsidRDefault="00B53290" w:rsidP="00B53290">
                              <w:pPr>
                                <w:pStyle w:val="Subtitle"/>
                              </w:pPr>
                            </w:p>
                          </w:txbxContent>
                        </v:textbox>
                      </v:shape>
                      <v:shape id="Text Box 9" o:spid="_x0000_s1078" type="#_x0000_t202" style="position:absolute;left:3498;top:8312;width:15659;height:2553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" fillcolor="#3fd8d4 [3206]" stroked="f">
                        <v:textbox inset="0,0,0,0">
                          <w:txbxContent>
                            <w:p w:rsidR="00B53290" w:rsidRPr="008C7094" w:rsidRDefault="00B53290" w:rsidP="00B53290">
                              <w:pPr>
                                <w:pStyle w:val="Title"/>
                                <w:rPr>
                                  <w:color w:val="262262" w:themeColor="accent6"/>
                                </w:rPr>
                              </w:pPr>
                              <w:r w:rsidRPr="008C7094">
                                <w:rPr>
                                  <w:color w:val="262262" w:themeColor="accent6"/>
                                </w:rPr>
                                <w:t>TICKET</w:t>
                              </w:r>
                            </w:p>
                          </w:txbxContent>
                        </v:textbox>
                      </v:shape>
                      <v:line id="Straight Connector 296" o:spid="_x0000_s1079" style="position:absolute;visibility:visible;mso-wrap-style:square" from="25596,0" to="25596,12981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" strokecolor="white [3212]" strokeweight="1pt">
                        <v:stroke dashstyle="3 1" joinstyle="miter"/>
                      </v:line>
                      <w10:anchorlock/>
                    </v:group>
                  </w:pict>
                </mc:Fallback>
              </mc:AlternateContent>
            </w:r>
          </w:p>
        </w:tc>
      </w:tr>
      <w:tr w:rsidR="008C7094" w:rsidTr="00B53290">
        <w:trPr>
          <w:trHeight w:val="2448"/>
          <w:jc w:val="center"/>
        </w:trPr>
        <w:tc>
          <w:tcPr>
            <w:tcW w:w="5669" w:type="dxa"/>
            <w:vAlign w:val="center"/>
          </w:tcPr>
          <w:p w:rsidR="008C7094" w:rsidRDefault="00B53290" w:rsidP="00B53290">
            <w:pPr>
              <w:jc w:val="center"/>
            </w:pPr>
            <w:r>
              <w:rPr>
                <w:noProof/>
              </w:rPr>
              <mc:AlternateContent>
                <mc:Choice Requires="wpg">
                  <w:drawing>
                    <wp:inline distT="0" distB="0" distL="0" distR="0" wp14:anchorId="4602EE33" wp14:editId="08C3DF41">
                      <wp:extent cx="3429000" cy="1310640"/>
                      <wp:effectExtent l="0" t="0" r="0" b="22860"/>
                      <wp:docPr id="312" name="Group 312">
                        <a:extLst xmlns:a="http://schemas.openxmlformats.org/drawingml/2006/main">
                          <a:ext uri="{C183D7F6-B498-43B3-948B-1728B52AA6E4}">
                            <adec:decorative xmlns:adec="http://schemas.microsoft.com/office/drawing/2017/decorative" val="1"/>
                          </a:ext>
                        </a:extLst>
                      </wp:docPr>
                      <wp:cNvGraphicFramePr/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/>
                            <wpg:grpSpPr>
                              <a:xfrm>
                                <a:off x="0" y="0"/>
                                <a:ext cx="3429000" cy="1310640"/>
                                <a:chOff x="0" y="0"/>
                                <a:chExt cx="3429000" cy="1310640"/>
                              </a:xfrm>
                            </wpg:grpSpPr>
                            <wps:wsp>
                              <wps:cNvPr id="313" name="Freeform 3"/>
                              <wps:cNvSpPr>
                                <a:spLocks/>
                              </wps:cNvSpPr>
                              <wps:spPr bwMode="auto">
                                <a:xfrm>
                                  <a:off x="0" y="0"/>
                                  <a:ext cx="3429000" cy="1310640"/>
                                </a:xfrm>
                                <a:custGeom>
                                  <a:avLst/>
                                  <a:gdLst>
                                    <a:gd name="T0" fmla="*/ 207 w 5400"/>
                                    <a:gd name="T1" fmla="*/ 69 h 2064"/>
                                    <a:gd name="T2" fmla="*/ 69 w 5400"/>
                                    <a:gd name="T3" fmla="*/ 207 h 2064"/>
                                    <a:gd name="T4" fmla="*/ 24 w 5400"/>
                                    <a:gd name="T5" fmla="*/ 393 h 2064"/>
                                    <a:gd name="T6" fmla="*/ 63 w 5400"/>
                                    <a:gd name="T7" fmla="*/ 452 h 2064"/>
                                    <a:gd name="T8" fmla="*/ 24 w 5400"/>
                                    <a:gd name="T9" fmla="*/ 510 h 2064"/>
                                    <a:gd name="T10" fmla="*/ 24 w 5400"/>
                                    <a:gd name="T11" fmla="*/ 559 h 2064"/>
                                    <a:gd name="T12" fmla="*/ 63 w 5400"/>
                                    <a:gd name="T13" fmla="*/ 618 h 2064"/>
                                    <a:gd name="T14" fmla="*/ 24 w 5400"/>
                                    <a:gd name="T15" fmla="*/ 677 h 2064"/>
                                    <a:gd name="T16" fmla="*/ 24 w 5400"/>
                                    <a:gd name="T17" fmla="*/ 726 h 2064"/>
                                    <a:gd name="T18" fmla="*/ 63 w 5400"/>
                                    <a:gd name="T19" fmla="*/ 784 h 2064"/>
                                    <a:gd name="T20" fmla="*/ 24 w 5400"/>
                                    <a:gd name="T21" fmla="*/ 843 h 2064"/>
                                    <a:gd name="T22" fmla="*/ 24 w 5400"/>
                                    <a:gd name="T23" fmla="*/ 892 h 2064"/>
                                    <a:gd name="T24" fmla="*/ 63 w 5400"/>
                                    <a:gd name="T25" fmla="*/ 951 h 2064"/>
                                    <a:gd name="T26" fmla="*/ 24 w 5400"/>
                                    <a:gd name="T27" fmla="*/ 1009 h 2064"/>
                                    <a:gd name="T28" fmla="*/ 24 w 5400"/>
                                    <a:gd name="T29" fmla="*/ 1058 h 2064"/>
                                    <a:gd name="T30" fmla="*/ 63 w 5400"/>
                                    <a:gd name="T31" fmla="*/ 1117 h 2064"/>
                                    <a:gd name="T32" fmla="*/ 24 w 5400"/>
                                    <a:gd name="T33" fmla="*/ 1176 h 2064"/>
                                    <a:gd name="T34" fmla="*/ 24 w 5400"/>
                                    <a:gd name="T35" fmla="*/ 1225 h 2064"/>
                                    <a:gd name="T36" fmla="*/ 63 w 5400"/>
                                    <a:gd name="T37" fmla="*/ 1283 h 2064"/>
                                    <a:gd name="T38" fmla="*/ 24 w 5400"/>
                                    <a:gd name="T39" fmla="*/ 1342 h 2064"/>
                                    <a:gd name="T40" fmla="*/ 24 w 5400"/>
                                    <a:gd name="T41" fmla="*/ 1391 h 2064"/>
                                    <a:gd name="T42" fmla="*/ 63 w 5400"/>
                                    <a:gd name="T43" fmla="*/ 1450 h 2064"/>
                                    <a:gd name="T44" fmla="*/ 24 w 5400"/>
                                    <a:gd name="T45" fmla="*/ 1508 h 2064"/>
                                    <a:gd name="T46" fmla="*/ 24 w 5400"/>
                                    <a:gd name="T47" fmla="*/ 1557 h 2064"/>
                                    <a:gd name="T48" fmla="*/ 63 w 5400"/>
                                    <a:gd name="T49" fmla="*/ 1616 h 2064"/>
                                    <a:gd name="T50" fmla="*/ 24 w 5400"/>
                                    <a:gd name="T51" fmla="*/ 1675 h 2064"/>
                                    <a:gd name="T52" fmla="*/ 69 w 5400"/>
                                    <a:gd name="T53" fmla="*/ 1855 h 2064"/>
                                    <a:gd name="T54" fmla="*/ 207 w 5400"/>
                                    <a:gd name="T55" fmla="*/ 1994 h 2064"/>
                                    <a:gd name="T56" fmla="*/ 5192 w 5400"/>
                                    <a:gd name="T57" fmla="*/ 1994 h 2064"/>
                                    <a:gd name="T58" fmla="*/ 5330 w 5400"/>
                                    <a:gd name="T59" fmla="*/ 1855 h 2064"/>
                                    <a:gd name="T60" fmla="*/ 5375 w 5400"/>
                                    <a:gd name="T61" fmla="*/ 1675 h 2064"/>
                                    <a:gd name="T62" fmla="*/ 5336 w 5400"/>
                                    <a:gd name="T63" fmla="*/ 1616 h 2064"/>
                                    <a:gd name="T64" fmla="*/ 5375 w 5400"/>
                                    <a:gd name="T65" fmla="*/ 1557 h 2064"/>
                                    <a:gd name="T66" fmla="*/ 5375 w 5400"/>
                                    <a:gd name="T67" fmla="*/ 1508 h 2064"/>
                                    <a:gd name="T68" fmla="*/ 5336 w 5400"/>
                                    <a:gd name="T69" fmla="*/ 1450 h 2064"/>
                                    <a:gd name="T70" fmla="*/ 5375 w 5400"/>
                                    <a:gd name="T71" fmla="*/ 1391 h 2064"/>
                                    <a:gd name="T72" fmla="*/ 5375 w 5400"/>
                                    <a:gd name="T73" fmla="*/ 1342 h 2064"/>
                                    <a:gd name="T74" fmla="*/ 5336 w 5400"/>
                                    <a:gd name="T75" fmla="*/ 1283 h 2064"/>
                                    <a:gd name="T76" fmla="*/ 5375 w 5400"/>
                                    <a:gd name="T77" fmla="*/ 1225 h 2064"/>
                                    <a:gd name="T78" fmla="*/ 5375 w 5400"/>
                                    <a:gd name="T79" fmla="*/ 1176 h 2064"/>
                                    <a:gd name="T80" fmla="*/ 5336 w 5400"/>
                                    <a:gd name="T81" fmla="*/ 1117 h 2064"/>
                                    <a:gd name="T82" fmla="*/ 5375 w 5400"/>
                                    <a:gd name="T83" fmla="*/ 1058 h 2064"/>
                                    <a:gd name="T84" fmla="*/ 5375 w 5400"/>
                                    <a:gd name="T85" fmla="*/ 1009 h 2064"/>
                                    <a:gd name="T86" fmla="*/ 5336 w 5400"/>
                                    <a:gd name="T87" fmla="*/ 951 h 2064"/>
                                    <a:gd name="T88" fmla="*/ 5375 w 5400"/>
                                    <a:gd name="T89" fmla="*/ 892 h 2064"/>
                                    <a:gd name="T90" fmla="*/ 5375 w 5400"/>
                                    <a:gd name="T91" fmla="*/ 843 h 2064"/>
                                    <a:gd name="T92" fmla="*/ 5336 w 5400"/>
                                    <a:gd name="T93" fmla="*/ 784 h 2064"/>
                                    <a:gd name="T94" fmla="*/ 5375 w 5400"/>
                                    <a:gd name="T95" fmla="*/ 726 h 2064"/>
                                    <a:gd name="T96" fmla="*/ 5375 w 5400"/>
                                    <a:gd name="T97" fmla="*/ 677 h 2064"/>
                                    <a:gd name="T98" fmla="*/ 5336 w 5400"/>
                                    <a:gd name="T99" fmla="*/ 618 h 2064"/>
                                    <a:gd name="T100" fmla="*/ 5375 w 5400"/>
                                    <a:gd name="T101" fmla="*/ 559 h 2064"/>
                                    <a:gd name="T102" fmla="*/ 5375 w 5400"/>
                                    <a:gd name="T103" fmla="*/ 510 h 2064"/>
                                    <a:gd name="T104" fmla="*/ 5336 w 5400"/>
                                    <a:gd name="T105" fmla="*/ 452 h 2064"/>
                                    <a:gd name="T106" fmla="*/ 5375 w 5400"/>
                                    <a:gd name="T107" fmla="*/ 393 h 2064"/>
                                    <a:gd name="T108" fmla="*/ 5330 w 5400"/>
                                    <a:gd name="T109" fmla="*/ 207 h 2064"/>
                                    <a:gd name="T110" fmla="*/ 5192 w 5400"/>
                                    <a:gd name="T111" fmla="*/ 69 h 2064"/>
                                  </a:gdLst>
                                  <a:ahLst/>
                                  <a:cxnLst>
                                    <a:cxn ang="0">
                                      <a:pos x="T0" y="T1"/>
                                    </a:cxn>
                                    <a:cxn ang="0">
                                      <a:pos x="T2" y="T3"/>
                                    </a:cxn>
                                    <a:cxn ang="0">
                                      <a:pos x="T4" y="T5"/>
                                    </a:cxn>
                                    <a:cxn ang="0">
                                      <a:pos x="T6" y="T7"/>
                                    </a:cxn>
                                    <a:cxn ang="0">
                                      <a:pos x="T8" y="T9"/>
                                    </a:cxn>
                                    <a:cxn ang="0">
                                      <a:pos x="T10" y="T11"/>
                                    </a:cxn>
                                    <a:cxn ang="0">
                                      <a:pos x="T12" y="T13"/>
                                    </a:cxn>
                                    <a:cxn ang="0">
                                      <a:pos x="T14" y="T15"/>
                                    </a:cxn>
                                    <a:cxn ang="0">
                                      <a:pos x="T16" y="T17"/>
                                    </a:cxn>
                                    <a:cxn ang="0">
                                      <a:pos x="T18" y="T19"/>
                                    </a:cxn>
                                    <a:cxn ang="0">
                                      <a:pos x="T20" y="T21"/>
                                    </a:cxn>
                                    <a:cxn ang="0">
                                      <a:pos x="T22" y="T23"/>
                                    </a:cxn>
                                    <a:cxn ang="0">
                                      <a:pos x="T24" y="T25"/>
                                    </a:cxn>
                                    <a:cxn ang="0">
                                      <a:pos x="T26" y="T27"/>
                                    </a:cxn>
                                    <a:cxn ang="0">
                                      <a:pos x="T28" y="T29"/>
                                    </a:cxn>
                                    <a:cxn ang="0">
                                      <a:pos x="T30" y="T31"/>
                                    </a:cxn>
                                    <a:cxn ang="0">
                                      <a:pos x="T32" y="T33"/>
                                    </a:cxn>
                                    <a:cxn ang="0">
                                      <a:pos x="T34" y="T35"/>
                                    </a:cxn>
                                    <a:cxn ang="0">
                                      <a:pos x="T36" y="T37"/>
                                    </a:cxn>
                                    <a:cxn ang="0">
                                      <a:pos x="T38" y="T39"/>
                                    </a:cxn>
                                    <a:cxn ang="0">
                                      <a:pos x="T40" y="T41"/>
                                    </a:cxn>
                                    <a:cxn ang="0">
                                      <a:pos x="T42" y="T43"/>
                                    </a:cxn>
                                    <a:cxn ang="0">
                                      <a:pos x="T44" y="T45"/>
                                    </a:cxn>
                                    <a:cxn ang="0">
                                      <a:pos x="T46" y="T47"/>
                                    </a:cxn>
                                    <a:cxn ang="0">
                                      <a:pos x="T48" y="T49"/>
                                    </a:cxn>
                                    <a:cxn ang="0">
                                      <a:pos x="T50" y="T51"/>
                                    </a:cxn>
                                    <a:cxn ang="0">
                                      <a:pos x="T52" y="T53"/>
                                    </a:cxn>
                                    <a:cxn ang="0">
                                      <a:pos x="T54" y="T55"/>
                                    </a:cxn>
                                    <a:cxn ang="0">
                                      <a:pos x="T56" y="T57"/>
                                    </a:cxn>
                                    <a:cxn ang="0">
                                      <a:pos x="T58" y="T59"/>
                                    </a:cxn>
                                    <a:cxn ang="0">
                                      <a:pos x="T60" y="T61"/>
                                    </a:cxn>
                                    <a:cxn ang="0">
                                      <a:pos x="T62" y="T63"/>
                                    </a:cxn>
                                    <a:cxn ang="0">
                                      <a:pos x="T64" y="T65"/>
                                    </a:cxn>
                                    <a:cxn ang="0">
                                      <a:pos x="T66" y="T67"/>
                                    </a:cxn>
                                    <a:cxn ang="0">
                                      <a:pos x="T68" y="T69"/>
                                    </a:cxn>
                                    <a:cxn ang="0">
                                      <a:pos x="T70" y="T71"/>
                                    </a:cxn>
                                    <a:cxn ang="0">
                                      <a:pos x="T72" y="T73"/>
                                    </a:cxn>
                                    <a:cxn ang="0">
                                      <a:pos x="T74" y="T75"/>
                                    </a:cxn>
                                    <a:cxn ang="0">
                                      <a:pos x="T76" y="T77"/>
                                    </a:cxn>
                                    <a:cxn ang="0">
                                      <a:pos x="T78" y="T79"/>
                                    </a:cxn>
                                    <a:cxn ang="0">
                                      <a:pos x="T80" y="T81"/>
                                    </a:cxn>
                                    <a:cxn ang="0">
                                      <a:pos x="T82" y="T83"/>
                                    </a:cxn>
                                    <a:cxn ang="0">
                                      <a:pos x="T84" y="T85"/>
                                    </a:cxn>
                                    <a:cxn ang="0">
                                      <a:pos x="T86" y="T87"/>
                                    </a:cxn>
                                    <a:cxn ang="0">
                                      <a:pos x="T88" y="T89"/>
                                    </a:cxn>
                                    <a:cxn ang="0">
                                      <a:pos x="T90" y="T91"/>
                                    </a:cxn>
                                    <a:cxn ang="0">
                                      <a:pos x="T92" y="T93"/>
                                    </a:cxn>
                                    <a:cxn ang="0">
                                      <a:pos x="T94" y="T95"/>
                                    </a:cxn>
                                    <a:cxn ang="0">
                                      <a:pos x="T96" y="T97"/>
                                    </a:cxn>
                                    <a:cxn ang="0">
                                      <a:pos x="T98" y="T99"/>
                                    </a:cxn>
                                    <a:cxn ang="0">
                                      <a:pos x="T100" y="T101"/>
                                    </a:cxn>
                                    <a:cxn ang="0">
                                      <a:pos x="T102" y="T103"/>
                                    </a:cxn>
                                    <a:cxn ang="0">
                                      <a:pos x="T104" y="T105"/>
                                    </a:cxn>
                                    <a:cxn ang="0">
                                      <a:pos x="T106" y="T107"/>
                                    </a:cxn>
                                    <a:cxn ang="0">
                                      <a:pos x="T108" y="T109"/>
                                    </a:cxn>
                                    <a:cxn ang="0">
                                      <a:pos x="T110" y="T111"/>
                                    </a:cxn>
                                  </a:cxnLst>
                                  <a:rect l="0" t="0" r="r" b="b"/>
                                  <a:pathLst>
                                    <a:path w="5400" h="2064">
                                      <a:moveTo>
                                        <a:pt x="5181" y="0"/>
                                      </a:moveTo>
                                      <a:lnTo>
                                        <a:pt x="218" y="0"/>
                                      </a:lnTo>
                                      <a:lnTo>
                                        <a:pt x="207" y="69"/>
                                      </a:lnTo>
                                      <a:lnTo>
                                        <a:pt x="176" y="129"/>
                                      </a:lnTo>
                                      <a:lnTo>
                                        <a:pt x="129" y="176"/>
                                      </a:lnTo>
                                      <a:lnTo>
                                        <a:pt x="69" y="207"/>
                                      </a:lnTo>
                                      <a:lnTo>
                                        <a:pt x="0" y="218"/>
                                      </a:lnTo>
                                      <a:lnTo>
                                        <a:pt x="0" y="388"/>
                                      </a:lnTo>
                                      <a:lnTo>
                                        <a:pt x="24" y="393"/>
                                      </a:lnTo>
                                      <a:lnTo>
                                        <a:pt x="44" y="407"/>
                                      </a:lnTo>
                                      <a:lnTo>
                                        <a:pt x="58" y="427"/>
                                      </a:lnTo>
                                      <a:lnTo>
                                        <a:pt x="63" y="452"/>
                                      </a:lnTo>
                                      <a:lnTo>
                                        <a:pt x="58" y="476"/>
                                      </a:lnTo>
                                      <a:lnTo>
                                        <a:pt x="44" y="497"/>
                                      </a:lnTo>
                                      <a:lnTo>
                                        <a:pt x="24" y="510"/>
                                      </a:lnTo>
                                      <a:lnTo>
                                        <a:pt x="0" y="515"/>
                                      </a:lnTo>
                                      <a:lnTo>
                                        <a:pt x="0" y="554"/>
                                      </a:lnTo>
                                      <a:lnTo>
                                        <a:pt x="24" y="559"/>
                                      </a:lnTo>
                                      <a:lnTo>
                                        <a:pt x="44" y="573"/>
                                      </a:lnTo>
                                      <a:lnTo>
                                        <a:pt x="58" y="593"/>
                                      </a:lnTo>
                                      <a:lnTo>
                                        <a:pt x="63" y="618"/>
                                      </a:lnTo>
                                      <a:lnTo>
                                        <a:pt x="58" y="643"/>
                                      </a:lnTo>
                                      <a:lnTo>
                                        <a:pt x="44" y="663"/>
                                      </a:lnTo>
                                      <a:lnTo>
                                        <a:pt x="24" y="677"/>
                                      </a:lnTo>
                                      <a:lnTo>
                                        <a:pt x="0" y="682"/>
                                      </a:lnTo>
                                      <a:lnTo>
                                        <a:pt x="0" y="721"/>
                                      </a:lnTo>
                                      <a:lnTo>
                                        <a:pt x="24" y="726"/>
                                      </a:lnTo>
                                      <a:lnTo>
                                        <a:pt x="44" y="739"/>
                                      </a:lnTo>
                                      <a:lnTo>
                                        <a:pt x="58" y="759"/>
                                      </a:lnTo>
                                      <a:lnTo>
                                        <a:pt x="63" y="784"/>
                                      </a:lnTo>
                                      <a:lnTo>
                                        <a:pt x="58" y="809"/>
                                      </a:lnTo>
                                      <a:lnTo>
                                        <a:pt x="44" y="829"/>
                                      </a:lnTo>
                                      <a:lnTo>
                                        <a:pt x="24" y="843"/>
                                      </a:lnTo>
                                      <a:lnTo>
                                        <a:pt x="0" y="848"/>
                                      </a:lnTo>
                                      <a:lnTo>
                                        <a:pt x="0" y="887"/>
                                      </a:lnTo>
                                      <a:lnTo>
                                        <a:pt x="24" y="892"/>
                                      </a:lnTo>
                                      <a:lnTo>
                                        <a:pt x="44" y="906"/>
                                      </a:lnTo>
                                      <a:lnTo>
                                        <a:pt x="58" y="926"/>
                                      </a:lnTo>
                                      <a:lnTo>
                                        <a:pt x="63" y="951"/>
                                      </a:lnTo>
                                      <a:lnTo>
                                        <a:pt x="58" y="975"/>
                                      </a:lnTo>
                                      <a:lnTo>
                                        <a:pt x="44" y="996"/>
                                      </a:lnTo>
                                      <a:lnTo>
                                        <a:pt x="24" y="1009"/>
                                      </a:lnTo>
                                      <a:lnTo>
                                        <a:pt x="0" y="1014"/>
                                      </a:lnTo>
                                      <a:lnTo>
                                        <a:pt x="0" y="1053"/>
                                      </a:lnTo>
                                      <a:lnTo>
                                        <a:pt x="24" y="1058"/>
                                      </a:lnTo>
                                      <a:lnTo>
                                        <a:pt x="44" y="1072"/>
                                      </a:lnTo>
                                      <a:lnTo>
                                        <a:pt x="58" y="1092"/>
                                      </a:lnTo>
                                      <a:lnTo>
                                        <a:pt x="63" y="1117"/>
                                      </a:lnTo>
                                      <a:lnTo>
                                        <a:pt x="58" y="1142"/>
                                      </a:lnTo>
                                      <a:lnTo>
                                        <a:pt x="44" y="1162"/>
                                      </a:lnTo>
                                      <a:lnTo>
                                        <a:pt x="24" y="1176"/>
                                      </a:lnTo>
                                      <a:lnTo>
                                        <a:pt x="0" y="1181"/>
                                      </a:lnTo>
                                      <a:lnTo>
                                        <a:pt x="0" y="1220"/>
                                      </a:lnTo>
                                      <a:lnTo>
                                        <a:pt x="24" y="1225"/>
                                      </a:lnTo>
                                      <a:lnTo>
                                        <a:pt x="44" y="1238"/>
                                      </a:lnTo>
                                      <a:lnTo>
                                        <a:pt x="58" y="1258"/>
                                      </a:lnTo>
                                      <a:lnTo>
                                        <a:pt x="63" y="1283"/>
                                      </a:lnTo>
                                      <a:lnTo>
                                        <a:pt x="58" y="1308"/>
                                      </a:lnTo>
                                      <a:lnTo>
                                        <a:pt x="44" y="1328"/>
                                      </a:lnTo>
                                      <a:lnTo>
                                        <a:pt x="24" y="1342"/>
                                      </a:lnTo>
                                      <a:lnTo>
                                        <a:pt x="0" y="1347"/>
                                      </a:lnTo>
                                      <a:lnTo>
                                        <a:pt x="0" y="1386"/>
                                      </a:lnTo>
                                      <a:lnTo>
                                        <a:pt x="24" y="1391"/>
                                      </a:lnTo>
                                      <a:lnTo>
                                        <a:pt x="44" y="1405"/>
                                      </a:lnTo>
                                      <a:lnTo>
                                        <a:pt x="58" y="1425"/>
                                      </a:lnTo>
                                      <a:lnTo>
                                        <a:pt x="63" y="1450"/>
                                      </a:lnTo>
                                      <a:lnTo>
                                        <a:pt x="58" y="1474"/>
                                      </a:lnTo>
                                      <a:lnTo>
                                        <a:pt x="44" y="1495"/>
                                      </a:lnTo>
                                      <a:lnTo>
                                        <a:pt x="24" y="1508"/>
                                      </a:lnTo>
                                      <a:lnTo>
                                        <a:pt x="0" y="1513"/>
                                      </a:lnTo>
                                      <a:lnTo>
                                        <a:pt x="0" y="1552"/>
                                      </a:lnTo>
                                      <a:lnTo>
                                        <a:pt x="24" y="1557"/>
                                      </a:lnTo>
                                      <a:lnTo>
                                        <a:pt x="44" y="1571"/>
                                      </a:lnTo>
                                      <a:lnTo>
                                        <a:pt x="58" y="1591"/>
                                      </a:lnTo>
                                      <a:lnTo>
                                        <a:pt x="63" y="1616"/>
                                      </a:lnTo>
                                      <a:lnTo>
                                        <a:pt x="58" y="1641"/>
                                      </a:lnTo>
                                      <a:lnTo>
                                        <a:pt x="44" y="1661"/>
                                      </a:lnTo>
                                      <a:lnTo>
                                        <a:pt x="24" y="1675"/>
                                      </a:lnTo>
                                      <a:lnTo>
                                        <a:pt x="0" y="1680"/>
                                      </a:lnTo>
                                      <a:lnTo>
                                        <a:pt x="0" y="1844"/>
                                      </a:lnTo>
                                      <a:lnTo>
                                        <a:pt x="69" y="1855"/>
                                      </a:lnTo>
                                      <a:lnTo>
                                        <a:pt x="129" y="1886"/>
                                      </a:lnTo>
                                      <a:lnTo>
                                        <a:pt x="176" y="1933"/>
                                      </a:lnTo>
                                      <a:lnTo>
                                        <a:pt x="207" y="1994"/>
                                      </a:lnTo>
                                      <a:lnTo>
                                        <a:pt x="218" y="2063"/>
                                      </a:lnTo>
                                      <a:lnTo>
                                        <a:pt x="5181" y="2063"/>
                                      </a:lnTo>
                                      <a:lnTo>
                                        <a:pt x="5192" y="1994"/>
                                      </a:lnTo>
                                      <a:lnTo>
                                        <a:pt x="5223" y="1933"/>
                                      </a:lnTo>
                                      <a:lnTo>
                                        <a:pt x="5270" y="1886"/>
                                      </a:lnTo>
                                      <a:lnTo>
                                        <a:pt x="5330" y="1855"/>
                                      </a:lnTo>
                                      <a:lnTo>
                                        <a:pt x="5400" y="1844"/>
                                      </a:lnTo>
                                      <a:lnTo>
                                        <a:pt x="5400" y="1680"/>
                                      </a:lnTo>
                                      <a:lnTo>
                                        <a:pt x="5375" y="1675"/>
                                      </a:lnTo>
                                      <a:lnTo>
                                        <a:pt x="5355" y="1661"/>
                                      </a:lnTo>
                                      <a:lnTo>
                                        <a:pt x="5341" y="1641"/>
                                      </a:lnTo>
                                      <a:lnTo>
                                        <a:pt x="5336" y="1616"/>
                                      </a:lnTo>
                                      <a:lnTo>
                                        <a:pt x="5341" y="1591"/>
                                      </a:lnTo>
                                      <a:lnTo>
                                        <a:pt x="5355" y="1571"/>
                                      </a:lnTo>
                                      <a:lnTo>
                                        <a:pt x="5375" y="1557"/>
                                      </a:lnTo>
                                      <a:lnTo>
                                        <a:pt x="5400" y="1552"/>
                                      </a:lnTo>
                                      <a:lnTo>
                                        <a:pt x="5400" y="1513"/>
                                      </a:lnTo>
                                      <a:lnTo>
                                        <a:pt x="5375" y="1508"/>
                                      </a:lnTo>
                                      <a:lnTo>
                                        <a:pt x="5355" y="1495"/>
                                      </a:lnTo>
                                      <a:lnTo>
                                        <a:pt x="5341" y="1474"/>
                                      </a:lnTo>
                                      <a:lnTo>
                                        <a:pt x="5336" y="1450"/>
                                      </a:lnTo>
                                      <a:lnTo>
                                        <a:pt x="5341" y="1425"/>
                                      </a:lnTo>
                                      <a:lnTo>
                                        <a:pt x="5355" y="1405"/>
                                      </a:lnTo>
                                      <a:lnTo>
                                        <a:pt x="5375" y="1391"/>
                                      </a:lnTo>
                                      <a:lnTo>
                                        <a:pt x="5400" y="1386"/>
                                      </a:lnTo>
                                      <a:lnTo>
                                        <a:pt x="5400" y="1347"/>
                                      </a:lnTo>
                                      <a:lnTo>
                                        <a:pt x="5375" y="1342"/>
                                      </a:lnTo>
                                      <a:lnTo>
                                        <a:pt x="5355" y="1328"/>
                                      </a:lnTo>
                                      <a:lnTo>
                                        <a:pt x="5341" y="1308"/>
                                      </a:lnTo>
                                      <a:lnTo>
                                        <a:pt x="5336" y="1283"/>
                                      </a:lnTo>
                                      <a:lnTo>
                                        <a:pt x="5341" y="1258"/>
                                      </a:lnTo>
                                      <a:lnTo>
                                        <a:pt x="5355" y="1238"/>
                                      </a:lnTo>
                                      <a:lnTo>
                                        <a:pt x="5375" y="1225"/>
                                      </a:lnTo>
                                      <a:lnTo>
                                        <a:pt x="5400" y="1220"/>
                                      </a:lnTo>
                                      <a:lnTo>
                                        <a:pt x="5400" y="1181"/>
                                      </a:lnTo>
                                      <a:lnTo>
                                        <a:pt x="5375" y="1176"/>
                                      </a:lnTo>
                                      <a:lnTo>
                                        <a:pt x="5355" y="1162"/>
                                      </a:lnTo>
                                      <a:lnTo>
                                        <a:pt x="5341" y="1142"/>
                                      </a:lnTo>
                                      <a:lnTo>
                                        <a:pt x="5336" y="1117"/>
                                      </a:lnTo>
                                      <a:lnTo>
                                        <a:pt x="5341" y="1092"/>
                                      </a:lnTo>
                                      <a:lnTo>
                                        <a:pt x="5355" y="1072"/>
                                      </a:lnTo>
                                      <a:lnTo>
                                        <a:pt x="5375" y="1058"/>
                                      </a:lnTo>
                                      <a:lnTo>
                                        <a:pt x="5400" y="1053"/>
                                      </a:lnTo>
                                      <a:lnTo>
                                        <a:pt x="5400" y="1014"/>
                                      </a:lnTo>
                                      <a:lnTo>
                                        <a:pt x="5375" y="1009"/>
                                      </a:lnTo>
                                      <a:lnTo>
                                        <a:pt x="5355" y="996"/>
                                      </a:lnTo>
                                      <a:lnTo>
                                        <a:pt x="5341" y="975"/>
                                      </a:lnTo>
                                      <a:lnTo>
                                        <a:pt x="5336" y="951"/>
                                      </a:lnTo>
                                      <a:lnTo>
                                        <a:pt x="5341" y="926"/>
                                      </a:lnTo>
                                      <a:lnTo>
                                        <a:pt x="5355" y="906"/>
                                      </a:lnTo>
                                      <a:lnTo>
                                        <a:pt x="5375" y="892"/>
                                      </a:lnTo>
                                      <a:lnTo>
                                        <a:pt x="5400" y="887"/>
                                      </a:lnTo>
                                      <a:lnTo>
                                        <a:pt x="5400" y="848"/>
                                      </a:lnTo>
                                      <a:lnTo>
                                        <a:pt x="5375" y="843"/>
                                      </a:lnTo>
                                      <a:lnTo>
                                        <a:pt x="5355" y="829"/>
                                      </a:lnTo>
                                      <a:lnTo>
                                        <a:pt x="5341" y="809"/>
                                      </a:lnTo>
                                      <a:lnTo>
                                        <a:pt x="5336" y="784"/>
                                      </a:lnTo>
                                      <a:lnTo>
                                        <a:pt x="5341" y="759"/>
                                      </a:lnTo>
                                      <a:lnTo>
                                        <a:pt x="5355" y="739"/>
                                      </a:lnTo>
                                      <a:lnTo>
                                        <a:pt x="5375" y="726"/>
                                      </a:lnTo>
                                      <a:lnTo>
                                        <a:pt x="5400" y="721"/>
                                      </a:lnTo>
                                      <a:lnTo>
                                        <a:pt x="5400" y="682"/>
                                      </a:lnTo>
                                      <a:lnTo>
                                        <a:pt x="5375" y="677"/>
                                      </a:lnTo>
                                      <a:lnTo>
                                        <a:pt x="5355" y="663"/>
                                      </a:lnTo>
                                      <a:lnTo>
                                        <a:pt x="5341" y="643"/>
                                      </a:lnTo>
                                      <a:lnTo>
                                        <a:pt x="5336" y="618"/>
                                      </a:lnTo>
                                      <a:lnTo>
                                        <a:pt x="5341" y="593"/>
                                      </a:lnTo>
                                      <a:lnTo>
                                        <a:pt x="5355" y="573"/>
                                      </a:lnTo>
                                      <a:lnTo>
                                        <a:pt x="5375" y="559"/>
                                      </a:lnTo>
                                      <a:lnTo>
                                        <a:pt x="5400" y="554"/>
                                      </a:lnTo>
                                      <a:lnTo>
                                        <a:pt x="5400" y="515"/>
                                      </a:lnTo>
                                      <a:lnTo>
                                        <a:pt x="5375" y="510"/>
                                      </a:lnTo>
                                      <a:lnTo>
                                        <a:pt x="5355" y="497"/>
                                      </a:lnTo>
                                      <a:lnTo>
                                        <a:pt x="5341" y="476"/>
                                      </a:lnTo>
                                      <a:lnTo>
                                        <a:pt x="5336" y="452"/>
                                      </a:lnTo>
                                      <a:lnTo>
                                        <a:pt x="5341" y="427"/>
                                      </a:lnTo>
                                      <a:lnTo>
                                        <a:pt x="5355" y="407"/>
                                      </a:lnTo>
                                      <a:lnTo>
                                        <a:pt x="5375" y="393"/>
                                      </a:lnTo>
                                      <a:lnTo>
                                        <a:pt x="5400" y="388"/>
                                      </a:lnTo>
                                      <a:lnTo>
                                        <a:pt x="5400" y="218"/>
                                      </a:lnTo>
                                      <a:lnTo>
                                        <a:pt x="5330" y="207"/>
                                      </a:lnTo>
                                      <a:lnTo>
                                        <a:pt x="5270" y="176"/>
                                      </a:lnTo>
                                      <a:lnTo>
                                        <a:pt x="5223" y="129"/>
                                      </a:lnTo>
                                      <a:lnTo>
                                        <a:pt x="5192" y="69"/>
                                      </a:lnTo>
                                      <a:lnTo>
                                        <a:pt x="5181" y="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chemeClr val="accent6"/>
                                </a:solidFill>
                                <a:ln>
                                  <a:noFill/>
                                </a:ln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314" name="Rectangle 314" descr="Picture placeholder."/>
                              <wps:cNvSpPr/>
                              <wps:spPr>
                                <a:xfrm>
                                  <a:off x="252845" y="93518"/>
                                  <a:ext cx="2209165" cy="1129665"/>
                                </a:xfrm>
                                <a:prstGeom prst="rect">
                                  <a:avLst/>
                                </a:prstGeom>
                                <a:blipFill dpi="0" rotWithShape="1">
                                  <a:blip r:embed="rId9" cstate="email">
                                    <a:duotone>
                                      <a:schemeClr val="accent6">
                                        <a:shade val="45000"/>
                                        <a:satMod val="135000"/>
                                      </a:schemeClr>
                                      <a:prstClr val="white"/>
                                    </a:duotone>
                                    <a:extLst>
                                      <a:ext uri="{28A0092B-C50C-407E-A947-70E740481C1C}">
                                        <a14:useLocalDpi xmlns:a14="http://schemas.microsoft.com/office/drawing/2010/main"/>
                                      </a:ext>
                                    </a:extLst>
                                  </a:blip>
                                  <a:srcRect/>
                                  <a:tile tx="0" ty="0" sx="100000" sy="100000" flip="none" algn="tl"/>
                                </a:blipFill>
                                <a:ln>
                                  <a:noFill/>
                                </a:ln>
                              </wps:spPr>
                              <wps:style>
                                <a:lnRef idx="2">
                                  <a:schemeClr val="accent1">
                                    <a:shade val="50000"/>
                                  </a:schemeClr>
                                </a:lnRef>
                                <a:fillRef idx="1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lt1"/>
                                </a:fontRef>
                              </wps:style>
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  <wps:wsp>
                              <wps:cNvPr id="317" name="Freeform 4"/>
                              <wps:cNvSpPr>
                                <a:spLocks/>
                              </wps:cNvSpPr>
                              <wps:spPr bwMode="auto">
                                <a:xfrm>
                                  <a:off x="2958117" y="93518"/>
                                  <a:ext cx="12700" cy="1127760"/>
                                </a:xfrm>
                                <a:custGeom>
                                  <a:avLst/>
                                  <a:gdLst>
                                    <a:gd name="T0" fmla="*/ 0 w 20"/>
                                    <a:gd name="T1" fmla="*/ 1775 h 1776"/>
                                    <a:gd name="T2" fmla="*/ 0 w 20"/>
                                    <a:gd name="T3" fmla="*/ 0 h 1776"/>
                                  </a:gdLst>
                                  <a:ahLst/>
                                  <a:cxnLst>
                                    <a:cxn ang="0">
                                      <a:pos x="T0" y="T1"/>
                                    </a:cxn>
                                    <a:cxn ang="0">
                                      <a:pos x="T2" y="T3"/>
                                    </a:cxn>
                                  </a:cxnLst>
                                  <a:rect l="0" t="0" r="r" b="b"/>
                                  <a:pathLst>
                                    <a:path w="20" h="1776">
                                      <a:moveTo>
                                        <a:pt x="0" y="1775"/>
                                      </a:moveTo>
                                      <a:lnTo>
                                        <a:pt x="0" y="0"/>
                                      </a:lnTo>
                                    </a:path>
                                  </a:pathLst>
                                </a:custGeom>
                                <a:noFill/>
                                <a:ln w="12700">
                                  <a:solidFill>
                                    <a:schemeClr val="accent1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solidFill>
                                        <a:srgbClr val="FFFFFF"/>
                                      </a:solidFill>
                                    </a14:hiddenFill>
                                  </a:ext>
                                </a:extLst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318" name="Text Box 9"/>
                              <wps:cNvSpPr txBox="1">
                                <a:spLocks noChangeArrowheads="1"/>
                              </wps:cNvSpPr>
                              <wps:spPr bwMode="auto">
                                <a:xfrm>
                                  <a:off x="349827" y="187036"/>
                                  <a:ext cx="1565910" cy="533400"/>
                                </a:xfrm>
                                <a:prstGeom prst="rect">
                                  <a:avLst/>
                                </a:prstGeom>
                                <a:solidFill>
                                  <a:schemeClr val="accent3"/>
                                </a:solidFill>
                                <a:ln>
                                  <a:noFill/>
                                </a:ln>
                              </wps:spPr>
                              <wps:txbx>
                                <w:txbxContent>
                                  <w:sdt>
                                    <w:sdtPr>
                                      <w:tag w:val="EventName"/>
                                      <w:id w:val="1846676883"/>
                                      <w:showingPlcHdr/>
                                      <w:dataBinding w:prefixMappings="xmlns:ns0='http://purl.org/dc/elements/1.1/' xmlns:ns1='http://schemas.openxmlformats.org/package/2006/metadata/core-properties' " w:xpath="/ns1:coreProperties[1]/ns0:creator[1]" w:storeItemID="{6C3C8BC8-F283-45AE-878A-BAB7291924A1}"/>
                                      <w15:appearance w15:val="hidden"/>
                                      <w:text/>
                                    </w:sdtPr>
                                    <w:sdtEndPr/>
                                    <w:sdtContent>
                                      <w:p w:rsidR="00B53290" w:rsidRDefault="00713653" w:rsidP="00B53290">
                                        <w:pPr>
                                          <w:pStyle w:val="Title"/>
                                        </w:pPr>
                                        <w:r>
                                          <w:t xml:space="preserve">     </w:t>
                                        </w:r>
                                      </w:p>
                                    </w:sdtContent>
                                  </w:sdt>
                                  <w:p w:rsidR="00B53290" w:rsidRPr="008C7094" w:rsidRDefault="00B53290" w:rsidP="00B53290">
                                    <w:pPr>
                                      <w:pStyle w:val="Title"/>
                                      <w:rPr>
                                        <w:color w:val="262262" w:themeColor="accent6"/>
                                      </w:rPr>
                                    </w:pPr>
                                  </w:p>
                                </w:txbxContent>
                              </wps:txbx>
                              <wps:bodyPr rot="0" vert="horz" wrap="square" lIns="0" tIns="0" rIns="0" bIns="0" anchor="t" anchorCtr="0" upright="1">
                                <a:noAutofit/>
                              </wps:bodyPr>
                            </wps:wsp>
                            <wps:wsp>
                              <wps:cNvPr id="319" name="Text Box 10"/>
                              <wps:cNvSpPr txBox="1">
                                <a:spLocks noChangeArrowheads="1"/>
                              </wps:cNvSpPr>
                              <wps:spPr bwMode="auto">
                                <a:xfrm>
                                  <a:off x="2684490" y="93518"/>
                                  <a:ext cx="210185" cy="1124712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solidFill>
                                        <a:srgbClr val="FFFFFF"/>
                                      </a:solidFill>
                                    </a14:hiddenFill>
                                  </a:ext>
                                  <a:ext uri="{91240B29-F687-4F45-9708-019B960494DF}">
                                    <a14:hiddenLine xmlns:a14="http://schemas.microsoft.com/office/drawing/2010/main" w="9525">
                                      <a:solidFill>
                                        <a:srgbClr val="000000"/>
                                      </a:solidFill>
                                      <a:miter lim="800000"/>
                                      <a:headEnd/>
                                      <a:tailEnd/>
                                    </a14:hiddenLine>
                                  </a:ext>
                                </a:extLst>
                              </wps:spPr>
                              <wps:txbx>
                                <w:txbxContent>
                                  <w:sdt>
                                    <w:sdtPr>
                                      <w:alias w:val="Date"/>
                                      <w:tag w:val=""/>
                                      <w:id w:val="-370992474"/>
                                      <w:showingPlcHdr/>
                                      <w:dataBinding w:prefixMappings="xmlns:ns0='http://schemas.openxmlformats.org/officeDocument/2006/extended-properties' " w:xpath="/ns0:Properties[1]/ns0:Manager[1]" w:storeItemID="{6668398D-A668-4E3E-A5EB-62B293D839F1}"/>
                                      <w15:appearance w15:val="hidden"/>
                                      <w:text/>
                                    </w:sdtPr>
                                    <w:sdtEndPr/>
                                    <w:sdtContent>
                                      <w:p w:rsidR="00B53290" w:rsidRPr="00B53290" w:rsidRDefault="00B53290" w:rsidP="00B53290">
                                        <w:pPr>
                                          <w:pStyle w:val="Subtitle"/>
                                        </w:pPr>
                                        <w:r w:rsidRPr="00B53290">
                                          <w:t>DATE</w:t>
                                        </w:r>
                                      </w:p>
                                    </w:sdtContent>
                                  </w:sdt>
                                  <w:p w:rsidR="00B53290" w:rsidRPr="004E6777" w:rsidRDefault="00B53290" w:rsidP="00B53290">
                                    <w:pPr>
                                      <w:pStyle w:val="Subtitle"/>
                                    </w:pPr>
                                  </w:p>
                                </w:txbxContent>
                              </wps:txbx>
                              <wps:bodyPr rot="0" vert="vert270" wrap="square" lIns="0" tIns="0" rIns="0" bIns="0" anchor="t" anchorCtr="0" upright="1">
                                <a:noAutofit/>
                              </wps:bodyPr>
                            </wps:wsp>
                            <wps:wsp>
                              <wps:cNvPr id="321" name="Text Box 11"/>
                              <wps:cNvSpPr txBox="1">
                                <a:spLocks noChangeArrowheads="1"/>
                              </wps:cNvSpPr>
                              <wps:spPr bwMode="auto">
                                <a:xfrm>
                                  <a:off x="3034317" y="93518"/>
                                  <a:ext cx="210185" cy="1124585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solidFill>
                                        <a:srgbClr val="FFFFFF"/>
                                      </a:solidFill>
                                    </a14:hiddenFill>
                                  </a:ext>
                                  <a:ext uri="{91240B29-F687-4F45-9708-019B960494DF}">
                                    <a14:hiddenLine xmlns:a14="http://schemas.microsoft.com/office/drawing/2010/main" w="9525">
                                      <a:solidFill>
                                        <a:srgbClr val="000000"/>
                                      </a:solidFill>
                                      <a:miter lim="800000"/>
                                      <a:headEnd/>
                                      <a:tailEnd/>
                                    </a14:hiddenLine>
                                  </a:ext>
                                </a:extLst>
                              </wps:spPr>
                              <wps:txbx>
                                <w:txbxContent>
                                  <w:sdt>
                                    <w:sdtPr>
                                      <w:alias w:val="Time"/>
                                      <w:tag w:val=""/>
                                      <w:id w:val="60292046"/>
                                      <w:showingPlcHdr/>
                                      <w:dataBinding w:prefixMappings="xmlns:ns0='http://purl.org/dc/elements/1.1/' xmlns:ns1='http://schemas.openxmlformats.org/package/2006/metadata/core-properties' " w:xpath="/ns1:coreProperties[1]/ns1:contentStatus[1]" w:storeItemID="{6C3C8BC8-F283-45AE-878A-BAB7291924A1}"/>
                                      <w15:appearance w15:val="hidden"/>
                                      <w:text/>
                                    </w:sdtPr>
                                    <w:sdtEndPr/>
                                    <w:sdtContent>
                                      <w:p w:rsidR="00B53290" w:rsidRPr="00B53290" w:rsidRDefault="00B53290" w:rsidP="00B53290">
                                        <w:pPr>
                                          <w:pStyle w:val="Subtitle"/>
                                        </w:pPr>
                                        <w:r w:rsidRPr="00B53290">
                                          <w:t>TIME</w:t>
                                        </w:r>
                                      </w:p>
                                    </w:sdtContent>
                                  </w:sdt>
                                  <w:p w:rsidR="00B53290" w:rsidRDefault="00B53290" w:rsidP="00B53290">
                                    <w:pPr>
                                      <w:pStyle w:val="Subtitle"/>
                                    </w:pPr>
                                  </w:p>
                                </w:txbxContent>
                              </wps:txbx>
                              <wps:bodyPr rot="0" vert="vert270" wrap="square" lIns="0" tIns="0" rIns="0" bIns="0" anchor="t" anchorCtr="0" upright="1">
                                <a:noAutofit/>
                              </wps:bodyPr>
                            </wps:wsp>
                            <wps:wsp>
                              <wps:cNvPr id="322" name="Text Box 9"/>
                              <wps:cNvSpPr txBox="1">
                                <a:spLocks noChangeArrowheads="1"/>
                              </wps:cNvSpPr>
                              <wps:spPr bwMode="auto">
                                <a:xfrm>
                                  <a:off x="349827" y="831272"/>
                                  <a:ext cx="1565910" cy="255270"/>
                                </a:xfrm>
                                <a:prstGeom prst="rect">
                                  <a:avLst/>
                                </a:prstGeom>
                                <a:solidFill>
                                  <a:schemeClr val="accent3"/>
                                </a:solidFill>
                                <a:ln>
                                  <a:noFill/>
                                </a:ln>
                              </wps:spPr>
                              <wps:txbx>
                                <w:txbxContent>
                                  <w:p w:rsidR="00B53290" w:rsidRPr="008C7094" w:rsidRDefault="00B53290" w:rsidP="00B53290">
                                    <w:pPr>
                                      <w:pStyle w:val="Title"/>
                                      <w:rPr>
                                        <w:color w:val="262262" w:themeColor="accent6"/>
                                      </w:rPr>
                                    </w:pPr>
                                    <w:r w:rsidRPr="008C7094">
                                      <w:rPr>
                                        <w:color w:val="262262" w:themeColor="accent6"/>
                                      </w:rPr>
                                      <w:t>TICKET</w:t>
                                    </w:r>
                                  </w:p>
                                </w:txbxContent>
                              </wps:txbx>
                              <wps:bodyPr rot="0" vert="horz" wrap="square" lIns="0" tIns="0" rIns="0" bIns="0" anchor="t" anchorCtr="0" upright="1">
                                <a:noAutofit/>
                              </wps:bodyPr>
                            </wps:wsp>
                            <wps:wsp>
                              <wps:cNvPr id="368" name="Straight Connector 368"/>
                              <wps:cNvCnPr/>
                              <wps:spPr>
                                <a:xfrm>
                                  <a:off x="2559627" y="0"/>
                                  <a:ext cx="0" cy="1298163"/>
                                </a:xfrm>
                                <a:prstGeom prst="line">
                                  <a:avLst/>
                                </a:prstGeom>
                                <a:ln w="12700">
                                  <a:solidFill>
                                    <a:schemeClr val="bg1"/>
                                  </a:solidFill>
                                  <a:prstDash val="sysDash"/>
                                </a:ln>
                              </wps:spPr>
                              <wps:style>
                                <a:lnRef idx="1">
                                  <a:schemeClr val="accent1"/>
                                </a:lnRef>
                                <a:fillRef idx="0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tx1"/>
                                </a:fontRef>
                              </wps:style>
                              <wps:bodyPr/>
                            </wps:wsp>
                          </wpg:wgp>
                        </a:graphicData>
                      </a:graphic>
                    </wp:inline>
                  </w:drawing>
                </mc:Choice>
                <mc:Fallback>
                  <w:pict>
                    <v:group w14:anchorId="4602EE33" id="Group 312" o:spid="_x0000_s1080" style="width:270pt;height:103.2pt;mso-position-horizontal-relative:char;mso-position-vertical-relative:line" coordsize="34290,13106" o:gfxdata="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">
                      <v:shape id="Freeform 3" o:spid="_x0000_s1081" style="position:absolute;width:34290;height:13106;visibility:visible;mso-wrap-style:square;v-text-anchor:top" coordsize="5400,206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" path="m5181,l218,,207,69r-31,60l129,176,69,207,,218,,388r24,5l44,407r14,20l63,452r-5,24l44,497,24,510,,515r,39l24,559r20,14l58,593r5,25l58,643,44,663,24,677,,682r,39l24,726r20,13l58,759r5,25l58,809,44,829,24,843,,848r,39l24,892r20,14l58,926r5,25l58,975,44,996r-20,13l,1014r,39l24,1058r20,14l58,1092r5,25l58,1142r-14,20l24,1176,,1181r,39l24,1225r20,13l58,1258r5,25l58,1308r-14,20l24,1342,,1347r,39l24,1391r20,14l58,1425r5,25l58,1474r-14,21l24,1508,,1513r,39l24,1557r20,14l58,1591r5,25l58,1641r-14,20l24,1675,,1680r,164l69,1855r60,31l176,1933r31,61l218,2063r4963,l5192,1994r31,-61l5270,1886r60,-31l5400,1844r,-164l5375,1675r-20,-14l5341,1641r-5,-25l5341,1591r14,-20l5375,1557r25,-5l5400,1513r-25,-5l5355,1495r-14,-21l5336,1450r5,-25l5355,1405r20,-14l5400,1386r,-39l5375,1342r-20,-14l5341,1308r-5,-25l5341,1258r14,-20l5375,1225r25,-5l5400,1181r-25,-5l5355,1162r-14,-20l5336,1117r5,-25l5355,1072r20,-14l5400,1053r,-39l5375,1009r-20,-13l5341,975r-5,-24l5341,926r14,-20l5375,892r25,-5l5400,848r-25,-5l5355,829r-14,-20l5336,784r5,-25l5355,739r20,-13l5400,721r,-39l5375,677r-20,-14l5341,643r-5,-25l5341,593r14,-20l5375,559r25,-5l5400,515r-25,-5l5355,497r-14,-21l5336,452r5,-25l5355,407r20,-14l5400,388r,-170l5330,207r-60,-31l5223,129,5192,69,5181,xe" fillcolor="#262262 [3209]" stroked="f">
                        <v:path arrowok="t" o:connecttype="custom" o:connectlocs="131445,43815;43815,131445;15240,249555;40005,287020;15240,323850;15240,354965;40005,392430;15240,429895;15240,461010;40005,497840;15240,535305;15240,566420;40005,603885;15240,640715;15240,671830;40005,709295;15240,746760;15240,777875;40005,814705;15240,852170;15240,883285;40005,920750;15240,957580;15240,988695;40005,1026160;15240,1063625;43815,1177925;131445,1266190;3296920,1266190;3384550,1177925;3413125,1063625;3388360,1026160;3413125,988695;3413125,957580;3388360,920750;3413125,883285;3413125,852170;3388360,814705;3413125,777875;3413125,746760;3388360,709295;3413125,671830;3413125,640715;3388360,603885;3413125,566420;3413125,535305;3388360,497840;3413125,461010;3413125,429895;3388360,392430;3413125,354965;3413125,323850;3388360,287020;3413125,249555;3384550,131445;3296920,43815" o:connectangles="0,0,0,0,0,0,0,0,0,0,0,0,0,0,0,0,0,0,0,0,0,0,0,0,0,0,0,0,0,0,0,0,0,0,0,0,0,0,0,0,0,0,0,0,0,0,0,0,0,0,0,0,0,0,0,0"/>
                      </v:shape>
                      <v:rect id="Rectangle 314" o:spid="_x0000_s1082" alt="Picture placeholder." style="position:absolute;left:2528;top:935;width:22092;height:11296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" stroked="f" strokeweight="1pt">
                        <v:fill r:id="rId10" o:title="Picture placeholder" recolor="t" rotate="t" type="tile"/>
                        <v:imagedata recolortarget="#110f2b [1449]"/>
                      </v:rect>
                      <v:shape id="Freeform 4" o:spid="_x0000_s1083" style="position:absolute;left:29581;top:935;width:127;height:11277;visibility:visible;mso-wrap-style:square;v-text-anchor:top" coordsize="20,177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" path="m,1775l,e" filled="f" strokecolor="#efc01b [3204]" strokeweight="1pt">
                        <v:path arrowok="t" o:connecttype="custom" o:connectlocs="0,1127125;0,0" o:connectangles="0,0"/>
                      </v:shape>
                      <v:shape id="Text Box 9" o:spid="_x0000_s1084" type="#_x0000_t202" style="position:absolute;left:3498;top:1870;width:15659;height:5334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" fillcolor="#3fd8d4 [3206]" stroked="f">
                        <v:textbox inset="0,0,0,0">
                          <w:txbxContent>
                            <w:sdt>
                              <w:sdtPr>
                                <w:tag w:val="EventName"/>
                                <w:id w:val="1846676883"/>
                                <w:showingPlcHdr/>
                                <w:dataBinding w:prefixMappings="xmlns:ns0='http://purl.org/dc/elements/1.1/' xmlns:ns1='http://schemas.openxmlformats.org/package/2006/metadata/core-properties' " w:xpath="/ns1:coreProperties[1]/ns0:creator[1]" w:storeItemID="{6C3C8BC8-F283-45AE-878A-BAB7291924A1}"/>
                                <w15:appearance w15:val="hidden"/>
                                <w:text/>
                              </w:sdtPr>
                              <w:sdtEndPr/>
                              <w:sdtContent>
                                <w:p w:rsidR="00B53290" w:rsidRDefault="00713653" w:rsidP="00B53290">
                                  <w:pPr>
                                    <w:pStyle w:val="Title"/>
                                  </w:pPr>
                                  <w:r>
                                    <w:t xml:space="preserve">     </w:t>
                                  </w:r>
                                </w:p>
                              </w:sdtContent>
                            </w:sdt>
                            <w:p w:rsidR="00B53290" w:rsidRPr="008C7094" w:rsidRDefault="00B53290" w:rsidP="00B53290">
                              <w:pPr>
                                <w:pStyle w:val="Title"/>
                                <w:rPr>
                                  <w:color w:val="262262" w:themeColor="accent6"/>
                                </w:rPr>
                              </w:pPr>
                            </w:p>
                          </w:txbxContent>
                        </v:textbox>
                      </v:shape>
                      <v:shape id="Text Box 10" o:spid="_x0000_s1085" type="#_x0000_t202" style="position:absolute;left:26844;top:935;width:2102;height:11247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" filled="f" stroked="f">
                        <v:textbox style="layout-flow:vertical;mso-layout-flow-alt:bottom-to-top" inset="0,0,0,0">
                          <w:txbxContent>
                            <w:sdt>
                              <w:sdtPr>
                                <w:alias w:val="Date"/>
                                <w:tag w:val=""/>
                                <w:id w:val="-370992474"/>
                                <w:showingPlcHdr/>
                                <w:dataBinding w:prefixMappings="xmlns:ns0='http://schemas.openxmlformats.org/officeDocument/2006/extended-properties' " w:xpath="/ns0:Properties[1]/ns0:Manager[1]" w:storeItemID="{6668398D-A668-4E3E-A5EB-62B293D839F1}"/>
                                <w15:appearance w15:val="hidden"/>
                                <w:text/>
                              </w:sdtPr>
                              <w:sdtEndPr/>
                              <w:sdtContent>
                                <w:p w:rsidR="00B53290" w:rsidRPr="00B53290" w:rsidRDefault="00B53290" w:rsidP="00B53290">
                                  <w:pPr>
                                    <w:pStyle w:val="Subtitle"/>
                                  </w:pPr>
                                  <w:r w:rsidRPr="00B53290">
                                    <w:t>DATE</w:t>
                                  </w:r>
                                </w:p>
                              </w:sdtContent>
                            </w:sdt>
                            <w:p w:rsidR="00B53290" w:rsidRPr="004E6777" w:rsidRDefault="00B53290" w:rsidP="00B53290">
                              <w:pPr>
                                <w:pStyle w:val="Subtitle"/>
                              </w:pPr>
                            </w:p>
                          </w:txbxContent>
                        </v:textbox>
                      </v:shape>
                      <v:shape id="Text Box 11" o:spid="_x0000_s1086" type="#_x0000_t202" style="position:absolute;left:30343;top:935;width:2102;height:11246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" filled="f" stroked="f">
                        <v:textbox style="layout-flow:vertical;mso-layout-flow-alt:bottom-to-top" inset="0,0,0,0">
                          <w:txbxContent>
                            <w:sdt>
                              <w:sdtPr>
                                <w:alias w:val="Time"/>
                                <w:tag w:val=""/>
                                <w:id w:val="60292046"/>
                                <w:showingPlcHdr/>
                                <w:dataBinding w:prefixMappings="xmlns:ns0='http://purl.org/dc/elements/1.1/' xmlns:ns1='http://schemas.openxmlformats.org/package/2006/metadata/core-properties' " w:xpath="/ns1:coreProperties[1]/ns1:contentStatus[1]" w:storeItemID="{6C3C8BC8-F283-45AE-878A-BAB7291924A1}"/>
                                <w15:appearance w15:val="hidden"/>
                                <w:text/>
                              </w:sdtPr>
                              <w:sdtEndPr/>
                              <w:sdtContent>
                                <w:p w:rsidR="00B53290" w:rsidRPr="00B53290" w:rsidRDefault="00B53290" w:rsidP="00B53290">
                                  <w:pPr>
                                    <w:pStyle w:val="Subtitle"/>
                                  </w:pPr>
                                  <w:r w:rsidRPr="00B53290">
                                    <w:t>TIME</w:t>
                                  </w:r>
                                </w:p>
                              </w:sdtContent>
                            </w:sdt>
                            <w:p w:rsidR="00B53290" w:rsidRDefault="00B53290" w:rsidP="00B53290">
                              <w:pPr>
                                <w:pStyle w:val="Subtitle"/>
                              </w:pPr>
                            </w:p>
                          </w:txbxContent>
                        </v:textbox>
                      </v:shape>
                      <v:shape id="Text Box 9" o:spid="_x0000_s1087" type="#_x0000_t202" style="position:absolute;left:3498;top:8312;width:15659;height:2553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" fillcolor="#3fd8d4 [3206]" stroked="f">
                        <v:textbox inset="0,0,0,0">
                          <w:txbxContent>
                            <w:p w:rsidR="00B53290" w:rsidRPr="008C7094" w:rsidRDefault="00B53290" w:rsidP="00B53290">
                              <w:pPr>
                                <w:pStyle w:val="Title"/>
                                <w:rPr>
                                  <w:color w:val="262262" w:themeColor="accent6"/>
                                </w:rPr>
                              </w:pPr>
                              <w:r w:rsidRPr="008C7094">
                                <w:rPr>
                                  <w:color w:val="262262" w:themeColor="accent6"/>
                                </w:rPr>
                                <w:t>TICKET</w:t>
                              </w:r>
                            </w:p>
                          </w:txbxContent>
                        </v:textbox>
                      </v:shape>
                      <v:line id="Straight Connector 368" o:spid="_x0000_s1088" style="position:absolute;visibility:visible;mso-wrap-style:square" from="25596,0" to="25596,12981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" strokecolor="white [3212]" strokeweight="1pt">
                        <v:stroke dashstyle="3 1" joinstyle="miter"/>
                      </v:line>
                      <w10:anchorlock/>
                    </v:group>
                  </w:pict>
                </mc:Fallback>
              </mc:AlternateContent>
            </w:r>
          </w:p>
        </w:tc>
        <w:tc>
          <w:tcPr>
            <w:tcW w:w="5669" w:type="dxa"/>
            <w:vAlign w:val="center"/>
          </w:tcPr>
          <w:p w:rsidR="008C7094" w:rsidRDefault="00B53290" w:rsidP="00B53290">
            <w:pPr>
              <w:jc w:val="center"/>
            </w:pPr>
            <w:r>
              <w:rPr>
                <w:noProof/>
              </w:rPr>
              <mc:AlternateContent>
                <mc:Choice Requires="wpg">
                  <w:drawing>
                    <wp:inline distT="0" distB="0" distL="0" distR="0" wp14:anchorId="7442BC15" wp14:editId="5D586434">
                      <wp:extent cx="3429000" cy="1310640"/>
                      <wp:effectExtent l="0" t="0" r="0" b="22860"/>
                      <wp:docPr id="369" name="Group 369">
                        <a:extLst xmlns:a="http://schemas.openxmlformats.org/drawingml/2006/main">
                          <a:ext uri="{C183D7F6-B498-43B3-948B-1728B52AA6E4}">
                            <adec:decorative xmlns:adec="http://schemas.microsoft.com/office/drawing/2017/decorative" val="1"/>
                          </a:ext>
                        </a:extLst>
                      </wp:docPr>
                      <wp:cNvGraphicFramePr/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/>
                            <wpg:grpSpPr>
                              <a:xfrm>
                                <a:off x="0" y="0"/>
                                <a:ext cx="3429000" cy="1310640"/>
                                <a:chOff x="0" y="0"/>
                                <a:chExt cx="3429000" cy="1310640"/>
                              </a:xfrm>
                            </wpg:grpSpPr>
                            <wps:wsp>
                              <wps:cNvPr id="370" name="Freeform 3"/>
                              <wps:cNvSpPr>
                                <a:spLocks/>
                              </wps:cNvSpPr>
                              <wps:spPr bwMode="auto">
                                <a:xfrm>
                                  <a:off x="0" y="0"/>
                                  <a:ext cx="3429000" cy="1310640"/>
                                </a:xfrm>
                                <a:custGeom>
                                  <a:avLst/>
                                  <a:gdLst>
                                    <a:gd name="T0" fmla="*/ 207 w 5400"/>
                                    <a:gd name="T1" fmla="*/ 69 h 2064"/>
                                    <a:gd name="T2" fmla="*/ 69 w 5400"/>
                                    <a:gd name="T3" fmla="*/ 207 h 2064"/>
                                    <a:gd name="T4" fmla="*/ 24 w 5400"/>
                                    <a:gd name="T5" fmla="*/ 393 h 2064"/>
                                    <a:gd name="T6" fmla="*/ 63 w 5400"/>
                                    <a:gd name="T7" fmla="*/ 452 h 2064"/>
                                    <a:gd name="T8" fmla="*/ 24 w 5400"/>
                                    <a:gd name="T9" fmla="*/ 510 h 2064"/>
                                    <a:gd name="T10" fmla="*/ 24 w 5400"/>
                                    <a:gd name="T11" fmla="*/ 559 h 2064"/>
                                    <a:gd name="T12" fmla="*/ 63 w 5400"/>
                                    <a:gd name="T13" fmla="*/ 618 h 2064"/>
                                    <a:gd name="T14" fmla="*/ 24 w 5400"/>
                                    <a:gd name="T15" fmla="*/ 677 h 2064"/>
                                    <a:gd name="T16" fmla="*/ 24 w 5400"/>
                                    <a:gd name="T17" fmla="*/ 726 h 2064"/>
                                    <a:gd name="T18" fmla="*/ 63 w 5400"/>
                                    <a:gd name="T19" fmla="*/ 784 h 2064"/>
                                    <a:gd name="T20" fmla="*/ 24 w 5400"/>
                                    <a:gd name="T21" fmla="*/ 843 h 2064"/>
                                    <a:gd name="T22" fmla="*/ 24 w 5400"/>
                                    <a:gd name="T23" fmla="*/ 892 h 2064"/>
                                    <a:gd name="T24" fmla="*/ 63 w 5400"/>
                                    <a:gd name="T25" fmla="*/ 951 h 2064"/>
                                    <a:gd name="T26" fmla="*/ 24 w 5400"/>
                                    <a:gd name="T27" fmla="*/ 1009 h 2064"/>
                                    <a:gd name="T28" fmla="*/ 24 w 5400"/>
                                    <a:gd name="T29" fmla="*/ 1058 h 2064"/>
                                    <a:gd name="T30" fmla="*/ 63 w 5400"/>
                                    <a:gd name="T31" fmla="*/ 1117 h 2064"/>
                                    <a:gd name="T32" fmla="*/ 24 w 5400"/>
                                    <a:gd name="T33" fmla="*/ 1176 h 2064"/>
                                    <a:gd name="T34" fmla="*/ 24 w 5400"/>
                                    <a:gd name="T35" fmla="*/ 1225 h 2064"/>
                                    <a:gd name="T36" fmla="*/ 63 w 5400"/>
                                    <a:gd name="T37" fmla="*/ 1283 h 2064"/>
                                    <a:gd name="T38" fmla="*/ 24 w 5400"/>
                                    <a:gd name="T39" fmla="*/ 1342 h 2064"/>
                                    <a:gd name="T40" fmla="*/ 24 w 5400"/>
                                    <a:gd name="T41" fmla="*/ 1391 h 2064"/>
                                    <a:gd name="T42" fmla="*/ 63 w 5400"/>
                                    <a:gd name="T43" fmla="*/ 1450 h 2064"/>
                                    <a:gd name="T44" fmla="*/ 24 w 5400"/>
                                    <a:gd name="T45" fmla="*/ 1508 h 2064"/>
                                    <a:gd name="T46" fmla="*/ 24 w 5400"/>
                                    <a:gd name="T47" fmla="*/ 1557 h 2064"/>
                                    <a:gd name="T48" fmla="*/ 63 w 5400"/>
                                    <a:gd name="T49" fmla="*/ 1616 h 2064"/>
                                    <a:gd name="T50" fmla="*/ 24 w 5400"/>
                                    <a:gd name="T51" fmla="*/ 1675 h 2064"/>
                                    <a:gd name="T52" fmla="*/ 69 w 5400"/>
                                    <a:gd name="T53" fmla="*/ 1855 h 2064"/>
                                    <a:gd name="T54" fmla="*/ 207 w 5400"/>
                                    <a:gd name="T55" fmla="*/ 1994 h 2064"/>
                                    <a:gd name="T56" fmla="*/ 5192 w 5400"/>
                                    <a:gd name="T57" fmla="*/ 1994 h 2064"/>
                                    <a:gd name="T58" fmla="*/ 5330 w 5400"/>
                                    <a:gd name="T59" fmla="*/ 1855 h 2064"/>
                                    <a:gd name="T60" fmla="*/ 5375 w 5400"/>
                                    <a:gd name="T61" fmla="*/ 1675 h 2064"/>
                                    <a:gd name="T62" fmla="*/ 5336 w 5400"/>
                                    <a:gd name="T63" fmla="*/ 1616 h 2064"/>
                                    <a:gd name="T64" fmla="*/ 5375 w 5400"/>
                                    <a:gd name="T65" fmla="*/ 1557 h 2064"/>
                                    <a:gd name="T66" fmla="*/ 5375 w 5400"/>
                                    <a:gd name="T67" fmla="*/ 1508 h 2064"/>
                                    <a:gd name="T68" fmla="*/ 5336 w 5400"/>
                                    <a:gd name="T69" fmla="*/ 1450 h 2064"/>
                                    <a:gd name="T70" fmla="*/ 5375 w 5400"/>
                                    <a:gd name="T71" fmla="*/ 1391 h 2064"/>
                                    <a:gd name="T72" fmla="*/ 5375 w 5400"/>
                                    <a:gd name="T73" fmla="*/ 1342 h 2064"/>
                                    <a:gd name="T74" fmla="*/ 5336 w 5400"/>
                                    <a:gd name="T75" fmla="*/ 1283 h 2064"/>
                                    <a:gd name="T76" fmla="*/ 5375 w 5400"/>
                                    <a:gd name="T77" fmla="*/ 1225 h 2064"/>
                                    <a:gd name="T78" fmla="*/ 5375 w 5400"/>
                                    <a:gd name="T79" fmla="*/ 1176 h 2064"/>
                                    <a:gd name="T80" fmla="*/ 5336 w 5400"/>
                                    <a:gd name="T81" fmla="*/ 1117 h 2064"/>
                                    <a:gd name="T82" fmla="*/ 5375 w 5400"/>
                                    <a:gd name="T83" fmla="*/ 1058 h 2064"/>
                                    <a:gd name="T84" fmla="*/ 5375 w 5400"/>
                                    <a:gd name="T85" fmla="*/ 1009 h 2064"/>
                                    <a:gd name="T86" fmla="*/ 5336 w 5400"/>
                                    <a:gd name="T87" fmla="*/ 951 h 2064"/>
                                    <a:gd name="T88" fmla="*/ 5375 w 5400"/>
                                    <a:gd name="T89" fmla="*/ 892 h 2064"/>
                                    <a:gd name="T90" fmla="*/ 5375 w 5400"/>
                                    <a:gd name="T91" fmla="*/ 843 h 2064"/>
                                    <a:gd name="T92" fmla="*/ 5336 w 5400"/>
                                    <a:gd name="T93" fmla="*/ 784 h 2064"/>
                                    <a:gd name="T94" fmla="*/ 5375 w 5400"/>
                                    <a:gd name="T95" fmla="*/ 726 h 2064"/>
                                    <a:gd name="T96" fmla="*/ 5375 w 5400"/>
                                    <a:gd name="T97" fmla="*/ 677 h 2064"/>
                                    <a:gd name="T98" fmla="*/ 5336 w 5400"/>
                                    <a:gd name="T99" fmla="*/ 618 h 2064"/>
                                    <a:gd name="T100" fmla="*/ 5375 w 5400"/>
                                    <a:gd name="T101" fmla="*/ 559 h 2064"/>
                                    <a:gd name="T102" fmla="*/ 5375 w 5400"/>
                                    <a:gd name="T103" fmla="*/ 510 h 2064"/>
                                    <a:gd name="T104" fmla="*/ 5336 w 5400"/>
                                    <a:gd name="T105" fmla="*/ 452 h 2064"/>
                                    <a:gd name="T106" fmla="*/ 5375 w 5400"/>
                                    <a:gd name="T107" fmla="*/ 393 h 2064"/>
                                    <a:gd name="T108" fmla="*/ 5330 w 5400"/>
                                    <a:gd name="T109" fmla="*/ 207 h 2064"/>
                                    <a:gd name="T110" fmla="*/ 5192 w 5400"/>
                                    <a:gd name="T111" fmla="*/ 69 h 2064"/>
                                  </a:gdLst>
                                  <a:ahLst/>
                                  <a:cxnLst>
                                    <a:cxn ang="0">
                                      <a:pos x="T0" y="T1"/>
                                    </a:cxn>
                                    <a:cxn ang="0">
                                      <a:pos x="T2" y="T3"/>
                                    </a:cxn>
                                    <a:cxn ang="0">
                                      <a:pos x="T4" y="T5"/>
                                    </a:cxn>
                                    <a:cxn ang="0">
                                      <a:pos x="T6" y="T7"/>
                                    </a:cxn>
                                    <a:cxn ang="0">
                                      <a:pos x="T8" y="T9"/>
                                    </a:cxn>
                                    <a:cxn ang="0">
                                      <a:pos x="T10" y="T11"/>
                                    </a:cxn>
                                    <a:cxn ang="0">
                                      <a:pos x="T12" y="T13"/>
                                    </a:cxn>
                                    <a:cxn ang="0">
                                      <a:pos x="T14" y="T15"/>
                                    </a:cxn>
                                    <a:cxn ang="0">
                                      <a:pos x="T16" y="T17"/>
                                    </a:cxn>
                                    <a:cxn ang="0">
                                      <a:pos x="T18" y="T19"/>
                                    </a:cxn>
                                    <a:cxn ang="0">
                                      <a:pos x="T20" y="T21"/>
                                    </a:cxn>
                                    <a:cxn ang="0">
                                      <a:pos x="T22" y="T23"/>
                                    </a:cxn>
                                    <a:cxn ang="0">
                                      <a:pos x="T24" y="T25"/>
                                    </a:cxn>
                                    <a:cxn ang="0">
                                      <a:pos x="T26" y="T27"/>
                                    </a:cxn>
                                    <a:cxn ang="0">
                                      <a:pos x="T28" y="T29"/>
                                    </a:cxn>
                                    <a:cxn ang="0">
                                      <a:pos x="T30" y="T31"/>
                                    </a:cxn>
                                    <a:cxn ang="0">
                                      <a:pos x="T32" y="T33"/>
                                    </a:cxn>
                                    <a:cxn ang="0">
                                      <a:pos x="T34" y="T35"/>
                                    </a:cxn>
                                    <a:cxn ang="0">
                                      <a:pos x="T36" y="T37"/>
                                    </a:cxn>
                                    <a:cxn ang="0">
                                      <a:pos x="T38" y="T39"/>
                                    </a:cxn>
                                    <a:cxn ang="0">
                                      <a:pos x="T40" y="T41"/>
                                    </a:cxn>
                                    <a:cxn ang="0">
                                      <a:pos x="T42" y="T43"/>
                                    </a:cxn>
                                    <a:cxn ang="0">
                                      <a:pos x="T44" y="T45"/>
                                    </a:cxn>
                                    <a:cxn ang="0">
                                      <a:pos x="T46" y="T47"/>
                                    </a:cxn>
                                    <a:cxn ang="0">
                                      <a:pos x="T48" y="T49"/>
                                    </a:cxn>
                                    <a:cxn ang="0">
                                      <a:pos x="T50" y="T51"/>
                                    </a:cxn>
                                    <a:cxn ang="0">
                                      <a:pos x="T52" y="T53"/>
                                    </a:cxn>
                                    <a:cxn ang="0">
                                      <a:pos x="T54" y="T55"/>
                                    </a:cxn>
                                    <a:cxn ang="0">
                                      <a:pos x="T56" y="T57"/>
                                    </a:cxn>
                                    <a:cxn ang="0">
                                      <a:pos x="T58" y="T59"/>
                                    </a:cxn>
                                    <a:cxn ang="0">
                                      <a:pos x="T60" y="T61"/>
                                    </a:cxn>
                                    <a:cxn ang="0">
                                      <a:pos x="T62" y="T63"/>
                                    </a:cxn>
                                    <a:cxn ang="0">
                                      <a:pos x="T64" y="T65"/>
                                    </a:cxn>
                                    <a:cxn ang="0">
                                      <a:pos x="T66" y="T67"/>
                                    </a:cxn>
                                    <a:cxn ang="0">
                                      <a:pos x="T68" y="T69"/>
                                    </a:cxn>
                                    <a:cxn ang="0">
                                      <a:pos x="T70" y="T71"/>
                                    </a:cxn>
                                    <a:cxn ang="0">
                                      <a:pos x="T72" y="T73"/>
                                    </a:cxn>
                                    <a:cxn ang="0">
                                      <a:pos x="T74" y="T75"/>
                                    </a:cxn>
                                    <a:cxn ang="0">
                                      <a:pos x="T76" y="T77"/>
                                    </a:cxn>
                                    <a:cxn ang="0">
                                      <a:pos x="T78" y="T79"/>
                                    </a:cxn>
                                    <a:cxn ang="0">
                                      <a:pos x="T80" y="T81"/>
                                    </a:cxn>
                                    <a:cxn ang="0">
                                      <a:pos x="T82" y="T83"/>
                                    </a:cxn>
                                    <a:cxn ang="0">
                                      <a:pos x="T84" y="T85"/>
                                    </a:cxn>
                                    <a:cxn ang="0">
                                      <a:pos x="T86" y="T87"/>
                                    </a:cxn>
                                    <a:cxn ang="0">
                                      <a:pos x="T88" y="T89"/>
                                    </a:cxn>
                                    <a:cxn ang="0">
                                      <a:pos x="T90" y="T91"/>
                                    </a:cxn>
                                    <a:cxn ang="0">
                                      <a:pos x="T92" y="T93"/>
                                    </a:cxn>
                                    <a:cxn ang="0">
                                      <a:pos x="T94" y="T95"/>
                                    </a:cxn>
                                    <a:cxn ang="0">
                                      <a:pos x="T96" y="T97"/>
                                    </a:cxn>
                                    <a:cxn ang="0">
                                      <a:pos x="T98" y="T99"/>
                                    </a:cxn>
                                    <a:cxn ang="0">
                                      <a:pos x="T100" y="T101"/>
                                    </a:cxn>
                                    <a:cxn ang="0">
                                      <a:pos x="T102" y="T103"/>
                                    </a:cxn>
                                    <a:cxn ang="0">
                                      <a:pos x="T104" y="T105"/>
                                    </a:cxn>
                                    <a:cxn ang="0">
                                      <a:pos x="T106" y="T107"/>
                                    </a:cxn>
                                    <a:cxn ang="0">
                                      <a:pos x="T108" y="T109"/>
                                    </a:cxn>
                                    <a:cxn ang="0">
                                      <a:pos x="T110" y="T111"/>
                                    </a:cxn>
                                  </a:cxnLst>
                                  <a:rect l="0" t="0" r="r" b="b"/>
                                  <a:pathLst>
                                    <a:path w="5400" h="2064">
                                      <a:moveTo>
                                        <a:pt x="5181" y="0"/>
                                      </a:moveTo>
                                      <a:lnTo>
                                        <a:pt x="218" y="0"/>
                                      </a:lnTo>
                                      <a:lnTo>
                                        <a:pt x="207" y="69"/>
                                      </a:lnTo>
                                      <a:lnTo>
                                        <a:pt x="176" y="129"/>
                                      </a:lnTo>
                                      <a:lnTo>
                                        <a:pt x="129" y="176"/>
                                      </a:lnTo>
                                      <a:lnTo>
                                        <a:pt x="69" y="207"/>
                                      </a:lnTo>
                                      <a:lnTo>
                                        <a:pt x="0" y="218"/>
                                      </a:lnTo>
                                      <a:lnTo>
                                        <a:pt x="0" y="388"/>
                                      </a:lnTo>
                                      <a:lnTo>
                                        <a:pt x="24" y="393"/>
                                      </a:lnTo>
                                      <a:lnTo>
                                        <a:pt x="44" y="407"/>
                                      </a:lnTo>
                                      <a:lnTo>
                                        <a:pt x="58" y="427"/>
                                      </a:lnTo>
                                      <a:lnTo>
                                        <a:pt x="63" y="452"/>
                                      </a:lnTo>
                                      <a:lnTo>
                                        <a:pt x="58" y="476"/>
                                      </a:lnTo>
                                      <a:lnTo>
                                        <a:pt x="44" y="497"/>
                                      </a:lnTo>
                                      <a:lnTo>
                                        <a:pt x="24" y="510"/>
                                      </a:lnTo>
                                      <a:lnTo>
                                        <a:pt x="0" y="515"/>
                                      </a:lnTo>
                                      <a:lnTo>
                                        <a:pt x="0" y="554"/>
                                      </a:lnTo>
                                      <a:lnTo>
                                        <a:pt x="24" y="559"/>
                                      </a:lnTo>
                                      <a:lnTo>
                                        <a:pt x="44" y="573"/>
                                      </a:lnTo>
                                      <a:lnTo>
                                        <a:pt x="58" y="593"/>
                                      </a:lnTo>
                                      <a:lnTo>
                                        <a:pt x="63" y="618"/>
                                      </a:lnTo>
                                      <a:lnTo>
                                        <a:pt x="58" y="643"/>
                                      </a:lnTo>
                                      <a:lnTo>
                                        <a:pt x="44" y="663"/>
                                      </a:lnTo>
                                      <a:lnTo>
                                        <a:pt x="24" y="677"/>
                                      </a:lnTo>
                                      <a:lnTo>
                                        <a:pt x="0" y="682"/>
                                      </a:lnTo>
                                      <a:lnTo>
                                        <a:pt x="0" y="721"/>
                                      </a:lnTo>
                                      <a:lnTo>
                                        <a:pt x="24" y="726"/>
                                      </a:lnTo>
                                      <a:lnTo>
                                        <a:pt x="44" y="739"/>
                                      </a:lnTo>
                                      <a:lnTo>
                                        <a:pt x="58" y="759"/>
                                      </a:lnTo>
                                      <a:lnTo>
                                        <a:pt x="63" y="784"/>
                                      </a:lnTo>
                                      <a:lnTo>
                                        <a:pt x="58" y="809"/>
                                      </a:lnTo>
                                      <a:lnTo>
                                        <a:pt x="44" y="829"/>
                                      </a:lnTo>
                                      <a:lnTo>
                                        <a:pt x="24" y="843"/>
                                      </a:lnTo>
                                      <a:lnTo>
                                        <a:pt x="0" y="848"/>
                                      </a:lnTo>
                                      <a:lnTo>
                                        <a:pt x="0" y="887"/>
                                      </a:lnTo>
                                      <a:lnTo>
                                        <a:pt x="24" y="892"/>
                                      </a:lnTo>
                                      <a:lnTo>
                                        <a:pt x="44" y="906"/>
                                      </a:lnTo>
                                      <a:lnTo>
                                        <a:pt x="58" y="926"/>
                                      </a:lnTo>
                                      <a:lnTo>
                                        <a:pt x="63" y="951"/>
                                      </a:lnTo>
                                      <a:lnTo>
                                        <a:pt x="58" y="975"/>
                                      </a:lnTo>
                                      <a:lnTo>
                                        <a:pt x="44" y="996"/>
                                      </a:lnTo>
                                      <a:lnTo>
                                        <a:pt x="24" y="1009"/>
                                      </a:lnTo>
                                      <a:lnTo>
                                        <a:pt x="0" y="1014"/>
                                      </a:lnTo>
                                      <a:lnTo>
                                        <a:pt x="0" y="1053"/>
                                      </a:lnTo>
                                      <a:lnTo>
                                        <a:pt x="24" y="1058"/>
                                      </a:lnTo>
                                      <a:lnTo>
                                        <a:pt x="44" y="1072"/>
                                      </a:lnTo>
                                      <a:lnTo>
                                        <a:pt x="58" y="1092"/>
                                      </a:lnTo>
                                      <a:lnTo>
                                        <a:pt x="63" y="1117"/>
                                      </a:lnTo>
                                      <a:lnTo>
                                        <a:pt x="58" y="1142"/>
                                      </a:lnTo>
                                      <a:lnTo>
                                        <a:pt x="44" y="1162"/>
                                      </a:lnTo>
                                      <a:lnTo>
                                        <a:pt x="24" y="1176"/>
                                      </a:lnTo>
                                      <a:lnTo>
                                        <a:pt x="0" y="1181"/>
                                      </a:lnTo>
                                      <a:lnTo>
                                        <a:pt x="0" y="1220"/>
                                      </a:lnTo>
                                      <a:lnTo>
                                        <a:pt x="24" y="1225"/>
                                      </a:lnTo>
                                      <a:lnTo>
                                        <a:pt x="44" y="1238"/>
                                      </a:lnTo>
                                      <a:lnTo>
                                        <a:pt x="58" y="1258"/>
                                      </a:lnTo>
                                      <a:lnTo>
                                        <a:pt x="63" y="1283"/>
                                      </a:lnTo>
                                      <a:lnTo>
                                        <a:pt x="58" y="1308"/>
                                      </a:lnTo>
                                      <a:lnTo>
                                        <a:pt x="44" y="1328"/>
                                      </a:lnTo>
                                      <a:lnTo>
                                        <a:pt x="24" y="1342"/>
                                      </a:lnTo>
                                      <a:lnTo>
                                        <a:pt x="0" y="1347"/>
                                      </a:lnTo>
                                      <a:lnTo>
                                        <a:pt x="0" y="1386"/>
                                      </a:lnTo>
                                      <a:lnTo>
                                        <a:pt x="24" y="1391"/>
                                      </a:lnTo>
                                      <a:lnTo>
                                        <a:pt x="44" y="1405"/>
                                      </a:lnTo>
                                      <a:lnTo>
                                        <a:pt x="58" y="1425"/>
                                      </a:lnTo>
                                      <a:lnTo>
                                        <a:pt x="63" y="1450"/>
                                      </a:lnTo>
                                      <a:lnTo>
                                        <a:pt x="58" y="1474"/>
                                      </a:lnTo>
                                      <a:lnTo>
                                        <a:pt x="44" y="1495"/>
                                      </a:lnTo>
                                      <a:lnTo>
                                        <a:pt x="24" y="1508"/>
                                      </a:lnTo>
                                      <a:lnTo>
                                        <a:pt x="0" y="1513"/>
                                      </a:lnTo>
                                      <a:lnTo>
                                        <a:pt x="0" y="1552"/>
                                      </a:lnTo>
                                      <a:lnTo>
                                        <a:pt x="24" y="1557"/>
                                      </a:lnTo>
                                      <a:lnTo>
                                        <a:pt x="44" y="1571"/>
                                      </a:lnTo>
                                      <a:lnTo>
                                        <a:pt x="58" y="1591"/>
                                      </a:lnTo>
                                      <a:lnTo>
                                        <a:pt x="63" y="1616"/>
                                      </a:lnTo>
                                      <a:lnTo>
                                        <a:pt x="58" y="1641"/>
                                      </a:lnTo>
                                      <a:lnTo>
                                        <a:pt x="44" y="1661"/>
                                      </a:lnTo>
                                      <a:lnTo>
                                        <a:pt x="24" y="1675"/>
                                      </a:lnTo>
                                      <a:lnTo>
                                        <a:pt x="0" y="1680"/>
                                      </a:lnTo>
                                      <a:lnTo>
                                        <a:pt x="0" y="1844"/>
                                      </a:lnTo>
                                      <a:lnTo>
                                        <a:pt x="69" y="1855"/>
                                      </a:lnTo>
                                      <a:lnTo>
                                        <a:pt x="129" y="1886"/>
                                      </a:lnTo>
                                      <a:lnTo>
                                        <a:pt x="176" y="1933"/>
                                      </a:lnTo>
                                      <a:lnTo>
                                        <a:pt x="207" y="1994"/>
                                      </a:lnTo>
                                      <a:lnTo>
                                        <a:pt x="218" y="2063"/>
                                      </a:lnTo>
                                      <a:lnTo>
                                        <a:pt x="5181" y="2063"/>
                                      </a:lnTo>
                                      <a:lnTo>
                                        <a:pt x="5192" y="1994"/>
                                      </a:lnTo>
                                      <a:lnTo>
                                        <a:pt x="5223" y="1933"/>
                                      </a:lnTo>
                                      <a:lnTo>
                                        <a:pt x="5270" y="1886"/>
                                      </a:lnTo>
                                      <a:lnTo>
                                        <a:pt x="5330" y="1855"/>
                                      </a:lnTo>
                                      <a:lnTo>
                                        <a:pt x="5400" y="1844"/>
                                      </a:lnTo>
                                      <a:lnTo>
                                        <a:pt x="5400" y="1680"/>
                                      </a:lnTo>
                                      <a:lnTo>
                                        <a:pt x="5375" y="1675"/>
                                      </a:lnTo>
                                      <a:lnTo>
                                        <a:pt x="5355" y="1661"/>
                                      </a:lnTo>
                                      <a:lnTo>
                                        <a:pt x="5341" y="1641"/>
                                      </a:lnTo>
                                      <a:lnTo>
                                        <a:pt x="5336" y="1616"/>
                                      </a:lnTo>
                                      <a:lnTo>
                                        <a:pt x="5341" y="1591"/>
                                      </a:lnTo>
                                      <a:lnTo>
                                        <a:pt x="5355" y="1571"/>
                                      </a:lnTo>
                                      <a:lnTo>
                                        <a:pt x="5375" y="1557"/>
                                      </a:lnTo>
                                      <a:lnTo>
                                        <a:pt x="5400" y="1552"/>
                                      </a:lnTo>
                                      <a:lnTo>
                                        <a:pt x="5400" y="1513"/>
                                      </a:lnTo>
                                      <a:lnTo>
                                        <a:pt x="5375" y="1508"/>
                                      </a:lnTo>
                                      <a:lnTo>
                                        <a:pt x="5355" y="1495"/>
                                      </a:lnTo>
                                      <a:lnTo>
                                        <a:pt x="5341" y="1474"/>
                                      </a:lnTo>
                                      <a:lnTo>
                                        <a:pt x="5336" y="1450"/>
                                      </a:lnTo>
                                      <a:lnTo>
                                        <a:pt x="5341" y="1425"/>
                                      </a:lnTo>
                                      <a:lnTo>
                                        <a:pt x="5355" y="1405"/>
                                      </a:lnTo>
                                      <a:lnTo>
                                        <a:pt x="5375" y="1391"/>
                                      </a:lnTo>
                                      <a:lnTo>
                                        <a:pt x="5400" y="1386"/>
                                      </a:lnTo>
                                      <a:lnTo>
                                        <a:pt x="5400" y="1347"/>
                                      </a:lnTo>
                                      <a:lnTo>
                                        <a:pt x="5375" y="1342"/>
                                      </a:lnTo>
                                      <a:lnTo>
                                        <a:pt x="5355" y="1328"/>
                                      </a:lnTo>
                                      <a:lnTo>
                                        <a:pt x="5341" y="1308"/>
                                      </a:lnTo>
                                      <a:lnTo>
                                        <a:pt x="5336" y="1283"/>
                                      </a:lnTo>
                                      <a:lnTo>
                                        <a:pt x="5341" y="1258"/>
                                      </a:lnTo>
                                      <a:lnTo>
                                        <a:pt x="5355" y="1238"/>
                                      </a:lnTo>
                                      <a:lnTo>
                                        <a:pt x="5375" y="1225"/>
                                      </a:lnTo>
                                      <a:lnTo>
                                        <a:pt x="5400" y="1220"/>
                                      </a:lnTo>
                                      <a:lnTo>
                                        <a:pt x="5400" y="1181"/>
                                      </a:lnTo>
                                      <a:lnTo>
                                        <a:pt x="5375" y="1176"/>
                                      </a:lnTo>
                                      <a:lnTo>
                                        <a:pt x="5355" y="1162"/>
                                      </a:lnTo>
                                      <a:lnTo>
                                        <a:pt x="5341" y="1142"/>
                                      </a:lnTo>
                                      <a:lnTo>
                                        <a:pt x="5336" y="1117"/>
                                      </a:lnTo>
                                      <a:lnTo>
                                        <a:pt x="5341" y="1092"/>
                                      </a:lnTo>
                                      <a:lnTo>
                                        <a:pt x="5355" y="1072"/>
                                      </a:lnTo>
                                      <a:lnTo>
                                        <a:pt x="5375" y="1058"/>
                                      </a:lnTo>
                                      <a:lnTo>
                                        <a:pt x="5400" y="1053"/>
                                      </a:lnTo>
                                      <a:lnTo>
                                        <a:pt x="5400" y="1014"/>
                                      </a:lnTo>
                                      <a:lnTo>
                                        <a:pt x="5375" y="1009"/>
                                      </a:lnTo>
                                      <a:lnTo>
                                        <a:pt x="5355" y="996"/>
                                      </a:lnTo>
                                      <a:lnTo>
                                        <a:pt x="5341" y="975"/>
                                      </a:lnTo>
                                      <a:lnTo>
                                        <a:pt x="5336" y="951"/>
                                      </a:lnTo>
                                      <a:lnTo>
                                        <a:pt x="5341" y="926"/>
                                      </a:lnTo>
                                      <a:lnTo>
                                        <a:pt x="5355" y="906"/>
                                      </a:lnTo>
                                      <a:lnTo>
                                        <a:pt x="5375" y="892"/>
                                      </a:lnTo>
                                      <a:lnTo>
                                        <a:pt x="5400" y="887"/>
                                      </a:lnTo>
                                      <a:lnTo>
                                        <a:pt x="5400" y="848"/>
                                      </a:lnTo>
                                      <a:lnTo>
                                        <a:pt x="5375" y="843"/>
                                      </a:lnTo>
                                      <a:lnTo>
                                        <a:pt x="5355" y="829"/>
                                      </a:lnTo>
                                      <a:lnTo>
                                        <a:pt x="5341" y="809"/>
                                      </a:lnTo>
                                      <a:lnTo>
                                        <a:pt x="5336" y="784"/>
                                      </a:lnTo>
                                      <a:lnTo>
                                        <a:pt x="5341" y="759"/>
                                      </a:lnTo>
                                      <a:lnTo>
                                        <a:pt x="5355" y="739"/>
                                      </a:lnTo>
                                      <a:lnTo>
                                        <a:pt x="5375" y="726"/>
                                      </a:lnTo>
                                      <a:lnTo>
                                        <a:pt x="5400" y="721"/>
                                      </a:lnTo>
                                      <a:lnTo>
                                        <a:pt x="5400" y="682"/>
                                      </a:lnTo>
                                      <a:lnTo>
                                        <a:pt x="5375" y="677"/>
                                      </a:lnTo>
                                      <a:lnTo>
                                        <a:pt x="5355" y="663"/>
                                      </a:lnTo>
                                      <a:lnTo>
                                        <a:pt x="5341" y="643"/>
                                      </a:lnTo>
                                      <a:lnTo>
                                        <a:pt x="5336" y="618"/>
                                      </a:lnTo>
                                      <a:lnTo>
                                        <a:pt x="5341" y="593"/>
                                      </a:lnTo>
                                      <a:lnTo>
                                        <a:pt x="5355" y="573"/>
                                      </a:lnTo>
                                      <a:lnTo>
                                        <a:pt x="5375" y="559"/>
                                      </a:lnTo>
                                      <a:lnTo>
                                        <a:pt x="5400" y="554"/>
                                      </a:lnTo>
                                      <a:lnTo>
                                        <a:pt x="5400" y="515"/>
                                      </a:lnTo>
                                      <a:lnTo>
                                        <a:pt x="5375" y="510"/>
                                      </a:lnTo>
                                      <a:lnTo>
                                        <a:pt x="5355" y="497"/>
                                      </a:lnTo>
                                      <a:lnTo>
                                        <a:pt x="5341" y="476"/>
                                      </a:lnTo>
                                      <a:lnTo>
                                        <a:pt x="5336" y="452"/>
                                      </a:lnTo>
                                      <a:lnTo>
                                        <a:pt x="5341" y="427"/>
                                      </a:lnTo>
                                      <a:lnTo>
                                        <a:pt x="5355" y="407"/>
                                      </a:lnTo>
                                      <a:lnTo>
                                        <a:pt x="5375" y="393"/>
                                      </a:lnTo>
                                      <a:lnTo>
                                        <a:pt x="5400" y="388"/>
                                      </a:lnTo>
                                      <a:lnTo>
                                        <a:pt x="5400" y="218"/>
                                      </a:lnTo>
                                      <a:lnTo>
                                        <a:pt x="5330" y="207"/>
                                      </a:lnTo>
                                      <a:lnTo>
                                        <a:pt x="5270" y="176"/>
                                      </a:lnTo>
                                      <a:lnTo>
                                        <a:pt x="5223" y="129"/>
                                      </a:lnTo>
                                      <a:lnTo>
                                        <a:pt x="5192" y="69"/>
                                      </a:lnTo>
                                      <a:lnTo>
                                        <a:pt x="5181" y="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chemeClr val="accent6"/>
                                </a:solidFill>
                                <a:ln>
                                  <a:noFill/>
                                </a:ln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371" name="Rectangle 371" descr="Picture placeholder."/>
                              <wps:cNvSpPr/>
                              <wps:spPr>
                                <a:xfrm>
                                  <a:off x="252845" y="93518"/>
                                  <a:ext cx="2209165" cy="1129665"/>
                                </a:xfrm>
                                <a:prstGeom prst="rect">
                                  <a:avLst/>
                                </a:prstGeom>
                                <a:blipFill dpi="0" rotWithShape="1">
                                  <a:blip r:embed="rId9" cstate="email">
                                    <a:duotone>
                                      <a:schemeClr val="accent6">
                                        <a:shade val="45000"/>
                                        <a:satMod val="135000"/>
                                      </a:schemeClr>
                                      <a:prstClr val="white"/>
                                    </a:duotone>
                                    <a:extLst>
                                      <a:ext uri="{28A0092B-C50C-407E-A947-70E740481C1C}">
                                        <a14:useLocalDpi xmlns:a14="http://schemas.microsoft.com/office/drawing/2010/main"/>
                                      </a:ext>
                                    </a:extLst>
                                  </a:blip>
                                  <a:srcRect/>
                                  <a:tile tx="0" ty="0" sx="100000" sy="100000" flip="none" algn="tl"/>
                                </a:blipFill>
                                <a:ln>
                                  <a:noFill/>
                                </a:ln>
                              </wps:spPr>
                              <wps:style>
                                <a:lnRef idx="2">
                                  <a:schemeClr val="accent1">
                                    <a:shade val="50000"/>
                                  </a:schemeClr>
                                </a:lnRef>
                                <a:fillRef idx="1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lt1"/>
                                </a:fontRef>
                              </wps:style>
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  <wps:wsp>
                              <wps:cNvPr id="372" name="Freeform 4"/>
                              <wps:cNvSpPr>
                                <a:spLocks/>
                              </wps:cNvSpPr>
                              <wps:spPr bwMode="auto">
                                <a:xfrm>
                                  <a:off x="2958117" y="93518"/>
                                  <a:ext cx="12700" cy="1127760"/>
                                </a:xfrm>
                                <a:custGeom>
                                  <a:avLst/>
                                  <a:gdLst>
                                    <a:gd name="T0" fmla="*/ 0 w 20"/>
                                    <a:gd name="T1" fmla="*/ 1775 h 1776"/>
                                    <a:gd name="T2" fmla="*/ 0 w 20"/>
                                    <a:gd name="T3" fmla="*/ 0 h 1776"/>
                                  </a:gdLst>
                                  <a:ahLst/>
                                  <a:cxnLst>
                                    <a:cxn ang="0">
                                      <a:pos x="T0" y="T1"/>
                                    </a:cxn>
                                    <a:cxn ang="0">
                                      <a:pos x="T2" y="T3"/>
                                    </a:cxn>
                                  </a:cxnLst>
                                  <a:rect l="0" t="0" r="r" b="b"/>
                                  <a:pathLst>
                                    <a:path w="20" h="1776">
                                      <a:moveTo>
                                        <a:pt x="0" y="1775"/>
                                      </a:moveTo>
                                      <a:lnTo>
                                        <a:pt x="0" y="0"/>
                                      </a:lnTo>
                                    </a:path>
                                  </a:pathLst>
                                </a:custGeom>
                                <a:noFill/>
                                <a:ln w="12700">
                                  <a:solidFill>
                                    <a:schemeClr val="accent1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solidFill>
                                        <a:srgbClr val="FFFFFF"/>
                                      </a:solidFill>
                                    </a14:hiddenFill>
                                  </a:ext>
                                </a:extLst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373" name="Text Box 9"/>
                              <wps:cNvSpPr txBox="1">
                                <a:spLocks noChangeArrowheads="1"/>
                              </wps:cNvSpPr>
                              <wps:spPr bwMode="auto">
                                <a:xfrm>
                                  <a:off x="349827" y="187036"/>
                                  <a:ext cx="1565910" cy="533400"/>
                                </a:xfrm>
                                <a:prstGeom prst="rect">
                                  <a:avLst/>
                                </a:prstGeom>
                                <a:solidFill>
                                  <a:schemeClr val="accent3"/>
                                </a:solidFill>
                                <a:ln>
                                  <a:noFill/>
                                </a:ln>
                              </wps:spPr>
                              <wps:txbx>
                                <w:txbxContent>
                                  <w:sdt>
                                    <w:sdtPr>
                                      <w:tag w:val="EventName"/>
                                      <w:id w:val="-796367514"/>
                                      <w:showingPlcHdr/>
                                      <w:dataBinding w:prefixMappings="xmlns:ns0='http://purl.org/dc/elements/1.1/' xmlns:ns1='http://schemas.openxmlformats.org/package/2006/metadata/core-properties' " w:xpath="/ns1:coreProperties[1]/ns0:creator[1]" w:storeItemID="{6C3C8BC8-F283-45AE-878A-BAB7291924A1}"/>
                                      <w15:appearance w15:val="hidden"/>
                                      <w:text/>
                                    </w:sdtPr>
                                    <w:sdtEndPr/>
                                    <w:sdtContent>
                                      <w:p w:rsidR="00B53290" w:rsidRDefault="00713653" w:rsidP="00B53290">
                                        <w:pPr>
                                          <w:pStyle w:val="Title"/>
                                        </w:pPr>
                                        <w:r>
                                          <w:t xml:space="preserve">     </w:t>
                                        </w:r>
                                      </w:p>
                                    </w:sdtContent>
                                  </w:sdt>
                                  <w:p w:rsidR="00B53290" w:rsidRPr="008C7094" w:rsidRDefault="00B53290" w:rsidP="00B53290">
                                    <w:pPr>
                                      <w:pStyle w:val="Title"/>
                                      <w:rPr>
                                        <w:color w:val="262262" w:themeColor="accent6"/>
                                      </w:rPr>
                                    </w:pPr>
                                  </w:p>
                                </w:txbxContent>
                              </wps:txbx>
                              <wps:bodyPr rot="0" vert="horz" wrap="square" lIns="0" tIns="0" rIns="0" bIns="0" anchor="t" anchorCtr="0" upright="1">
                                <a:noAutofit/>
                              </wps:bodyPr>
                            </wps:wsp>
                            <wps:wsp>
                              <wps:cNvPr id="374" name="Text Box 10"/>
                              <wps:cNvSpPr txBox="1">
                                <a:spLocks noChangeArrowheads="1"/>
                              </wps:cNvSpPr>
                              <wps:spPr bwMode="auto">
                                <a:xfrm>
                                  <a:off x="2684490" y="93518"/>
                                  <a:ext cx="210185" cy="1124712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solidFill>
                                        <a:srgbClr val="FFFFFF"/>
                                      </a:solidFill>
                                    </a14:hiddenFill>
                                  </a:ext>
                                  <a:ext uri="{91240B29-F687-4F45-9708-019B960494DF}">
                                    <a14:hiddenLine xmlns:a14="http://schemas.microsoft.com/office/drawing/2010/main" w="9525">
                                      <a:solidFill>
                                        <a:srgbClr val="000000"/>
                                      </a:solidFill>
                                      <a:miter lim="800000"/>
                                      <a:headEnd/>
                                      <a:tailEnd/>
                                    </a14:hiddenLine>
                                  </a:ext>
                                </a:extLst>
                              </wps:spPr>
                              <wps:txbx>
                                <w:txbxContent>
                                  <w:sdt>
                                    <w:sdtPr>
                                      <w:alias w:val="Date"/>
                                      <w:tag w:val=""/>
                                      <w:id w:val="-839159282"/>
                                      <w:showingPlcHdr/>
                                      <w:dataBinding w:prefixMappings="xmlns:ns0='http://schemas.openxmlformats.org/officeDocument/2006/extended-properties' " w:xpath="/ns0:Properties[1]/ns0:Manager[1]" w:storeItemID="{6668398D-A668-4E3E-A5EB-62B293D839F1}"/>
                                      <w15:appearance w15:val="hidden"/>
                                      <w:text/>
                                    </w:sdtPr>
                                    <w:sdtEndPr/>
                                    <w:sdtContent>
                                      <w:p w:rsidR="00B53290" w:rsidRPr="00B53290" w:rsidRDefault="00B53290" w:rsidP="00B53290">
                                        <w:pPr>
                                          <w:pStyle w:val="Subtitle"/>
                                        </w:pPr>
                                        <w:r w:rsidRPr="00B53290">
                                          <w:t>DATE</w:t>
                                        </w:r>
                                      </w:p>
                                    </w:sdtContent>
                                  </w:sdt>
                                  <w:p w:rsidR="00B53290" w:rsidRPr="004E6777" w:rsidRDefault="00B53290" w:rsidP="00B53290">
                                    <w:pPr>
                                      <w:pStyle w:val="Subtitle"/>
                                    </w:pPr>
                                  </w:p>
                                </w:txbxContent>
                              </wps:txbx>
                              <wps:bodyPr rot="0" vert="vert270" wrap="square" lIns="0" tIns="0" rIns="0" bIns="0" anchor="t" anchorCtr="0" upright="1">
                                <a:noAutofit/>
                              </wps:bodyPr>
                            </wps:wsp>
                            <wps:wsp>
                              <wps:cNvPr id="375" name="Text Box 11"/>
                              <wps:cNvSpPr txBox="1">
                                <a:spLocks noChangeArrowheads="1"/>
                              </wps:cNvSpPr>
                              <wps:spPr bwMode="auto">
                                <a:xfrm>
                                  <a:off x="3034317" y="93518"/>
                                  <a:ext cx="210185" cy="1124585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solidFill>
                                        <a:srgbClr val="FFFFFF"/>
                                      </a:solidFill>
                                    </a14:hiddenFill>
                                  </a:ext>
                                  <a:ext uri="{91240B29-F687-4F45-9708-019B960494DF}">
                                    <a14:hiddenLine xmlns:a14="http://schemas.microsoft.com/office/drawing/2010/main" w="9525">
                                      <a:solidFill>
                                        <a:srgbClr val="000000"/>
                                      </a:solidFill>
                                      <a:miter lim="800000"/>
                                      <a:headEnd/>
                                      <a:tailEnd/>
                                    </a14:hiddenLine>
                                  </a:ext>
                                </a:extLst>
                              </wps:spPr>
                              <wps:txbx>
                                <w:txbxContent>
                                  <w:sdt>
                                    <w:sdtPr>
                                      <w:alias w:val="Time"/>
                                      <w:tag w:val=""/>
                                      <w:id w:val="-1554225369"/>
                                      <w:showingPlcHdr/>
                                      <w:dataBinding w:prefixMappings="xmlns:ns0='http://purl.org/dc/elements/1.1/' xmlns:ns1='http://schemas.openxmlformats.org/package/2006/metadata/core-properties' " w:xpath="/ns1:coreProperties[1]/ns1:contentStatus[1]" w:storeItemID="{6C3C8BC8-F283-45AE-878A-BAB7291924A1}"/>
                                      <w15:appearance w15:val="hidden"/>
                                      <w:text/>
                                    </w:sdtPr>
                                    <w:sdtEndPr/>
                                    <w:sdtContent>
                                      <w:p w:rsidR="00B53290" w:rsidRPr="00B53290" w:rsidRDefault="00B53290" w:rsidP="00B53290">
                                        <w:pPr>
                                          <w:pStyle w:val="Subtitle"/>
                                        </w:pPr>
                                        <w:r w:rsidRPr="00B53290">
                                          <w:t>TIME</w:t>
                                        </w:r>
                                      </w:p>
                                    </w:sdtContent>
                                  </w:sdt>
                                  <w:p w:rsidR="00B53290" w:rsidRDefault="00B53290" w:rsidP="00B53290">
                                    <w:pPr>
                                      <w:pStyle w:val="Subtitle"/>
                                    </w:pPr>
                                  </w:p>
                                </w:txbxContent>
                              </wps:txbx>
                              <wps:bodyPr rot="0" vert="vert270" wrap="square" lIns="0" tIns="0" rIns="0" bIns="0" anchor="t" anchorCtr="0" upright="1">
                                <a:noAutofit/>
                              </wps:bodyPr>
                            </wps:wsp>
                            <wps:wsp>
                              <wps:cNvPr id="376" name="Text Box 9"/>
                              <wps:cNvSpPr txBox="1">
                                <a:spLocks noChangeArrowheads="1"/>
                              </wps:cNvSpPr>
                              <wps:spPr bwMode="auto">
                                <a:xfrm>
                                  <a:off x="349827" y="831272"/>
                                  <a:ext cx="1565910" cy="255270"/>
                                </a:xfrm>
                                <a:prstGeom prst="rect">
                                  <a:avLst/>
                                </a:prstGeom>
                                <a:solidFill>
                                  <a:schemeClr val="accent3"/>
                                </a:solidFill>
                                <a:ln>
                                  <a:noFill/>
                                </a:ln>
                              </wps:spPr>
                              <wps:txbx>
                                <w:txbxContent>
                                  <w:p w:rsidR="00B53290" w:rsidRPr="008C7094" w:rsidRDefault="00B53290" w:rsidP="00B53290">
                                    <w:pPr>
                                      <w:pStyle w:val="Title"/>
                                      <w:rPr>
                                        <w:color w:val="262262" w:themeColor="accent6"/>
                                      </w:rPr>
                                    </w:pPr>
                                    <w:r w:rsidRPr="008C7094">
                                      <w:rPr>
                                        <w:color w:val="262262" w:themeColor="accent6"/>
                                      </w:rPr>
                                      <w:t>TICKET</w:t>
                                    </w:r>
                                  </w:p>
                                </w:txbxContent>
                              </wps:txbx>
                              <wps:bodyPr rot="0" vert="horz" wrap="square" lIns="0" tIns="0" rIns="0" bIns="0" anchor="t" anchorCtr="0" upright="1">
                                <a:noAutofit/>
                              </wps:bodyPr>
                            </wps:wsp>
                            <wps:wsp>
                              <wps:cNvPr id="377" name="Straight Connector 377"/>
                              <wps:cNvCnPr/>
                              <wps:spPr>
                                <a:xfrm>
                                  <a:off x="2559627" y="0"/>
                                  <a:ext cx="0" cy="1298163"/>
                                </a:xfrm>
                                <a:prstGeom prst="line">
                                  <a:avLst/>
                                </a:prstGeom>
                                <a:ln w="12700">
                                  <a:solidFill>
                                    <a:schemeClr val="bg1"/>
                                  </a:solidFill>
                                  <a:prstDash val="sysDash"/>
                                </a:ln>
                              </wps:spPr>
                              <wps:style>
                                <a:lnRef idx="1">
                                  <a:schemeClr val="accent1"/>
                                </a:lnRef>
                                <a:fillRef idx="0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tx1"/>
                                </a:fontRef>
                              </wps:style>
                              <wps:bodyPr/>
                            </wps:wsp>
                          </wpg:wgp>
                        </a:graphicData>
                      </a:graphic>
                    </wp:inline>
                  </w:drawing>
                </mc:Choice>
                <mc:Fallback>
                  <w:pict>
                    <v:group w14:anchorId="7442BC15" id="Group 369" o:spid="_x0000_s1089" style="width:270pt;height:103.2pt;mso-position-horizontal-relative:char;mso-position-vertical-relative:line" coordsize="34290,13106" o:gfxdata="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">
                      <v:shape id="Freeform 3" o:spid="_x0000_s1090" style="position:absolute;width:34290;height:13106;visibility:visible;mso-wrap-style:square;v-text-anchor:top" coordsize="5400,206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" path="m5181,l218,,207,69r-31,60l129,176,69,207,,218,,388r24,5l44,407r14,20l63,452r-5,24l44,497,24,510,,515r,39l24,559r20,14l58,593r5,25l58,643,44,663,24,677,,682r,39l24,726r20,13l58,759r5,25l58,809,44,829,24,843,,848r,39l24,892r20,14l58,926r5,25l58,975,44,996r-20,13l,1014r,39l24,1058r20,14l58,1092r5,25l58,1142r-14,20l24,1176,,1181r,39l24,1225r20,13l58,1258r5,25l58,1308r-14,20l24,1342,,1347r,39l24,1391r20,14l58,1425r5,25l58,1474r-14,21l24,1508,,1513r,39l24,1557r20,14l58,1591r5,25l58,1641r-14,20l24,1675,,1680r,164l69,1855r60,31l176,1933r31,61l218,2063r4963,l5192,1994r31,-61l5270,1886r60,-31l5400,1844r,-164l5375,1675r-20,-14l5341,1641r-5,-25l5341,1591r14,-20l5375,1557r25,-5l5400,1513r-25,-5l5355,1495r-14,-21l5336,1450r5,-25l5355,1405r20,-14l5400,1386r,-39l5375,1342r-20,-14l5341,1308r-5,-25l5341,1258r14,-20l5375,1225r25,-5l5400,1181r-25,-5l5355,1162r-14,-20l5336,1117r5,-25l5355,1072r20,-14l5400,1053r,-39l5375,1009r-20,-13l5341,975r-5,-24l5341,926r14,-20l5375,892r25,-5l5400,848r-25,-5l5355,829r-14,-20l5336,784r5,-25l5355,739r20,-13l5400,721r,-39l5375,677r-20,-14l5341,643r-5,-25l5341,593r14,-20l5375,559r25,-5l5400,515r-25,-5l5355,497r-14,-21l5336,452r5,-25l5355,407r20,-14l5400,388r,-170l5330,207r-60,-31l5223,129,5192,69,5181,xe" fillcolor="#262262 [3209]" stroked="f">
                        <v:path arrowok="t" o:connecttype="custom" o:connectlocs="131445,43815;43815,131445;15240,249555;40005,287020;15240,323850;15240,354965;40005,392430;15240,429895;15240,461010;40005,497840;15240,535305;15240,566420;40005,603885;15240,640715;15240,671830;40005,709295;15240,746760;15240,777875;40005,814705;15240,852170;15240,883285;40005,920750;15240,957580;15240,988695;40005,1026160;15240,1063625;43815,1177925;131445,1266190;3296920,1266190;3384550,1177925;3413125,1063625;3388360,1026160;3413125,988695;3413125,957580;3388360,920750;3413125,883285;3413125,852170;3388360,814705;3413125,777875;3413125,746760;3388360,709295;3413125,671830;3413125,640715;3388360,603885;3413125,566420;3413125,535305;3388360,497840;3413125,461010;3413125,429895;3388360,392430;3413125,354965;3413125,323850;3388360,287020;3413125,249555;3384550,131445;3296920,43815" o:connectangles="0,0,0,0,0,0,0,0,0,0,0,0,0,0,0,0,0,0,0,0,0,0,0,0,0,0,0,0,0,0,0,0,0,0,0,0,0,0,0,0,0,0,0,0,0,0,0,0,0,0,0,0,0,0,0,0"/>
                      </v:shape>
                      <v:rect id="Rectangle 371" o:spid="_x0000_s1091" alt="Picture placeholder." style="position:absolute;left:2528;top:935;width:22092;height:11296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" stroked="f" strokeweight="1pt">
                        <v:fill r:id="rId10" o:title="Picture placeholder" recolor="t" rotate="t" type="tile"/>
                        <v:imagedata recolortarget="#110f2b [1449]"/>
                      </v:rect>
                      <v:shape id="Freeform 4" o:spid="_x0000_s1092" style="position:absolute;left:29581;top:935;width:127;height:11277;visibility:visible;mso-wrap-style:square;v-text-anchor:top" coordsize="20,177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" path="m,1775l,e" filled="f" strokecolor="#efc01b [3204]" strokeweight="1pt">
                        <v:path arrowok="t" o:connecttype="custom" o:connectlocs="0,1127125;0,0" o:connectangles="0,0"/>
                      </v:shape>
                      <v:shape id="Text Box 9" o:spid="_x0000_s1093" type="#_x0000_t202" style="position:absolute;left:3498;top:1870;width:15659;height:5334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" fillcolor="#3fd8d4 [3206]" stroked="f">
                        <v:textbox inset="0,0,0,0">
                          <w:txbxContent>
                            <w:sdt>
                              <w:sdtPr>
                                <w:tag w:val="EventName"/>
                                <w:id w:val="-796367514"/>
                                <w:showingPlcHdr/>
                                <w:dataBinding w:prefixMappings="xmlns:ns0='http://purl.org/dc/elements/1.1/' xmlns:ns1='http://schemas.openxmlformats.org/package/2006/metadata/core-properties' " w:xpath="/ns1:coreProperties[1]/ns0:creator[1]" w:storeItemID="{6C3C8BC8-F283-45AE-878A-BAB7291924A1}"/>
                                <w15:appearance w15:val="hidden"/>
                                <w:text/>
                              </w:sdtPr>
                              <w:sdtEndPr/>
                              <w:sdtContent>
                                <w:p w:rsidR="00B53290" w:rsidRDefault="00713653" w:rsidP="00B53290">
                                  <w:pPr>
                                    <w:pStyle w:val="Title"/>
                                  </w:pPr>
                                  <w:r>
                                    <w:t xml:space="preserve">     </w:t>
                                  </w:r>
                                </w:p>
                              </w:sdtContent>
                            </w:sdt>
                            <w:p w:rsidR="00B53290" w:rsidRPr="008C7094" w:rsidRDefault="00B53290" w:rsidP="00B53290">
                              <w:pPr>
                                <w:pStyle w:val="Title"/>
                                <w:rPr>
                                  <w:color w:val="262262" w:themeColor="accent6"/>
                                </w:rPr>
                              </w:pPr>
                            </w:p>
                          </w:txbxContent>
                        </v:textbox>
                      </v:shape>
                      <v:shape id="Text Box 10" o:spid="_x0000_s1094" type="#_x0000_t202" style="position:absolute;left:26844;top:935;width:2102;height:11247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" filled="f" stroked="f">
                        <v:textbox style="layout-flow:vertical;mso-layout-flow-alt:bottom-to-top" inset="0,0,0,0">
                          <w:txbxContent>
                            <w:sdt>
                              <w:sdtPr>
                                <w:alias w:val="Date"/>
                                <w:tag w:val=""/>
                                <w:id w:val="-839159282"/>
                                <w:showingPlcHdr/>
                                <w:dataBinding w:prefixMappings="xmlns:ns0='http://schemas.openxmlformats.org/officeDocument/2006/extended-properties' " w:xpath="/ns0:Properties[1]/ns0:Manager[1]" w:storeItemID="{6668398D-A668-4E3E-A5EB-62B293D839F1}"/>
                                <w15:appearance w15:val="hidden"/>
                                <w:text/>
                              </w:sdtPr>
                              <w:sdtEndPr/>
                              <w:sdtContent>
                                <w:p w:rsidR="00B53290" w:rsidRPr="00B53290" w:rsidRDefault="00B53290" w:rsidP="00B53290">
                                  <w:pPr>
                                    <w:pStyle w:val="Subtitle"/>
                                  </w:pPr>
                                  <w:r w:rsidRPr="00B53290">
                                    <w:t>DATE</w:t>
                                  </w:r>
                                </w:p>
                              </w:sdtContent>
                            </w:sdt>
                            <w:p w:rsidR="00B53290" w:rsidRPr="004E6777" w:rsidRDefault="00B53290" w:rsidP="00B53290">
                              <w:pPr>
                                <w:pStyle w:val="Subtitle"/>
                              </w:pPr>
                            </w:p>
                          </w:txbxContent>
                        </v:textbox>
                      </v:shape>
                      <v:shape id="Text Box 11" o:spid="_x0000_s1095" type="#_x0000_t202" style="position:absolute;left:30343;top:935;width:2102;height:11246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" filled="f" stroked="f">
                        <v:textbox style="layout-flow:vertical;mso-layout-flow-alt:bottom-to-top" inset="0,0,0,0">
                          <w:txbxContent>
                            <w:sdt>
                              <w:sdtPr>
                                <w:alias w:val="Time"/>
                                <w:tag w:val=""/>
                                <w:id w:val="-1554225369"/>
                                <w:showingPlcHdr/>
                                <w:dataBinding w:prefixMappings="xmlns:ns0='http://purl.org/dc/elements/1.1/' xmlns:ns1='http://schemas.openxmlformats.org/package/2006/metadata/core-properties' " w:xpath="/ns1:coreProperties[1]/ns1:contentStatus[1]" w:storeItemID="{6C3C8BC8-F283-45AE-878A-BAB7291924A1}"/>
                                <w15:appearance w15:val="hidden"/>
                                <w:text/>
                              </w:sdtPr>
                              <w:sdtEndPr/>
                              <w:sdtContent>
                                <w:p w:rsidR="00B53290" w:rsidRPr="00B53290" w:rsidRDefault="00B53290" w:rsidP="00B53290">
                                  <w:pPr>
                                    <w:pStyle w:val="Subtitle"/>
                                  </w:pPr>
                                  <w:r w:rsidRPr="00B53290">
                                    <w:t>TIME</w:t>
                                  </w:r>
                                </w:p>
                              </w:sdtContent>
                            </w:sdt>
                            <w:p w:rsidR="00B53290" w:rsidRDefault="00B53290" w:rsidP="00B53290">
                              <w:pPr>
                                <w:pStyle w:val="Subtitle"/>
                              </w:pPr>
                            </w:p>
                          </w:txbxContent>
                        </v:textbox>
                      </v:shape>
                      <v:shape id="Text Box 9" o:spid="_x0000_s1096" type="#_x0000_t202" style="position:absolute;left:3498;top:8312;width:15659;height:2553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" fillcolor="#3fd8d4 [3206]" stroked="f">
                        <v:textbox inset="0,0,0,0">
                          <w:txbxContent>
                            <w:p w:rsidR="00B53290" w:rsidRPr="008C7094" w:rsidRDefault="00B53290" w:rsidP="00B53290">
                              <w:pPr>
                                <w:pStyle w:val="Title"/>
                                <w:rPr>
                                  <w:color w:val="262262" w:themeColor="accent6"/>
                                </w:rPr>
                              </w:pPr>
                              <w:r w:rsidRPr="008C7094">
                                <w:rPr>
                                  <w:color w:val="262262" w:themeColor="accent6"/>
                                </w:rPr>
                                <w:t>TICKET</w:t>
                              </w:r>
                            </w:p>
                          </w:txbxContent>
                        </v:textbox>
                      </v:shape>
                      <v:line id="Straight Connector 377" o:spid="_x0000_s1097" style="position:absolute;visibility:visible;mso-wrap-style:square" from="25596,0" to="25596,12981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" strokecolor="white [3212]" strokeweight="1pt">
                        <v:stroke dashstyle="3 1" joinstyle="miter"/>
                      </v:line>
                      <w10:anchorlock/>
                    </v:group>
                  </w:pict>
                </mc:Fallback>
              </mc:AlternateContent>
            </w:r>
          </w:p>
        </w:tc>
      </w:tr>
      <w:tr w:rsidR="008C7094" w:rsidTr="00B53290">
        <w:trPr>
          <w:trHeight w:val="2448"/>
          <w:jc w:val="center"/>
        </w:trPr>
        <w:tc>
          <w:tcPr>
            <w:tcW w:w="5669" w:type="dxa"/>
            <w:vAlign w:val="center"/>
          </w:tcPr>
          <w:p w:rsidR="008C7094" w:rsidRDefault="00B53290" w:rsidP="00B53290">
            <w:pPr>
              <w:jc w:val="center"/>
            </w:pPr>
            <w:r>
              <w:rPr>
                <w:noProof/>
              </w:rPr>
              <mc:AlternateContent>
                <mc:Choice Requires="wpg">
                  <w:drawing>
                    <wp:inline distT="0" distB="0" distL="0" distR="0" wp14:anchorId="65F5BAE5" wp14:editId="23090372">
                      <wp:extent cx="3429000" cy="1310640"/>
                      <wp:effectExtent l="0" t="0" r="0" b="22860"/>
                      <wp:docPr id="166" name="Group 166">
                        <a:extLst xmlns:a="http://schemas.openxmlformats.org/drawingml/2006/main">
                          <a:ext uri="{C183D7F6-B498-43B3-948B-1728B52AA6E4}">
                            <adec:decorative xmlns:adec="http://schemas.microsoft.com/office/drawing/2017/decorative" val="1"/>
                          </a:ext>
                        </a:extLst>
                      </wp:docPr>
                      <wp:cNvGraphicFramePr/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/>
                            <wpg:grpSpPr>
                              <a:xfrm>
                                <a:off x="0" y="0"/>
                                <a:ext cx="3429000" cy="1310640"/>
                                <a:chOff x="0" y="0"/>
                                <a:chExt cx="3429000" cy="1310640"/>
                              </a:xfrm>
                            </wpg:grpSpPr>
                            <wps:wsp>
                              <wps:cNvPr id="168" name="Freeform 3"/>
                              <wps:cNvSpPr>
                                <a:spLocks/>
                              </wps:cNvSpPr>
                              <wps:spPr bwMode="auto">
                                <a:xfrm>
                                  <a:off x="0" y="0"/>
                                  <a:ext cx="3429000" cy="1310640"/>
                                </a:xfrm>
                                <a:custGeom>
                                  <a:avLst/>
                                  <a:gdLst>
                                    <a:gd name="T0" fmla="*/ 207 w 5400"/>
                                    <a:gd name="T1" fmla="*/ 69 h 2064"/>
                                    <a:gd name="T2" fmla="*/ 69 w 5400"/>
                                    <a:gd name="T3" fmla="*/ 207 h 2064"/>
                                    <a:gd name="T4" fmla="*/ 24 w 5400"/>
                                    <a:gd name="T5" fmla="*/ 393 h 2064"/>
                                    <a:gd name="T6" fmla="*/ 63 w 5400"/>
                                    <a:gd name="T7" fmla="*/ 452 h 2064"/>
                                    <a:gd name="T8" fmla="*/ 24 w 5400"/>
                                    <a:gd name="T9" fmla="*/ 510 h 2064"/>
                                    <a:gd name="T10" fmla="*/ 24 w 5400"/>
                                    <a:gd name="T11" fmla="*/ 559 h 2064"/>
                                    <a:gd name="T12" fmla="*/ 63 w 5400"/>
                                    <a:gd name="T13" fmla="*/ 618 h 2064"/>
                                    <a:gd name="T14" fmla="*/ 24 w 5400"/>
                                    <a:gd name="T15" fmla="*/ 677 h 2064"/>
                                    <a:gd name="T16" fmla="*/ 24 w 5400"/>
                                    <a:gd name="T17" fmla="*/ 726 h 2064"/>
                                    <a:gd name="T18" fmla="*/ 63 w 5400"/>
                                    <a:gd name="T19" fmla="*/ 784 h 2064"/>
                                    <a:gd name="T20" fmla="*/ 24 w 5400"/>
                                    <a:gd name="T21" fmla="*/ 843 h 2064"/>
                                    <a:gd name="T22" fmla="*/ 24 w 5400"/>
                                    <a:gd name="T23" fmla="*/ 892 h 2064"/>
                                    <a:gd name="T24" fmla="*/ 63 w 5400"/>
                                    <a:gd name="T25" fmla="*/ 951 h 2064"/>
                                    <a:gd name="T26" fmla="*/ 24 w 5400"/>
                                    <a:gd name="T27" fmla="*/ 1009 h 2064"/>
                                    <a:gd name="T28" fmla="*/ 24 w 5400"/>
                                    <a:gd name="T29" fmla="*/ 1058 h 2064"/>
                                    <a:gd name="T30" fmla="*/ 63 w 5400"/>
                                    <a:gd name="T31" fmla="*/ 1117 h 2064"/>
                                    <a:gd name="T32" fmla="*/ 24 w 5400"/>
                                    <a:gd name="T33" fmla="*/ 1176 h 2064"/>
                                    <a:gd name="T34" fmla="*/ 24 w 5400"/>
                                    <a:gd name="T35" fmla="*/ 1225 h 2064"/>
                                    <a:gd name="T36" fmla="*/ 63 w 5400"/>
                                    <a:gd name="T37" fmla="*/ 1283 h 2064"/>
                                    <a:gd name="T38" fmla="*/ 24 w 5400"/>
                                    <a:gd name="T39" fmla="*/ 1342 h 2064"/>
                                    <a:gd name="T40" fmla="*/ 24 w 5400"/>
                                    <a:gd name="T41" fmla="*/ 1391 h 2064"/>
                                    <a:gd name="T42" fmla="*/ 63 w 5400"/>
                                    <a:gd name="T43" fmla="*/ 1450 h 2064"/>
                                    <a:gd name="T44" fmla="*/ 24 w 5400"/>
                                    <a:gd name="T45" fmla="*/ 1508 h 2064"/>
                                    <a:gd name="T46" fmla="*/ 24 w 5400"/>
                                    <a:gd name="T47" fmla="*/ 1557 h 2064"/>
                                    <a:gd name="T48" fmla="*/ 63 w 5400"/>
                                    <a:gd name="T49" fmla="*/ 1616 h 2064"/>
                                    <a:gd name="T50" fmla="*/ 24 w 5400"/>
                                    <a:gd name="T51" fmla="*/ 1675 h 2064"/>
                                    <a:gd name="T52" fmla="*/ 69 w 5400"/>
                                    <a:gd name="T53" fmla="*/ 1855 h 2064"/>
                                    <a:gd name="T54" fmla="*/ 207 w 5400"/>
                                    <a:gd name="T55" fmla="*/ 1994 h 2064"/>
                                    <a:gd name="T56" fmla="*/ 5192 w 5400"/>
                                    <a:gd name="T57" fmla="*/ 1994 h 2064"/>
                                    <a:gd name="T58" fmla="*/ 5330 w 5400"/>
                                    <a:gd name="T59" fmla="*/ 1855 h 2064"/>
                                    <a:gd name="T60" fmla="*/ 5375 w 5400"/>
                                    <a:gd name="T61" fmla="*/ 1675 h 2064"/>
                                    <a:gd name="T62" fmla="*/ 5336 w 5400"/>
                                    <a:gd name="T63" fmla="*/ 1616 h 2064"/>
                                    <a:gd name="T64" fmla="*/ 5375 w 5400"/>
                                    <a:gd name="T65" fmla="*/ 1557 h 2064"/>
                                    <a:gd name="T66" fmla="*/ 5375 w 5400"/>
                                    <a:gd name="T67" fmla="*/ 1508 h 2064"/>
                                    <a:gd name="T68" fmla="*/ 5336 w 5400"/>
                                    <a:gd name="T69" fmla="*/ 1450 h 2064"/>
                                    <a:gd name="T70" fmla="*/ 5375 w 5400"/>
                                    <a:gd name="T71" fmla="*/ 1391 h 2064"/>
                                    <a:gd name="T72" fmla="*/ 5375 w 5400"/>
                                    <a:gd name="T73" fmla="*/ 1342 h 2064"/>
                                    <a:gd name="T74" fmla="*/ 5336 w 5400"/>
                                    <a:gd name="T75" fmla="*/ 1283 h 2064"/>
                                    <a:gd name="T76" fmla="*/ 5375 w 5400"/>
                                    <a:gd name="T77" fmla="*/ 1225 h 2064"/>
                                    <a:gd name="T78" fmla="*/ 5375 w 5400"/>
                                    <a:gd name="T79" fmla="*/ 1176 h 2064"/>
                                    <a:gd name="T80" fmla="*/ 5336 w 5400"/>
                                    <a:gd name="T81" fmla="*/ 1117 h 2064"/>
                                    <a:gd name="T82" fmla="*/ 5375 w 5400"/>
                                    <a:gd name="T83" fmla="*/ 1058 h 2064"/>
                                    <a:gd name="T84" fmla="*/ 5375 w 5400"/>
                                    <a:gd name="T85" fmla="*/ 1009 h 2064"/>
                                    <a:gd name="T86" fmla="*/ 5336 w 5400"/>
                                    <a:gd name="T87" fmla="*/ 951 h 2064"/>
                                    <a:gd name="T88" fmla="*/ 5375 w 5400"/>
                                    <a:gd name="T89" fmla="*/ 892 h 2064"/>
                                    <a:gd name="T90" fmla="*/ 5375 w 5400"/>
                                    <a:gd name="T91" fmla="*/ 843 h 2064"/>
                                    <a:gd name="T92" fmla="*/ 5336 w 5400"/>
                                    <a:gd name="T93" fmla="*/ 784 h 2064"/>
                                    <a:gd name="T94" fmla="*/ 5375 w 5400"/>
                                    <a:gd name="T95" fmla="*/ 726 h 2064"/>
                                    <a:gd name="T96" fmla="*/ 5375 w 5400"/>
                                    <a:gd name="T97" fmla="*/ 677 h 2064"/>
                                    <a:gd name="T98" fmla="*/ 5336 w 5400"/>
                                    <a:gd name="T99" fmla="*/ 618 h 2064"/>
                                    <a:gd name="T100" fmla="*/ 5375 w 5400"/>
                                    <a:gd name="T101" fmla="*/ 559 h 2064"/>
                                    <a:gd name="T102" fmla="*/ 5375 w 5400"/>
                                    <a:gd name="T103" fmla="*/ 510 h 2064"/>
                                    <a:gd name="T104" fmla="*/ 5336 w 5400"/>
                                    <a:gd name="T105" fmla="*/ 452 h 2064"/>
                                    <a:gd name="T106" fmla="*/ 5375 w 5400"/>
                                    <a:gd name="T107" fmla="*/ 393 h 2064"/>
                                    <a:gd name="T108" fmla="*/ 5330 w 5400"/>
                                    <a:gd name="T109" fmla="*/ 207 h 2064"/>
                                    <a:gd name="T110" fmla="*/ 5192 w 5400"/>
                                    <a:gd name="T111" fmla="*/ 69 h 2064"/>
                                  </a:gdLst>
                                  <a:ahLst/>
                                  <a:cxnLst>
                                    <a:cxn ang="0">
                                      <a:pos x="T0" y="T1"/>
                                    </a:cxn>
                                    <a:cxn ang="0">
                                      <a:pos x="T2" y="T3"/>
                                    </a:cxn>
                                    <a:cxn ang="0">
                                      <a:pos x="T4" y="T5"/>
                                    </a:cxn>
                                    <a:cxn ang="0">
                                      <a:pos x="T6" y="T7"/>
                                    </a:cxn>
                                    <a:cxn ang="0">
                                      <a:pos x="T8" y="T9"/>
                                    </a:cxn>
                                    <a:cxn ang="0">
                                      <a:pos x="T10" y="T11"/>
                                    </a:cxn>
                                    <a:cxn ang="0">
                                      <a:pos x="T12" y="T13"/>
                                    </a:cxn>
                                    <a:cxn ang="0">
                                      <a:pos x="T14" y="T15"/>
                                    </a:cxn>
                                    <a:cxn ang="0">
                                      <a:pos x="T16" y="T17"/>
                                    </a:cxn>
                                    <a:cxn ang="0">
                                      <a:pos x="T18" y="T19"/>
                                    </a:cxn>
                                    <a:cxn ang="0">
                                      <a:pos x="T20" y="T21"/>
                                    </a:cxn>
                                    <a:cxn ang="0">
                                      <a:pos x="T22" y="T23"/>
                                    </a:cxn>
                                    <a:cxn ang="0">
                                      <a:pos x="T24" y="T25"/>
                                    </a:cxn>
                                    <a:cxn ang="0">
                                      <a:pos x="T26" y="T27"/>
                                    </a:cxn>
                                    <a:cxn ang="0">
                                      <a:pos x="T28" y="T29"/>
                                    </a:cxn>
                                    <a:cxn ang="0">
                                      <a:pos x="T30" y="T31"/>
                                    </a:cxn>
                                    <a:cxn ang="0">
                                      <a:pos x="T32" y="T33"/>
                                    </a:cxn>
                                    <a:cxn ang="0">
                                      <a:pos x="T34" y="T35"/>
                                    </a:cxn>
                                    <a:cxn ang="0">
                                      <a:pos x="T36" y="T37"/>
                                    </a:cxn>
                                    <a:cxn ang="0">
                                      <a:pos x="T38" y="T39"/>
                                    </a:cxn>
                                    <a:cxn ang="0">
                                      <a:pos x="T40" y="T41"/>
                                    </a:cxn>
                                    <a:cxn ang="0">
                                      <a:pos x="T42" y="T43"/>
                                    </a:cxn>
                                    <a:cxn ang="0">
                                      <a:pos x="T44" y="T45"/>
                                    </a:cxn>
                                    <a:cxn ang="0">
                                      <a:pos x="T46" y="T47"/>
                                    </a:cxn>
                                    <a:cxn ang="0">
                                      <a:pos x="T48" y="T49"/>
                                    </a:cxn>
                                    <a:cxn ang="0">
                                      <a:pos x="T50" y="T51"/>
                                    </a:cxn>
                                    <a:cxn ang="0">
                                      <a:pos x="T52" y="T53"/>
                                    </a:cxn>
                                    <a:cxn ang="0">
                                      <a:pos x="T54" y="T55"/>
                                    </a:cxn>
                                    <a:cxn ang="0">
                                      <a:pos x="T56" y="T57"/>
                                    </a:cxn>
                                    <a:cxn ang="0">
                                      <a:pos x="T58" y="T59"/>
                                    </a:cxn>
                                    <a:cxn ang="0">
                                      <a:pos x="T60" y="T61"/>
                                    </a:cxn>
                                    <a:cxn ang="0">
                                      <a:pos x="T62" y="T63"/>
                                    </a:cxn>
                                    <a:cxn ang="0">
                                      <a:pos x="T64" y="T65"/>
                                    </a:cxn>
                                    <a:cxn ang="0">
                                      <a:pos x="T66" y="T67"/>
                                    </a:cxn>
                                    <a:cxn ang="0">
                                      <a:pos x="T68" y="T69"/>
                                    </a:cxn>
                                    <a:cxn ang="0">
                                      <a:pos x="T70" y="T71"/>
                                    </a:cxn>
                                    <a:cxn ang="0">
                                      <a:pos x="T72" y="T73"/>
                                    </a:cxn>
                                    <a:cxn ang="0">
                                      <a:pos x="T74" y="T75"/>
                                    </a:cxn>
                                    <a:cxn ang="0">
                                      <a:pos x="T76" y="T77"/>
                                    </a:cxn>
                                    <a:cxn ang="0">
                                      <a:pos x="T78" y="T79"/>
                                    </a:cxn>
                                    <a:cxn ang="0">
                                      <a:pos x="T80" y="T81"/>
                                    </a:cxn>
                                    <a:cxn ang="0">
                                      <a:pos x="T82" y="T83"/>
                                    </a:cxn>
                                    <a:cxn ang="0">
                                      <a:pos x="T84" y="T85"/>
                                    </a:cxn>
                                    <a:cxn ang="0">
                                      <a:pos x="T86" y="T87"/>
                                    </a:cxn>
                                    <a:cxn ang="0">
                                      <a:pos x="T88" y="T89"/>
                                    </a:cxn>
                                    <a:cxn ang="0">
                                      <a:pos x="T90" y="T91"/>
                                    </a:cxn>
                                    <a:cxn ang="0">
                                      <a:pos x="T92" y="T93"/>
                                    </a:cxn>
                                    <a:cxn ang="0">
                                      <a:pos x="T94" y="T95"/>
                                    </a:cxn>
                                    <a:cxn ang="0">
                                      <a:pos x="T96" y="T97"/>
                                    </a:cxn>
                                    <a:cxn ang="0">
                                      <a:pos x="T98" y="T99"/>
                                    </a:cxn>
                                    <a:cxn ang="0">
                                      <a:pos x="T100" y="T101"/>
                                    </a:cxn>
                                    <a:cxn ang="0">
                                      <a:pos x="T102" y="T103"/>
                                    </a:cxn>
                                    <a:cxn ang="0">
                                      <a:pos x="T104" y="T105"/>
                                    </a:cxn>
                                    <a:cxn ang="0">
                                      <a:pos x="T106" y="T107"/>
                                    </a:cxn>
                                    <a:cxn ang="0">
                                      <a:pos x="T108" y="T109"/>
                                    </a:cxn>
                                    <a:cxn ang="0">
                                      <a:pos x="T110" y="T111"/>
                                    </a:cxn>
                                  </a:cxnLst>
                                  <a:rect l="0" t="0" r="r" b="b"/>
                                  <a:pathLst>
                                    <a:path w="5400" h="2064">
                                      <a:moveTo>
                                        <a:pt x="5181" y="0"/>
                                      </a:moveTo>
                                      <a:lnTo>
                                        <a:pt x="218" y="0"/>
                                      </a:lnTo>
                                      <a:lnTo>
                                        <a:pt x="207" y="69"/>
                                      </a:lnTo>
                                      <a:lnTo>
                                        <a:pt x="176" y="129"/>
                                      </a:lnTo>
                                      <a:lnTo>
                                        <a:pt x="129" y="176"/>
                                      </a:lnTo>
                                      <a:lnTo>
                                        <a:pt x="69" y="207"/>
                                      </a:lnTo>
                                      <a:lnTo>
                                        <a:pt x="0" y="218"/>
                                      </a:lnTo>
                                      <a:lnTo>
                                        <a:pt x="0" y="388"/>
                                      </a:lnTo>
                                      <a:lnTo>
                                        <a:pt x="24" y="393"/>
                                      </a:lnTo>
                                      <a:lnTo>
                                        <a:pt x="44" y="407"/>
                                      </a:lnTo>
                                      <a:lnTo>
                                        <a:pt x="58" y="427"/>
                                      </a:lnTo>
                                      <a:lnTo>
                                        <a:pt x="63" y="452"/>
                                      </a:lnTo>
                                      <a:lnTo>
                                        <a:pt x="58" y="476"/>
                                      </a:lnTo>
                                      <a:lnTo>
                                        <a:pt x="44" y="497"/>
                                      </a:lnTo>
                                      <a:lnTo>
                                        <a:pt x="24" y="510"/>
                                      </a:lnTo>
                                      <a:lnTo>
                                        <a:pt x="0" y="515"/>
                                      </a:lnTo>
                                      <a:lnTo>
                                        <a:pt x="0" y="554"/>
                                      </a:lnTo>
                                      <a:lnTo>
                                        <a:pt x="24" y="559"/>
                                      </a:lnTo>
                                      <a:lnTo>
                                        <a:pt x="44" y="573"/>
                                      </a:lnTo>
                                      <a:lnTo>
                                        <a:pt x="58" y="593"/>
                                      </a:lnTo>
                                      <a:lnTo>
                                        <a:pt x="63" y="618"/>
                                      </a:lnTo>
                                      <a:lnTo>
                                        <a:pt x="58" y="643"/>
                                      </a:lnTo>
                                      <a:lnTo>
                                        <a:pt x="44" y="663"/>
                                      </a:lnTo>
                                      <a:lnTo>
                                        <a:pt x="24" y="677"/>
                                      </a:lnTo>
                                      <a:lnTo>
                                        <a:pt x="0" y="682"/>
                                      </a:lnTo>
                                      <a:lnTo>
                                        <a:pt x="0" y="721"/>
                                      </a:lnTo>
                                      <a:lnTo>
                                        <a:pt x="24" y="726"/>
                                      </a:lnTo>
                                      <a:lnTo>
                                        <a:pt x="44" y="739"/>
                                      </a:lnTo>
                                      <a:lnTo>
                                        <a:pt x="58" y="759"/>
                                      </a:lnTo>
                                      <a:lnTo>
                                        <a:pt x="63" y="784"/>
                                      </a:lnTo>
                                      <a:lnTo>
                                        <a:pt x="58" y="809"/>
                                      </a:lnTo>
                                      <a:lnTo>
                                        <a:pt x="44" y="829"/>
                                      </a:lnTo>
                                      <a:lnTo>
                                        <a:pt x="24" y="843"/>
                                      </a:lnTo>
                                      <a:lnTo>
                                        <a:pt x="0" y="848"/>
                                      </a:lnTo>
                                      <a:lnTo>
                                        <a:pt x="0" y="887"/>
                                      </a:lnTo>
                                      <a:lnTo>
                                        <a:pt x="24" y="892"/>
                                      </a:lnTo>
                                      <a:lnTo>
                                        <a:pt x="44" y="906"/>
                                      </a:lnTo>
                                      <a:lnTo>
                                        <a:pt x="58" y="926"/>
                                      </a:lnTo>
                                      <a:lnTo>
                                        <a:pt x="63" y="951"/>
                                      </a:lnTo>
                                      <a:lnTo>
                                        <a:pt x="58" y="975"/>
                                      </a:lnTo>
                                      <a:lnTo>
                                        <a:pt x="44" y="996"/>
                                      </a:lnTo>
                                      <a:lnTo>
                                        <a:pt x="24" y="1009"/>
                                      </a:lnTo>
                                      <a:lnTo>
                                        <a:pt x="0" y="1014"/>
                                      </a:lnTo>
                                      <a:lnTo>
                                        <a:pt x="0" y="1053"/>
                                      </a:lnTo>
                                      <a:lnTo>
                                        <a:pt x="24" y="1058"/>
                                      </a:lnTo>
                                      <a:lnTo>
                                        <a:pt x="44" y="1072"/>
                                      </a:lnTo>
                                      <a:lnTo>
                                        <a:pt x="58" y="1092"/>
                                      </a:lnTo>
                                      <a:lnTo>
                                        <a:pt x="63" y="1117"/>
                                      </a:lnTo>
                                      <a:lnTo>
                                        <a:pt x="58" y="1142"/>
                                      </a:lnTo>
                                      <a:lnTo>
                                        <a:pt x="44" y="1162"/>
                                      </a:lnTo>
                                      <a:lnTo>
                                        <a:pt x="24" y="1176"/>
                                      </a:lnTo>
                                      <a:lnTo>
                                        <a:pt x="0" y="1181"/>
                                      </a:lnTo>
                                      <a:lnTo>
                                        <a:pt x="0" y="1220"/>
                                      </a:lnTo>
                                      <a:lnTo>
                                        <a:pt x="24" y="1225"/>
                                      </a:lnTo>
                                      <a:lnTo>
                                        <a:pt x="44" y="1238"/>
                                      </a:lnTo>
                                      <a:lnTo>
                                        <a:pt x="58" y="1258"/>
                                      </a:lnTo>
                                      <a:lnTo>
                                        <a:pt x="63" y="1283"/>
                                      </a:lnTo>
                                      <a:lnTo>
                                        <a:pt x="58" y="1308"/>
                                      </a:lnTo>
                                      <a:lnTo>
                                        <a:pt x="44" y="1328"/>
                                      </a:lnTo>
                                      <a:lnTo>
                                        <a:pt x="24" y="1342"/>
                                      </a:lnTo>
                                      <a:lnTo>
                                        <a:pt x="0" y="1347"/>
                                      </a:lnTo>
                                      <a:lnTo>
                                        <a:pt x="0" y="1386"/>
                                      </a:lnTo>
                                      <a:lnTo>
                                        <a:pt x="24" y="1391"/>
                                      </a:lnTo>
                                      <a:lnTo>
                                        <a:pt x="44" y="1405"/>
                                      </a:lnTo>
                                      <a:lnTo>
                                        <a:pt x="58" y="1425"/>
                                      </a:lnTo>
                                      <a:lnTo>
                                        <a:pt x="63" y="1450"/>
                                      </a:lnTo>
                                      <a:lnTo>
                                        <a:pt x="58" y="1474"/>
                                      </a:lnTo>
                                      <a:lnTo>
                                        <a:pt x="44" y="1495"/>
                                      </a:lnTo>
                                      <a:lnTo>
                                        <a:pt x="24" y="1508"/>
                                      </a:lnTo>
                                      <a:lnTo>
                                        <a:pt x="0" y="1513"/>
                                      </a:lnTo>
                                      <a:lnTo>
                                        <a:pt x="0" y="1552"/>
                                      </a:lnTo>
                                      <a:lnTo>
                                        <a:pt x="24" y="1557"/>
                                      </a:lnTo>
                                      <a:lnTo>
                                        <a:pt x="44" y="1571"/>
                                      </a:lnTo>
                                      <a:lnTo>
                                        <a:pt x="58" y="1591"/>
                                      </a:lnTo>
                                      <a:lnTo>
                                        <a:pt x="63" y="1616"/>
                                      </a:lnTo>
                                      <a:lnTo>
                                        <a:pt x="58" y="1641"/>
                                      </a:lnTo>
                                      <a:lnTo>
                                        <a:pt x="44" y="1661"/>
                                      </a:lnTo>
                                      <a:lnTo>
                                        <a:pt x="24" y="1675"/>
                                      </a:lnTo>
                                      <a:lnTo>
                                        <a:pt x="0" y="1680"/>
                                      </a:lnTo>
                                      <a:lnTo>
                                        <a:pt x="0" y="1844"/>
                                      </a:lnTo>
                                      <a:lnTo>
                                        <a:pt x="69" y="1855"/>
                                      </a:lnTo>
                                      <a:lnTo>
                                        <a:pt x="129" y="1886"/>
                                      </a:lnTo>
                                      <a:lnTo>
                                        <a:pt x="176" y="1933"/>
                                      </a:lnTo>
                                      <a:lnTo>
                                        <a:pt x="207" y="1994"/>
                                      </a:lnTo>
                                      <a:lnTo>
                                        <a:pt x="218" y="2063"/>
                                      </a:lnTo>
                                      <a:lnTo>
                                        <a:pt x="5181" y="2063"/>
                                      </a:lnTo>
                                      <a:lnTo>
                                        <a:pt x="5192" y="1994"/>
                                      </a:lnTo>
                                      <a:lnTo>
                                        <a:pt x="5223" y="1933"/>
                                      </a:lnTo>
                                      <a:lnTo>
                                        <a:pt x="5270" y="1886"/>
                                      </a:lnTo>
                                      <a:lnTo>
                                        <a:pt x="5330" y="1855"/>
                                      </a:lnTo>
                                      <a:lnTo>
                                        <a:pt x="5400" y="1844"/>
                                      </a:lnTo>
                                      <a:lnTo>
                                        <a:pt x="5400" y="1680"/>
                                      </a:lnTo>
                                      <a:lnTo>
                                        <a:pt x="5375" y="1675"/>
                                      </a:lnTo>
                                      <a:lnTo>
                                        <a:pt x="5355" y="1661"/>
                                      </a:lnTo>
                                      <a:lnTo>
                                        <a:pt x="5341" y="1641"/>
                                      </a:lnTo>
                                      <a:lnTo>
                                        <a:pt x="5336" y="1616"/>
                                      </a:lnTo>
                                      <a:lnTo>
                                        <a:pt x="5341" y="1591"/>
                                      </a:lnTo>
                                      <a:lnTo>
                                        <a:pt x="5355" y="1571"/>
                                      </a:lnTo>
                                      <a:lnTo>
                                        <a:pt x="5375" y="1557"/>
                                      </a:lnTo>
                                      <a:lnTo>
                                        <a:pt x="5400" y="1552"/>
                                      </a:lnTo>
                                      <a:lnTo>
                                        <a:pt x="5400" y="1513"/>
                                      </a:lnTo>
                                      <a:lnTo>
                                        <a:pt x="5375" y="1508"/>
                                      </a:lnTo>
                                      <a:lnTo>
                                        <a:pt x="5355" y="1495"/>
                                      </a:lnTo>
                                      <a:lnTo>
                                        <a:pt x="5341" y="1474"/>
                                      </a:lnTo>
                                      <a:lnTo>
                                        <a:pt x="5336" y="1450"/>
                                      </a:lnTo>
                                      <a:lnTo>
                                        <a:pt x="5341" y="1425"/>
                                      </a:lnTo>
                                      <a:lnTo>
                                        <a:pt x="5355" y="1405"/>
                                      </a:lnTo>
                                      <a:lnTo>
                                        <a:pt x="5375" y="1391"/>
                                      </a:lnTo>
                                      <a:lnTo>
                                        <a:pt x="5400" y="1386"/>
                                      </a:lnTo>
                                      <a:lnTo>
                                        <a:pt x="5400" y="1347"/>
                                      </a:lnTo>
                                      <a:lnTo>
                                        <a:pt x="5375" y="1342"/>
                                      </a:lnTo>
                                      <a:lnTo>
                                        <a:pt x="5355" y="1328"/>
                                      </a:lnTo>
                                      <a:lnTo>
                                        <a:pt x="5341" y="1308"/>
                                      </a:lnTo>
                                      <a:lnTo>
                                        <a:pt x="5336" y="1283"/>
                                      </a:lnTo>
                                      <a:lnTo>
                                        <a:pt x="5341" y="1258"/>
                                      </a:lnTo>
                                      <a:lnTo>
                                        <a:pt x="5355" y="1238"/>
                                      </a:lnTo>
                                      <a:lnTo>
                                        <a:pt x="5375" y="1225"/>
                                      </a:lnTo>
                                      <a:lnTo>
                                        <a:pt x="5400" y="1220"/>
                                      </a:lnTo>
                                      <a:lnTo>
                                        <a:pt x="5400" y="1181"/>
                                      </a:lnTo>
                                      <a:lnTo>
                                        <a:pt x="5375" y="1176"/>
                                      </a:lnTo>
                                      <a:lnTo>
                                        <a:pt x="5355" y="1162"/>
                                      </a:lnTo>
                                      <a:lnTo>
                                        <a:pt x="5341" y="1142"/>
                                      </a:lnTo>
                                      <a:lnTo>
                                        <a:pt x="5336" y="1117"/>
                                      </a:lnTo>
                                      <a:lnTo>
                                        <a:pt x="5341" y="1092"/>
                                      </a:lnTo>
                                      <a:lnTo>
                                        <a:pt x="5355" y="1072"/>
                                      </a:lnTo>
                                      <a:lnTo>
                                        <a:pt x="5375" y="1058"/>
                                      </a:lnTo>
                                      <a:lnTo>
                                        <a:pt x="5400" y="1053"/>
                                      </a:lnTo>
                                      <a:lnTo>
                                        <a:pt x="5400" y="1014"/>
                                      </a:lnTo>
                                      <a:lnTo>
                                        <a:pt x="5375" y="1009"/>
                                      </a:lnTo>
                                      <a:lnTo>
                                        <a:pt x="5355" y="996"/>
                                      </a:lnTo>
                                      <a:lnTo>
                                        <a:pt x="5341" y="975"/>
                                      </a:lnTo>
                                      <a:lnTo>
                                        <a:pt x="5336" y="951"/>
                                      </a:lnTo>
                                      <a:lnTo>
                                        <a:pt x="5341" y="926"/>
                                      </a:lnTo>
                                      <a:lnTo>
                                        <a:pt x="5355" y="906"/>
                                      </a:lnTo>
                                      <a:lnTo>
                                        <a:pt x="5375" y="892"/>
                                      </a:lnTo>
                                      <a:lnTo>
                                        <a:pt x="5400" y="887"/>
                                      </a:lnTo>
                                      <a:lnTo>
                                        <a:pt x="5400" y="848"/>
                                      </a:lnTo>
                                      <a:lnTo>
                                        <a:pt x="5375" y="843"/>
                                      </a:lnTo>
                                      <a:lnTo>
                                        <a:pt x="5355" y="829"/>
                                      </a:lnTo>
                                      <a:lnTo>
                                        <a:pt x="5341" y="809"/>
                                      </a:lnTo>
                                      <a:lnTo>
                                        <a:pt x="5336" y="784"/>
                                      </a:lnTo>
                                      <a:lnTo>
                                        <a:pt x="5341" y="759"/>
                                      </a:lnTo>
                                      <a:lnTo>
                                        <a:pt x="5355" y="739"/>
                                      </a:lnTo>
                                      <a:lnTo>
                                        <a:pt x="5375" y="726"/>
                                      </a:lnTo>
                                      <a:lnTo>
                                        <a:pt x="5400" y="721"/>
                                      </a:lnTo>
                                      <a:lnTo>
                                        <a:pt x="5400" y="682"/>
                                      </a:lnTo>
                                      <a:lnTo>
                                        <a:pt x="5375" y="677"/>
                                      </a:lnTo>
                                      <a:lnTo>
                                        <a:pt x="5355" y="663"/>
                                      </a:lnTo>
                                      <a:lnTo>
                                        <a:pt x="5341" y="643"/>
                                      </a:lnTo>
                                      <a:lnTo>
                                        <a:pt x="5336" y="618"/>
                                      </a:lnTo>
                                      <a:lnTo>
                                        <a:pt x="5341" y="593"/>
                                      </a:lnTo>
                                      <a:lnTo>
                                        <a:pt x="5355" y="573"/>
                                      </a:lnTo>
                                      <a:lnTo>
                                        <a:pt x="5375" y="559"/>
                                      </a:lnTo>
                                      <a:lnTo>
                                        <a:pt x="5400" y="554"/>
                                      </a:lnTo>
                                      <a:lnTo>
                                        <a:pt x="5400" y="515"/>
                                      </a:lnTo>
                                      <a:lnTo>
                                        <a:pt x="5375" y="510"/>
                                      </a:lnTo>
                                      <a:lnTo>
                                        <a:pt x="5355" y="497"/>
                                      </a:lnTo>
                                      <a:lnTo>
                                        <a:pt x="5341" y="476"/>
                                      </a:lnTo>
                                      <a:lnTo>
                                        <a:pt x="5336" y="452"/>
                                      </a:lnTo>
                                      <a:lnTo>
                                        <a:pt x="5341" y="427"/>
                                      </a:lnTo>
                                      <a:lnTo>
                                        <a:pt x="5355" y="407"/>
                                      </a:lnTo>
                                      <a:lnTo>
                                        <a:pt x="5375" y="393"/>
                                      </a:lnTo>
                                      <a:lnTo>
                                        <a:pt x="5400" y="388"/>
                                      </a:lnTo>
                                      <a:lnTo>
                                        <a:pt x="5400" y="218"/>
                                      </a:lnTo>
                                      <a:lnTo>
                                        <a:pt x="5330" y="207"/>
                                      </a:lnTo>
                                      <a:lnTo>
                                        <a:pt x="5270" y="176"/>
                                      </a:lnTo>
                                      <a:lnTo>
                                        <a:pt x="5223" y="129"/>
                                      </a:lnTo>
                                      <a:lnTo>
                                        <a:pt x="5192" y="69"/>
                                      </a:lnTo>
                                      <a:lnTo>
                                        <a:pt x="5181" y="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chemeClr val="accent6"/>
                                </a:solidFill>
                                <a:ln>
                                  <a:noFill/>
                                </a:ln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169" name="Rectangle 169" descr="Picture placeholder."/>
                              <wps:cNvSpPr/>
                              <wps:spPr>
                                <a:xfrm>
                                  <a:off x="252845" y="93518"/>
                                  <a:ext cx="2209165" cy="1129665"/>
                                </a:xfrm>
                                <a:prstGeom prst="rect">
                                  <a:avLst/>
                                </a:prstGeom>
                                <a:blipFill dpi="0" rotWithShape="1">
                                  <a:blip r:embed="rId9" cstate="email">
                                    <a:duotone>
                                      <a:schemeClr val="accent6">
                                        <a:shade val="45000"/>
                                        <a:satMod val="135000"/>
                                      </a:schemeClr>
                                      <a:prstClr val="white"/>
                                    </a:duotone>
                                    <a:extLst>
                                      <a:ext uri="{28A0092B-C50C-407E-A947-70E740481C1C}">
                                        <a14:useLocalDpi xmlns:a14="http://schemas.microsoft.com/office/drawing/2010/main"/>
                                      </a:ext>
                                    </a:extLst>
                                  </a:blip>
                                  <a:srcRect/>
                                  <a:tile tx="0" ty="0" sx="100000" sy="100000" flip="none" algn="tl"/>
                                </a:blipFill>
                                <a:ln>
                                  <a:noFill/>
                                </a:ln>
                              </wps:spPr>
                              <wps:style>
                                <a:lnRef idx="2">
                                  <a:schemeClr val="accent1">
                                    <a:shade val="50000"/>
                                  </a:schemeClr>
                                </a:lnRef>
                                <a:fillRef idx="1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lt1"/>
                                </a:fontRef>
                              </wps:style>
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  <wps:wsp>
                              <wps:cNvPr id="170" name="Freeform 4"/>
                              <wps:cNvSpPr>
                                <a:spLocks/>
                              </wps:cNvSpPr>
                              <wps:spPr bwMode="auto">
                                <a:xfrm>
                                  <a:off x="2958117" y="93518"/>
                                  <a:ext cx="12700" cy="1127760"/>
                                </a:xfrm>
                                <a:custGeom>
                                  <a:avLst/>
                                  <a:gdLst>
                                    <a:gd name="T0" fmla="*/ 0 w 20"/>
                                    <a:gd name="T1" fmla="*/ 1775 h 1776"/>
                                    <a:gd name="T2" fmla="*/ 0 w 20"/>
                                    <a:gd name="T3" fmla="*/ 0 h 1776"/>
                                  </a:gdLst>
                                  <a:ahLst/>
                                  <a:cxnLst>
                                    <a:cxn ang="0">
                                      <a:pos x="T0" y="T1"/>
                                    </a:cxn>
                                    <a:cxn ang="0">
                                      <a:pos x="T2" y="T3"/>
                                    </a:cxn>
                                  </a:cxnLst>
                                  <a:rect l="0" t="0" r="r" b="b"/>
                                  <a:pathLst>
                                    <a:path w="20" h="1776">
                                      <a:moveTo>
                                        <a:pt x="0" y="1775"/>
                                      </a:moveTo>
                                      <a:lnTo>
                                        <a:pt x="0" y="0"/>
                                      </a:lnTo>
                                    </a:path>
                                  </a:pathLst>
                                </a:custGeom>
                                <a:noFill/>
                                <a:ln w="12700">
                                  <a:solidFill>
                                    <a:schemeClr val="accent1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solidFill>
                                        <a:srgbClr val="FFFFFF"/>
                                      </a:solidFill>
                                    </a14:hiddenFill>
                                  </a:ext>
                                </a:extLst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173" name="Text Box 9"/>
                              <wps:cNvSpPr txBox="1">
                                <a:spLocks noChangeArrowheads="1"/>
                              </wps:cNvSpPr>
                              <wps:spPr bwMode="auto">
                                <a:xfrm>
                                  <a:off x="349827" y="187036"/>
                                  <a:ext cx="1565910" cy="533400"/>
                                </a:xfrm>
                                <a:prstGeom prst="rect">
                                  <a:avLst/>
                                </a:prstGeom>
                                <a:solidFill>
                                  <a:schemeClr val="accent3"/>
                                </a:solidFill>
                                <a:ln>
                                  <a:noFill/>
                                </a:ln>
                              </wps:spPr>
                              <wps:txbx>
                                <w:txbxContent>
                                  <w:sdt>
                                    <w:sdtPr>
                                      <w:tag w:val="EventName"/>
                                      <w:id w:val="1432011192"/>
                                      <w:showingPlcHdr/>
                                      <w:dataBinding w:prefixMappings="xmlns:ns0='http://purl.org/dc/elements/1.1/' xmlns:ns1='http://schemas.openxmlformats.org/package/2006/metadata/core-properties' " w:xpath="/ns1:coreProperties[1]/ns0:creator[1]" w:storeItemID="{6C3C8BC8-F283-45AE-878A-BAB7291924A1}"/>
                                      <w15:appearance w15:val="hidden"/>
                                      <w:text/>
                                    </w:sdtPr>
                                    <w:sdtEndPr/>
                                    <w:sdtContent>
                                      <w:p w:rsidR="00B53290" w:rsidRDefault="00713653" w:rsidP="00B53290">
                                        <w:pPr>
                                          <w:pStyle w:val="Title"/>
                                        </w:pPr>
                                        <w:r>
                                          <w:t xml:space="preserve">     </w:t>
                                        </w:r>
                                      </w:p>
                                    </w:sdtContent>
                                  </w:sdt>
                                  <w:p w:rsidR="00B53290" w:rsidRPr="008C7094" w:rsidRDefault="00B53290" w:rsidP="00B53290">
                                    <w:pPr>
                                      <w:pStyle w:val="Title"/>
                                      <w:rPr>
                                        <w:color w:val="262262" w:themeColor="accent6"/>
                                      </w:rPr>
                                    </w:pPr>
                                  </w:p>
                                </w:txbxContent>
                              </wps:txbx>
                              <wps:bodyPr rot="0" vert="horz" wrap="square" lIns="0" tIns="0" rIns="0" bIns="0" anchor="t" anchorCtr="0" upright="1">
                                <a:noAutofit/>
                              </wps:bodyPr>
                            </wps:wsp>
                            <wps:wsp>
                              <wps:cNvPr id="174" name="Text Box 10"/>
                              <wps:cNvSpPr txBox="1">
                                <a:spLocks noChangeArrowheads="1"/>
                              </wps:cNvSpPr>
                              <wps:spPr bwMode="auto">
                                <a:xfrm>
                                  <a:off x="2684490" y="93518"/>
                                  <a:ext cx="210185" cy="1124712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solidFill>
                                        <a:srgbClr val="FFFFFF"/>
                                      </a:solidFill>
                                    </a14:hiddenFill>
                                  </a:ext>
                                  <a:ext uri="{91240B29-F687-4F45-9708-019B960494DF}">
                                    <a14:hiddenLine xmlns:a14="http://schemas.microsoft.com/office/drawing/2010/main" w="9525">
                                      <a:solidFill>
                                        <a:srgbClr val="000000"/>
                                      </a:solidFill>
                                      <a:miter lim="800000"/>
                                      <a:headEnd/>
                                      <a:tailEnd/>
                                    </a14:hiddenLine>
                                  </a:ext>
                                </a:extLst>
                              </wps:spPr>
                              <wps:txbx>
                                <w:txbxContent>
                                  <w:sdt>
                                    <w:sdtPr>
                                      <w:alias w:val="Date"/>
                                      <w:tag w:val=""/>
                                      <w:id w:val="1103536366"/>
                                      <w:showingPlcHdr/>
                                      <w:dataBinding w:prefixMappings="xmlns:ns0='http://schemas.openxmlformats.org/officeDocument/2006/extended-properties' " w:xpath="/ns0:Properties[1]/ns0:Manager[1]" w:storeItemID="{6668398D-A668-4E3E-A5EB-62B293D839F1}"/>
                                      <w15:appearance w15:val="hidden"/>
                                      <w:text/>
                                    </w:sdtPr>
                                    <w:sdtEndPr/>
                                    <w:sdtContent>
                                      <w:p w:rsidR="00B53290" w:rsidRPr="00B53290" w:rsidRDefault="00B53290" w:rsidP="00B53290">
                                        <w:pPr>
                                          <w:pStyle w:val="Subtitle"/>
                                        </w:pPr>
                                        <w:r w:rsidRPr="00B53290">
                                          <w:t>DATE</w:t>
                                        </w:r>
                                      </w:p>
                                    </w:sdtContent>
                                  </w:sdt>
                                  <w:p w:rsidR="00B53290" w:rsidRPr="004E6777" w:rsidRDefault="00B53290" w:rsidP="00B53290">
                                    <w:pPr>
                                      <w:pStyle w:val="Subtitle"/>
                                    </w:pPr>
                                  </w:p>
                                </w:txbxContent>
                              </wps:txbx>
                              <wps:bodyPr rot="0" vert="vert270" wrap="square" lIns="0" tIns="0" rIns="0" bIns="0" anchor="t" anchorCtr="0" upright="1">
                                <a:noAutofit/>
                              </wps:bodyPr>
                            </wps:wsp>
                            <wps:wsp>
                              <wps:cNvPr id="175" name="Text Box 11"/>
                              <wps:cNvSpPr txBox="1">
                                <a:spLocks noChangeArrowheads="1"/>
                              </wps:cNvSpPr>
                              <wps:spPr bwMode="auto">
                                <a:xfrm>
                                  <a:off x="3034317" y="93518"/>
                                  <a:ext cx="210185" cy="1124585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solidFill>
                                        <a:srgbClr val="FFFFFF"/>
                                      </a:solidFill>
                                    </a14:hiddenFill>
                                  </a:ext>
                                  <a:ext uri="{91240B29-F687-4F45-9708-019B960494DF}">
                                    <a14:hiddenLine xmlns:a14="http://schemas.microsoft.com/office/drawing/2010/main" w="9525">
                                      <a:solidFill>
                                        <a:srgbClr val="000000"/>
                                      </a:solidFill>
                                      <a:miter lim="800000"/>
                                      <a:headEnd/>
                                      <a:tailEnd/>
                                    </a14:hiddenLine>
                                  </a:ext>
                                </a:extLst>
                              </wps:spPr>
                              <wps:txbx>
                                <w:txbxContent>
                                  <w:sdt>
                                    <w:sdtPr>
                                      <w:alias w:val="Time"/>
                                      <w:tag w:val=""/>
                                      <w:id w:val="903029459"/>
                                      <w:showingPlcHdr/>
                                      <w:dataBinding w:prefixMappings="xmlns:ns0='http://purl.org/dc/elements/1.1/' xmlns:ns1='http://schemas.openxmlformats.org/package/2006/metadata/core-properties' " w:xpath="/ns1:coreProperties[1]/ns1:contentStatus[1]" w:storeItemID="{6C3C8BC8-F283-45AE-878A-BAB7291924A1}"/>
                                      <w15:appearance w15:val="hidden"/>
                                      <w:text/>
                                    </w:sdtPr>
                                    <w:sdtEndPr/>
                                    <w:sdtContent>
                                      <w:p w:rsidR="00B53290" w:rsidRPr="00B53290" w:rsidRDefault="00B53290" w:rsidP="00B53290">
                                        <w:pPr>
                                          <w:pStyle w:val="Subtitle"/>
                                        </w:pPr>
                                        <w:r w:rsidRPr="00B53290">
                                          <w:t>TIME</w:t>
                                        </w:r>
                                      </w:p>
                                    </w:sdtContent>
                                  </w:sdt>
                                  <w:p w:rsidR="00B53290" w:rsidRDefault="00B53290" w:rsidP="00B53290">
                                    <w:pPr>
                                      <w:pStyle w:val="Subtitle"/>
                                    </w:pPr>
                                  </w:p>
                                </w:txbxContent>
                              </wps:txbx>
                              <wps:bodyPr rot="0" vert="vert270" wrap="square" lIns="0" tIns="0" rIns="0" bIns="0" anchor="t" anchorCtr="0" upright="1">
                                <a:noAutofit/>
                              </wps:bodyPr>
                            </wps:wsp>
                            <wps:wsp>
                              <wps:cNvPr id="177" name="Text Box 9"/>
                              <wps:cNvSpPr txBox="1">
                                <a:spLocks noChangeArrowheads="1"/>
                              </wps:cNvSpPr>
                              <wps:spPr bwMode="auto">
                                <a:xfrm>
                                  <a:off x="349827" y="831272"/>
                                  <a:ext cx="1565910" cy="255270"/>
                                </a:xfrm>
                                <a:prstGeom prst="rect">
                                  <a:avLst/>
                                </a:prstGeom>
                                <a:solidFill>
                                  <a:schemeClr val="accent3"/>
                                </a:solidFill>
                                <a:ln>
                                  <a:noFill/>
                                </a:ln>
                              </wps:spPr>
                              <wps:txbx>
                                <w:txbxContent>
                                  <w:p w:rsidR="00B53290" w:rsidRPr="008C7094" w:rsidRDefault="00B53290" w:rsidP="00B53290">
                                    <w:pPr>
                                      <w:pStyle w:val="Title"/>
                                      <w:rPr>
                                        <w:color w:val="262262" w:themeColor="accent6"/>
                                      </w:rPr>
                                    </w:pPr>
                                    <w:r w:rsidRPr="008C7094">
                                      <w:rPr>
                                        <w:color w:val="262262" w:themeColor="accent6"/>
                                      </w:rPr>
                                      <w:t>TICKET</w:t>
                                    </w:r>
                                  </w:p>
                                </w:txbxContent>
                              </wps:txbx>
                              <wps:bodyPr rot="0" vert="horz" wrap="square" lIns="0" tIns="0" rIns="0" bIns="0" anchor="t" anchorCtr="0" upright="1">
                                <a:noAutofit/>
                              </wps:bodyPr>
                            </wps:wsp>
                            <wps:wsp>
                              <wps:cNvPr id="178" name="Straight Connector 178"/>
                              <wps:cNvCnPr/>
                              <wps:spPr>
                                <a:xfrm>
                                  <a:off x="2559627" y="0"/>
                                  <a:ext cx="0" cy="1298163"/>
                                </a:xfrm>
                                <a:prstGeom prst="line">
                                  <a:avLst/>
                                </a:prstGeom>
                                <a:ln w="12700">
                                  <a:solidFill>
                                    <a:schemeClr val="bg1"/>
                                  </a:solidFill>
                                  <a:prstDash val="sysDash"/>
                                </a:ln>
                              </wps:spPr>
                              <wps:style>
                                <a:lnRef idx="1">
                                  <a:schemeClr val="accent1"/>
                                </a:lnRef>
                                <a:fillRef idx="0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tx1"/>
                                </a:fontRef>
                              </wps:style>
                              <wps:bodyPr/>
                            </wps:wsp>
                          </wpg:wgp>
                        </a:graphicData>
                      </a:graphic>
                    </wp:inline>
                  </w:drawing>
                </mc:Choice>
                <mc:Fallback>
                  <w:pict>
                    <v:group w14:anchorId="65F5BAE5" id="Group 166" o:spid="_x0000_s1098" style="width:270pt;height:103.2pt;mso-position-horizontal-relative:char;mso-position-vertical-relative:line" coordsize="34290,13106" o:gfxdata="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">
                      <v:shape id="Freeform 3" o:spid="_x0000_s1099" style="position:absolute;width:34290;height:13106;visibility:visible;mso-wrap-style:square;v-text-anchor:top" coordsize="5400,206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" path="m5181,l218,,207,69r-31,60l129,176,69,207,,218,,388r24,5l44,407r14,20l63,452r-5,24l44,497,24,510,,515r,39l24,559r20,14l58,593r5,25l58,643,44,663,24,677,,682r,39l24,726r20,13l58,759r5,25l58,809,44,829,24,843,,848r,39l24,892r20,14l58,926r5,25l58,975,44,996r-20,13l,1014r,39l24,1058r20,14l58,1092r5,25l58,1142r-14,20l24,1176,,1181r,39l24,1225r20,13l58,1258r5,25l58,1308r-14,20l24,1342,,1347r,39l24,1391r20,14l58,1425r5,25l58,1474r-14,21l24,1508,,1513r,39l24,1557r20,14l58,1591r5,25l58,1641r-14,20l24,1675,,1680r,164l69,1855r60,31l176,1933r31,61l218,2063r4963,l5192,1994r31,-61l5270,1886r60,-31l5400,1844r,-164l5375,1675r-20,-14l5341,1641r-5,-25l5341,1591r14,-20l5375,1557r25,-5l5400,1513r-25,-5l5355,1495r-14,-21l5336,1450r5,-25l5355,1405r20,-14l5400,1386r,-39l5375,1342r-20,-14l5341,1308r-5,-25l5341,1258r14,-20l5375,1225r25,-5l5400,1181r-25,-5l5355,1162r-14,-20l5336,1117r5,-25l5355,1072r20,-14l5400,1053r,-39l5375,1009r-20,-13l5341,975r-5,-24l5341,926r14,-20l5375,892r25,-5l5400,848r-25,-5l5355,829r-14,-20l5336,784r5,-25l5355,739r20,-13l5400,721r,-39l5375,677r-20,-14l5341,643r-5,-25l5341,593r14,-20l5375,559r25,-5l5400,515r-25,-5l5355,497r-14,-21l5336,452r5,-25l5355,407r20,-14l5400,388r,-170l5330,207r-60,-31l5223,129,5192,69,5181,xe" fillcolor="#262262 [3209]" stroked="f">
                        <v:path arrowok="t" o:connecttype="custom" o:connectlocs="131445,43815;43815,131445;15240,249555;40005,287020;15240,323850;15240,354965;40005,392430;15240,429895;15240,461010;40005,497840;15240,535305;15240,566420;40005,603885;15240,640715;15240,671830;40005,709295;15240,746760;15240,777875;40005,814705;15240,852170;15240,883285;40005,920750;15240,957580;15240,988695;40005,1026160;15240,1063625;43815,1177925;131445,1266190;3296920,1266190;3384550,1177925;3413125,1063625;3388360,1026160;3413125,988695;3413125,957580;3388360,920750;3413125,883285;3413125,852170;3388360,814705;3413125,777875;3413125,746760;3388360,709295;3413125,671830;3413125,640715;3388360,603885;3413125,566420;3413125,535305;3388360,497840;3413125,461010;3413125,429895;3388360,392430;3413125,354965;3413125,323850;3388360,287020;3413125,249555;3384550,131445;3296920,43815" o:connectangles="0,0,0,0,0,0,0,0,0,0,0,0,0,0,0,0,0,0,0,0,0,0,0,0,0,0,0,0,0,0,0,0,0,0,0,0,0,0,0,0,0,0,0,0,0,0,0,0,0,0,0,0,0,0,0,0"/>
                      </v:shape>
                      <v:rect id="Rectangle 169" o:spid="_x0000_s1100" alt="Picture placeholder." style="position:absolute;left:2528;top:935;width:22092;height:11296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" stroked="f" strokeweight="1pt">
                        <v:fill r:id="rId10" o:title="Picture placeholder" recolor="t" rotate="t" type="tile"/>
                        <v:imagedata recolortarget="#110f2b [1449]"/>
                      </v:rect>
                      <v:shape id="Freeform 4" o:spid="_x0000_s1101" style="position:absolute;left:29581;top:935;width:127;height:11277;visibility:visible;mso-wrap-style:square;v-text-anchor:top" coordsize="20,177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" path="m,1775l,e" filled="f" strokecolor="#efc01b [3204]" strokeweight="1pt">
                        <v:path arrowok="t" o:connecttype="custom" o:connectlocs="0,1127125;0,0" o:connectangles="0,0"/>
                      </v:shape>
                      <v:shape id="Text Box 9" o:spid="_x0000_s1102" type="#_x0000_t202" style="position:absolute;left:3498;top:1870;width:15659;height:5334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" fillcolor="#3fd8d4 [3206]" stroked="f">
                        <v:textbox inset="0,0,0,0">
                          <w:txbxContent>
                            <w:sdt>
                              <w:sdtPr>
                                <w:tag w:val="EventName"/>
                                <w:id w:val="1432011192"/>
                                <w:showingPlcHdr/>
                                <w:dataBinding w:prefixMappings="xmlns:ns0='http://purl.org/dc/elements/1.1/' xmlns:ns1='http://schemas.openxmlformats.org/package/2006/metadata/core-properties' " w:xpath="/ns1:coreProperties[1]/ns0:creator[1]" w:storeItemID="{6C3C8BC8-F283-45AE-878A-BAB7291924A1}"/>
                                <w15:appearance w15:val="hidden"/>
                                <w:text/>
                              </w:sdtPr>
                              <w:sdtEndPr/>
                              <w:sdtContent>
                                <w:p w:rsidR="00B53290" w:rsidRDefault="00713653" w:rsidP="00B53290">
                                  <w:pPr>
                                    <w:pStyle w:val="Title"/>
                                  </w:pPr>
                                  <w:r>
                                    <w:t xml:space="preserve">     </w:t>
                                  </w:r>
                                </w:p>
                              </w:sdtContent>
                            </w:sdt>
                            <w:p w:rsidR="00B53290" w:rsidRPr="008C7094" w:rsidRDefault="00B53290" w:rsidP="00B53290">
                              <w:pPr>
                                <w:pStyle w:val="Title"/>
                                <w:rPr>
                                  <w:color w:val="262262" w:themeColor="accent6"/>
                                </w:rPr>
                              </w:pPr>
                            </w:p>
                          </w:txbxContent>
                        </v:textbox>
                      </v:shape>
                      <v:shape id="Text Box 10" o:spid="_x0000_s1103" type="#_x0000_t202" style="position:absolute;left:26844;top:935;width:2102;height:11247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" filled="f" stroked="f">
                        <v:textbox style="layout-flow:vertical;mso-layout-flow-alt:bottom-to-top" inset="0,0,0,0">
                          <w:txbxContent>
                            <w:sdt>
                              <w:sdtPr>
                                <w:alias w:val="Date"/>
                                <w:tag w:val=""/>
                                <w:id w:val="1103536366"/>
                                <w:showingPlcHdr/>
                                <w:dataBinding w:prefixMappings="xmlns:ns0='http://schemas.openxmlformats.org/officeDocument/2006/extended-properties' " w:xpath="/ns0:Properties[1]/ns0:Manager[1]" w:storeItemID="{6668398D-A668-4E3E-A5EB-62B293D839F1}"/>
                                <w15:appearance w15:val="hidden"/>
                                <w:text/>
                              </w:sdtPr>
                              <w:sdtEndPr/>
                              <w:sdtContent>
                                <w:p w:rsidR="00B53290" w:rsidRPr="00B53290" w:rsidRDefault="00B53290" w:rsidP="00B53290">
                                  <w:pPr>
                                    <w:pStyle w:val="Subtitle"/>
                                  </w:pPr>
                                  <w:r w:rsidRPr="00B53290">
                                    <w:t>DATE</w:t>
                                  </w:r>
                                </w:p>
                              </w:sdtContent>
                            </w:sdt>
                            <w:p w:rsidR="00B53290" w:rsidRPr="004E6777" w:rsidRDefault="00B53290" w:rsidP="00B53290">
                              <w:pPr>
                                <w:pStyle w:val="Subtitle"/>
                              </w:pPr>
                            </w:p>
                          </w:txbxContent>
                        </v:textbox>
                      </v:shape>
                      <v:shape id="Text Box 11" o:spid="_x0000_s1104" type="#_x0000_t202" style="position:absolute;left:30343;top:935;width:2102;height:11246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" filled="f" stroked="f">
                        <v:textbox style="layout-flow:vertical;mso-layout-flow-alt:bottom-to-top" inset="0,0,0,0">
                          <w:txbxContent>
                            <w:sdt>
                              <w:sdtPr>
                                <w:alias w:val="Time"/>
                                <w:tag w:val=""/>
                                <w:id w:val="903029459"/>
                                <w:showingPlcHdr/>
                                <w:dataBinding w:prefixMappings="xmlns:ns0='http://purl.org/dc/elements/1.1/' xmlns:ns1='http://schemas.openxmlformats.org/package/2006/metadata/core-properties' " w:xpath="/ns1:coreProperties[1]/ns1:contentStatus[1]" w:storeItemID="{6C3C8BC8-F283-45AE-878A-BAB7291924A1}"/>
                                <w15:appearance w15:val="hidden"/>
                                <w:text/>
                              </w:sdtPr>
                              <w:sdtEndPr/>
                              <w:sdtContent>
                                <w:p w:rsidR="00B53290" w:rsidRPr="00B53290" w:rsidRDefault="00B53290" w:rsidP="00B53290">
                                  <w:pPr>
                                    <w:pStyle w:val="Subtitle"/>
                                  </w:pPr>
                                  <w:r w:rsidRPr="00B53290">
                                    <w:t>TIME</w:t>
                                  </w:r>
                                </w:p>
                              </w:sdtContent>
                            </w:sdt>
                            <w:p w:rsidR="00B53290" w:rsidRDefault="00B53290" w:rsidP="00B53290">
                              <w:pPr>
                                <w:pStyle w:val="Subtitle"/>
                              </w:pPr>
                            </w:p>
                          </w:txbxContent>
                        </v:textbox>
                      </v:shape>
                      <v:shape id="Text Box 9" o:spid="_x0000_s1105" type="#_x0000_t202" style="position:absolute;left:3498;top:8312;width:15659;height:2553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" fillcolor="#3fd8d4 [3206]" stroked="f">
                        <v:textbox inset="0,0,0,0">
                          <w:txbxContent>
                            <w:p w:rsidR="00B53290" w:rsidRPr="008C7094" w:rsidRDefault="00B53290" w:rsidP="00B53290">
                              <w:pPr>
                                <w:pStyle w:val="Title"/>
                                <w:rPr>
                                  <w:color w:val="262262" w:themeColor="accent6"/>
                                </w:rPr>
                              </w:pPr>
                              <w:r w:rsidRPr="008C7094">
                                <w:rPr>
                                  <w:color w:val="262262" w:themeColor="accent6"/>
                                </w:rPr>
                                <w:t>TICKET</w:t>
                              </w:r>
                            </w:p>
                          </w:txbxContent>
                        </v:textbox>
                      </v:shape>
                      <v:line id="Straight Connector 178" o:spid="_x0000_s1106" style="position:absolute;visibility:visible;mso-wrap-style:square" from="25596,0" to="25596,12981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" strokecolor="white [3212]" strokeweight="1pt">
                        <v:stroke dashstyle="3 1" joinstyle="miter"/>
                      </v:line>
                      <w10:anchorlock/>
                    </v:group>
                  </w:pict>
                </mc:Fallback>
              </mc:AlternateContent>
            </w:r>
          </w:p>
        </w:tc>
        <w:tc>
          <w:tcPr>
            <w:tcW w:w="5669" w:type="dxa"/>
            <w:vAlign w:val="center"/>
          </w:tcPr>
          <w:p w:rsidR="008C7094" w:rsidRDefault="00B53290" w:rsidP="00B53290">
            <w:pPr>
              <w:jc w:val="center"/>
            </w:pPr>
            <w:r>
              <w:rPr>
                <w:noProof/>
              </w:rPr>
              <mc:AlternateContent>
                <mc:Choice Requires="wpg">
                  <w:drawing>
                    <wp:inline distT="0" distB="0" distL="0" distR="0" wp14:anchorId="426655E2" wp14:editId="2BD5FD1D">
                      <wp:extent cx="3429000" cy="1310640"/>
                      <wp:effectExtent l="0" t="0" r="0" b="22860"/>
                      <wp:docPr id="378" name="Group 378">
                        <a:extLst xmlns:a="http://schemas.openxmlformats.org/drawingml/2006/main">
                          <a:ext uri="{C183D7F6-B498-43B3-948B-1728B52AA6E4}">
                            <adec:decorative xmlns:adec="http://schemas.microsoft.com/office/drawing/2017/decorative" val="1"/>
                          </a:ext>
                        </a:extLst>
                      </wp:docPr>
                      <wp:cNvGraphicFramePr/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/>
                            <wpg:grpSpPr>
                              <a:xfrm>
                                <a:off x="0" y="0"/>
                                <a:ext cx="3429000" cy="1310640"/>
                                <a:chOff x="0" y="0"/>
                                <a:chExt cx="3429000" cy="1310640"/>
                              </a:xfrm>
                            </wpg:grpSpPr>
                            <wps:wsp>
                              <wps:cNvPr id="379" name="Freeform 3"/>
                              <wps:cNvSpPr>
                                <a:spLocks/>
                              </wps:cNvSpPr>
                              <wps:spPr bwMode="auto">
                                <a:xfrm>
                                  <a:off x="0" y="0"/>
                                  <a:ext cx="3429000" cy="1310640"/>
                                </a:xfrm>
                                <a:custGeom>
                                  <a:avLst/>
                                  <a:gdLst>
                                    <a:gd name="T0" fmla="*/ 207 w 5400"/>
                                    <a:gd name="T1" fmla="*/ 69 h 2064"/>
                                    <a:gd name="T2" fmla="*/ 69 w 5400"/>
                                    <a:gd name="T3" fmla="*/ 207 h 2064"/>
                                    <a:gd name="T4" fmla="*/ 24 w 5400"/>
                                    <a:gd name="T5" fmla="*/ 393 h 2064"/>
                                    <a:gd name="T6" fmla="*/ 63 w 5400"/>
                                    <a:gd name="T7" fmla="*/ 452 h 2064"/>
                                    <a:gd name="T8" fmla="*/ 24 w 5400"/>
                                    <a:gd name="T9" fmla="*/ 510 h 2064"/>
                                    <a:gd name="T10" fmla="*/ 24 w 5400"/>
                                    <a:gd name="T11" fmla="*/ 559 h 2064"/>
                                    <a:gd name="T12" fmla="*/ 63 w 5400"/>
                                    <a:gd name="T13" fmla="*/ 618 h 2064"/>
                                    <a:gd name="T14" fmla="*/ 24 w 5400"/>
                                    <a:gd name="T15" fmla="*/ 677 h 2064"/>
                                    <a:gd name="T16" fmla="*/ 24 w 5400"/>
                                    <a:gd name="T17" fmla="*/ 726 h 2064"/>
                                    <a:gd name="T18" fmla="*/ 63 w 5400"/>
                                    <a:gd name="T19" fmla="*/ 784 h 2064"/>
                                    <a:gd name="T20" fmla="*/ 24 w 5400"/>
                                    <a:gd name="T21" fmla="*/ 843 h 2064"/>
                                    <a:gd name="T22" fmla="*/ 24 w 5400"/>
                                    <a:gd name="T23" fmla="*/ 892 h 2064"/>
                                    <a:gd name="T24" fmla="*/ 63 w 5400"/>
                                    <a:gd name="T25" fmla="*/ 951 h 2064"/>
                                    <a:gd name="T26" fmla="*/ 24 w 5400"/>
                                    <a:gd name="T27" fmla="*/ 1009 h 2064"/>
                                    <a:gd name="T28" fmla="*/ 24 w 5400"/>
                                    <a:gd name="T29" fmla="*/ 1058 h 2064"/>
                                    <a:gd name="T30" fmla="*/ 63 w 5400"/>
                                    <a:gd name="T31" fmla="*/ 1117 h 2064"/>
                                    <a:gd name="T32" fmla="*/ 24 w 5400"/>
                                    <a:gd name="T33" fmla="*/ 1176 h 2064"/>
                                    <a:gd name="T34" fmla="*/ 24 w 5400"/>
                                    <a:gd name="T35" fmla="*/ 1225 h 2064"/>
                                    <a:gd name="T36" fmla="*/ 63 w 5400"/>
                                    <a:gd name="T37" fmla="*/ 1283 h 2064"/>
                                    <a:gd name="T38" fmla="*/ 24 w 5400"/>
                                    <a:gd name="T39" fmla="*/ 1342 h 2064"/>
                                    <a:gd name="T40" fmla="*/ 24 w 5400"/>
                                    <a:gd name="T41" fmla="*/ 1391 h 2064"/>
                                    <a:gd name="T42" fmla="*/ 63 w 5400"/>
                                    <a:gd name="T43" fmla="*/ 1450 h 2064"/>
                                    <a:gd name="T44" fmla="*/ 24 w 5400"/>
                                    <a:gd name="T45" fmla="*/ 1508 h 2064"/>
                                    <a:gd name="T46" fmla="*/ 24 w 5400"/>
                                    <a:gd name="T47" fmla="*/ 1557 h 2064"/>
                                    <a:gd name="T48" fmla="*/ 63 w 5400"/>
                                    <a:gd name="T49" fmla="*/ 1616 h 2064"/>
                                    <a:gd name="T50" fmla="*/ 24 w 5400"/>
                                    <a:gd name="T51" fmla="*/ 1675 h 2064"/>
                                    <a:gd name="T52" fmla="*/ 69 w 5400"/>
                                    <a:gd name="T53" fmla="*/ 1855 h 2064"/>
                                    <a:gd name="T54" fmla="*/ 207 w 5400"/>
                                    <a:gd name="T55" fmla="*/ 1994 h 2064"/>
                                    <a:gd name="T56" fmla="*/ 5192 w 5400"/>
                                    <a:gd name="T57" fmla="*/ 1994 h 2064"/>
                                    <a:gd name="T58" fmla="*/ 5330 w 5400"/>
                                    <a:gd name="T59" fmla="*/ 1855 h 2064"/>
                                    <a:gd name="T60" fmla="*/ 5375 w 5400"/>
                                    <a:gd name="T61" fmla="*/ 1675 h 2064"/>
                                    <a:gd name="T62" fmla="*/ 5336 w 5400"/>
                                    <a:gd name="T63" fmla="*/ 1616 h 2064"/>
                                    <a:gd name="T64" fmla="*/ 5375 w 5400"/>
                                    <a:gd name="T65" fmla="*/ 1557 h 2064"/>
                                    <a:gd name="T66" fmla="*/ 5375 w 5400"/>
                                    <a:gd name="T67" fmla="*/ 1508 h 2064"/>
                                    <a:gd name="T68" fmla="*/ 5336 w 5400"/>
                                    <a:gd name="T69" fmla="*/ 1450 h 2064"/>
                                    <a:gd name="T70" fmla="*/ 5375 w 5400"/>
                                    <a:gd name="T71" fmla="*/ 1391 h 2064"/>
                                    <a:gd name="T72" fmla="*/ 5375 w 5400"/>
                                    <a:gd name="T73" fmla="*/ 1342 h 2064"/>
                                    <a:gd name="T74" fmla="*/ 5336 w 5400"/>
                                    <a:gd name="T75" fmla="*/ 1283 h 2064"/>
                                    <a:gd name="T76" fmla="*/ 5375 w 5400"/>
                                    <a:gd name="T77" fmla="*/ 1225 h 2064"/>
                                    <a:gd name="T78" fmla="*/ 5375 w 5400"/>
                                    <a:gd name="T79" fmla="*/ 1176 h 2064"/>
                                    <a:gd name="T80" fmla="*/ 5336 w 5400"/>
                                    <a:gd name="T81" fmla="*/ 1117 h 2064"/>
                                    <a:gd name="T82" fmla="*/ 5375 w 5400"/>
                                    <a:gd name="T83" fmla="*/ 1058 h 2064"/>
                                    <a:gd name="T84" fmla="*/ 5375 w 5400"/>
                                    <a:gd name="T85" fmla="*/ 1009 h 2064"/>
                                    <a:gd name="T86" fmla="*/ 5336 w 5400"/>
                                    <a:gd name="T87" fmla="*/ 951 h 2064"/>
                                    <a:gd name="T88" fmla="*/ 5375 w 5400"/>
                                    <a:gd name="T89" fmla="*/ 892 h 2064"/>
                                    <a:gd name="T90" fmla="*/ 5375 w 5400"/>
                                    <a:gd name="T91" fmla="*/ 843 h 2064"/>
                                    <a:gd name="T92" fmla="*/ 5336 w 5400"/>
                                    <a:gd name="T93" fmla="*/ 784 h 2064"/>
                                    <a:gd name="T94" fmla="*/ 5375 w 5400"/>
                                    <a:gd name="T95" fmla="*/ 726 h 2064"/>
                                    <a:gd name="T96" fmla="*/ 5375 w 5400"/>
                                    <a:gd name="T97" fmla="*/ 677 h 2064"/>
                                    <a:gd name="T98" fmla="*/ 5336 w 5400"/>
                                    <a:gd name="T99" fmla="*/ 618 h 2064"/>
                                    <a:gd name="T100" fmla="*/ 5375 w 5400"/>
                                    <a:gd name="T101" fmla="*/ 559 h 2064"/>
                                    <a:gd name="T102" fmla="*/ 5375 w 5400"/>
                                    <a:gd name="T103" fmla="*/ 510 h 2064"/>
                                    <a:gd name="T104" fmla="*/ 5336 w 5400"/>
                                    <a:gd name="T105" fmla="*/ 452 h 2064"/>
                                    <a:gd name="T106" fmla="*/ 5375 w 5400"/>
                                    <a:gd name="T107" fmla="*/ 393 h 2064"/>
                                    <a:gd name="T108" fmla="*/ 5330 w 5400"/>
                                    <a:gd name="T109" fmla="*/ 207 h 2064"/>
                                    <a:gd name="T110" fmla="*/ 5192 w 5400"/>
                                    <a:gd name="T111" fmla="*/ 69 h 2064"/>
                                  </a:gdLst>
                                  <a:ahLst/>
                                  <a:cxnLst>
                                    <a:cxn ang="0">
                                      <a:pos x="T0" y="T1"/>
                                    </a:cxn>
                                    <a:cxn ang="0">
                                      <a:pos x="T2" y="T3"/>
                                    </a:cxn>
                                    <a:cxn ang="0">
                                      <a:pos x="T4" y="T5"/>
                                    </a:cxn>
                                    <a:cxn ang="0">
                                      <a:pos x="T6" y="T7"/>
                                    </a:cxn>
                                    <a:cxn ang="0">
                                      <a:pos x="T8" y="T9"/>
                                    </a:cxn>
                                    <a:cxn ang="0">
                                      <a:pos x="T10" y="T11"/>
                                    </a:cxn>
                                    <a:cxn ang="0">
                                      <a:pos x="T12" y="T13"/>
                                    </a:cxn>
                                    <a:cxn ang="0">
                                      <a:pos x="T14" y="T15"/>
                                    </a:cxn>
                                    <a:cxn ang="0">
                                      <a:pos x="T16" y="T17"/>
                                    </a:cxn>
                                    <a:cxn ang="0">
                                      <a:pos x="T18" y="T19"/>
                                    </a:cxn>
                                    <a:cxn ang="0">
                                      <a:pos x="T20" y="T21"/>
                                    </a:cxn>
                                    <a:cxn ang="0">
                                      <a:pos x="T22" y="T23"/>
                                    </a:cxn>
                                    <a:cxn ang="0">
                                      <a:pos x="T24" y="T25"/>
                                    </a:cxn>
                                    <a:cxn ang="0">
                                      <a:pos x="T26" y="T27"/>
                                    </a:cxn>
                                    <a:cxn ang="0">
                                      <a:pos x="T28" y="T29"/>
                                    </a:cxn>
                                    <a:cxn ang="0">
                                      <a:pos x="T30" y="T31"/>
                                    </a:cxn>
                                    <a:cxn ang="0">
                                      <a:pos x="T32" y="T33"/>
                                    </a:cxn>
                                    <a:cxn ang="0">
                                      <a:pos x="T34" y="T35"/>
                                    </a:cxn>
                                    <a:cxn ang="0">
                                      <a:pos x="T36" y="T37"/>
                                    </a:cxn>
                                    <a:cxn ang="0">
                                      <a:pos x="T38" y="T39"/>
                                    </a:cxn>
                                    <a:cxn ang="0">
                                      <a:pos x="T40" y="T41"/>
                                    </a:cxn>
                                    <a:cxn ang="0">
                                      <a:pos x="T42" y="T43"/>
                                    </a:cxn>
                                    <a:cxn ang="0">
                                      <a:pos x="T44" y="T45"/>
                                    </a:cxn>
                                    <a:cxn ang="0">
                                      <a:pos x="T46" y="T47"/>
                                    </a:cxn>
                                    <a:cxn ang="0">
                                      <a:pos x="T48" y="T49"/>
                                    </a:cxn>
                                    <a:cxn ang="0">
                                      <a:pos x="T50" y="T51"/>
                                    </a:cxn>
                                    <a:cxn ang="0">
                                      <a:pos x="T52" y="T53"/>
                                    </a:cxn>
                                    <a:cxn ang="0">
                                      <a:pos x="T54" y="T55"/>
                                    </a:cxn>
                                    <a:cxn ang="0">
                                      <a:pos x="T56" y="T57"/>
                                    </a:cxn>
                                    <a:cxn ang="0">
                                      <a:pos x="T58" y="T59"/>
                                    </a:cxn>
                                    <a:cxn ang="0">
                                      <a:pos x="T60" y="T61"/>
                                    </a:cxn>
                                    <a:cxn ang="0">
                                      <a:pos x="T62" y="T63"/>
                                    </a:cxn>
                                    <a:cxn ang="0">
                                      <a:pos x="T64" y="T65"/>
                                    </a:cxn>
                                    <a:cxn ang="0">
                                      <a:pos x="T66" y="T67"/>
                                    </a:cxn>
                                    <a:cxn ang="0">
                                      <a:pos x="T68" y="T69"/>
                                    </a:cxn>
                                    <a:cxn ang="0">
                                      <a:pos x="T70" y="T71"/>
                                    </a:cxn>
                                    <a:cxn ang="0">
                                      <a:pos x="T72" y="T73"/>
                                    </a:cxn>
                                    <a:cxn ang="0">
                                      <a:pos x="T74" y="T75"/>
                                    </a:cxn>
                                    <a:cxn ang="0">
                                      <a:pos x="T76" y="T77"/>
                                    </a:cxn>
                                    <a:cxn ang="0">
                                      <a:pos x="T78" y="T79"/>
                                    </a:cxn>
                                    <a:cxn ang="0">
                                      <a:pos x="T80" y="T81"/>
                                    </a:cxn>
                                    <a:cxn ang="0">
                                      <a:pos x="T82" y="T83"/>
                                    </a:cxn>
                                    <a:cxn ang="0">
                                      <a:pos x="T84" y="T85"/>
                                    </a:cxn>
                                    <a:cxn ang="0">
                                      <a:pos x="T86" y="T87"/>
                                    </a:cxn>
                                    <a:cxn ang="0">
                                      <a:pos x="T88" y="T89"/>
                                    </a:cxn>
                                    <a:cxn ang="0">
                                      <a:pos x="T90" y="T91"/>
                                    </a:cxn>
                                    <a:cxn ang="0">
                                      <a:pos x="T92" y="T93"/>
                                    </a:cxn>
                                    <a:cxn ang="0">
                                      <a:pos x="T94" y="T95"/>
                                    </a:cxn>
                                    <a:cxn ang="0">
                                      <a:pos x="T96" y="T97"/>
                                    </a:cxn>
                                    <a:cxn ang="0">
                                      <a:pos x="T98" y="T99"/>
                                    </a:cxn>
                                    <a:cxn ang="0">
                                      <a:pos x="T100" y="T101"/>
                                    </a:cxn>
                                    <a:cxn ang="0">
                                      <a:pos x="T102" y="T103"/>
                                    </a:cxn>
                                    <a:cxn ang="0">
                                      <a:pos x="T104" y="T105"/>
                                    </a:cxn>
                                    <a:cxn ang="0">
                                      <a:pos x="T106" y="T107"/>
                                    </a:cxn>
                                    <a:cxn ang="0">
                                      <a:pos x="T108" y="T109"/>
                                    </a:cxn>
                                    <a:cxn ang="0">
                                      <a:pos x="T110" y="T111"/>
                                    </a:cxn>
                                  </a:cxnLst>
                                  <a:rect l="0" t="0" r="r" b="b"/>
                                  <a:pathLst>
                                    <a:path w="5400" h="2064">
                                      <a:moveTo>
                                        <a:pt x="5181" y="0"/>
                                      </a:moveTo>
                                      <a:lnTo>
                                        <a:pt x="218" y="0"/>
                                      </a:lnTo>
                                      <a:lnTo>
                                        <a:pt x="207" y="69"/>
                                      </a:lnTo>
                                      <a:lnTo>
                                        <a:pt x="176" y="129"/>
                                      </a:lnTo>
                                      <a:lnTo>
                                        <a:pt x="129" y="176"/>
                                      </a:lnTo>
                                      <a:lnTo>
                                        <a:pt x="69" y="207"/>
                                      </a:lnTo>
                                      <a:lnTo>
                                        <a:pt x="0" y="218"/>
                                      </a:lnTo>
                                      <a:lnTo>
                                        <a:pt x="0" y="388"/>
                                      </a:lnTo>
                                      <a:lnTo>
                                        <a:pt x="24" y="393"/>
                                      </a:lnTo>
                                      <a:lnTo>
                                        <a:pt x="44" y="407"/>
                                      </a:lnTo>
                                      <a:lnTo>
                                        <a:pt x="58" y="427"/>
                                      </a:lnTo>
                                      <a:lnTo>
                                        <a:pt x="63" y="452"/>
                                      </a:lnTo>
                                      <a:lnTo>
                                        <a:pt x="58" y="476"/>
                                      </a:lnTo>
                                      <a:lnTo>
                                        <a:pt x="44" y="497"/>
                                      </a:lnTo>
                                      <a:lnTo>
                                        <a:pt x="24" y="510"/>
                                      </a:lnTo>
                                      <a:lnTo>
                                        <a:pt x="0" y="515"/>
                                      </a:lnTo>
                                      <a:lnTo>
                                        <a:pt x="0" y="554"/>
                                      </a:lnTo>
                                      <a:lnTo>
                                        <a:pt x="24" y="559"/>
                                      </a:lnTo>
                                      <a:lnTo>
                                        <a:pt x="44" y="573"/>
                                      </a:lnTo>
                                      <a:lnTo>
                                        <a:pt x="58" y="593"/>
                                      </a:lnTo>
                                      <a:lnTo>
                                        <a:pt x="63" y="618"/>
                                      </a:lnTo>
                                      <a:lnTo>
                                        <a:pt x="58" y="643"/>
                                      </a:lnTo>
                                      <a:lnTo>
                                        <a:pt x="44" y="663"/>
                                      </a:lnTo>
                                      <a:lnTo>
                                        <a:pt x="24" y="677"/>
                                      </a:lnTo>
                                      <a:lnTo>
                                        <a:pt x="0" y="682"/>
                                      </a:lnTo>
                                      <a:lnTo>
                                        <a:pt x="0" y="721"/>
                                      </a:lnTo>
                                      <a:lnTo>
                                        <a:pt x="24" y="726"/>
                                      </a:lnTo>
                                      <a:lnTo>
                                        <a:pt x="44" y="739"/>
                                      </a:lnTo>
                                      <a:lnTo>
                                        <a:pt x="58" y="759"/>
                                      </a:lnTo>
                                      <a:lnTo>
                                        <a:pt x="63" y="784"/>
                                      </a:lnTo>
                                      <a:lnTo>
                                        <a:pt x="58" y="809"/>
                                      </a:lnTo>
                                      <a:lnTo>
                                        <a:pt x="44" y="829"/>
                                      </a:lnTo>
                                      <a:lnTo>
                                        <a:pt x="24" y="843"/>
                                      </a:lnTo>
                                      <a:lnTo>
                                        <a:pt x="0" y="848"/>
                                      </a:lnTo>
                                      <a:lnTo>
                                        <a:pt x="0" y="887"/>
                                      </a:lnTo>
                                      <a:lnTo>
                                        <a:pt x="24" y="892"/>
                                      </a:lnTo>
                                      <a:lnTo>
                                        <a:pt x="44" y="906"/>
                                      </a:lnTo>
                                      <a:lnTo>
                                        <a:pt x="58" y="926"/>
                                      </a:lnTo>
                                      <a:lnTo>
                                        <a:pt x="63" y="951"/>
                                      </a:lnTo>
                                      <a:lnTo>
                                        <a:pt x="58" y="975"/>
                                      </a:lnTo>
                                      <a:lnTo>
                                        <a:pt x="44" y="996"/>
                                      </a:lnTo>
                                      <a:lnTo>
                                        <a:pt x="24" y="1009"/>
                                      </a:lnTo>
                                      <a:lnTo>
                                        <a:pt x="0" y="1014"/>
                                      </a:lnTo>
                                      <a:lnTo>
                                        <a:pt x="0" y="1053"/>
                                      </a:lnTo>
                                      <a:lnTo>
                                        <a:pt x="24" y="1058"/>
                                      </a:lnTo>
                                      <a:lnTo>
                                        <a:pt x="44" y="1072"/>
                                      </a:lnTo>
                                      <a:lnTo>
                                        <a:pt x="58" y="1092"/>
                                      </a:lnTo>
                                      <a:lnTo>
                                        <a:pt x="63" y="1117"/>
                                      </a:lnTo>
                                      <a:lnTo>
                                        <a:pt x="58" y="1142"/>
                                      </a:lnTo>
                                      <a:lnTo>
                                        <a:pt x="44" y="1162"/>
                                      </a:lnTo>
                                      <a:lnTo>
                                        <a:pt x="24" y="1176"/>
                                      </a:lnTo>
                                      <a:lnTo>
                                        <a:pt x="0" y="1181"/>
                                      </a:lnTo>
                                      <a:lnTo>
                                        <a:pt x="0" y="1220"/>
                                      </a:lnTo>
                                      <a:lnTo>
                                        <a:pt x="24" y="1225"/>
                                      </a:lnTo>
                                      <a:lnTo>
                                        <a:pt x="44" y="1238"/>
                                      </a:lnTo>
                                      <a:lnTo>
                                        <a:pt x="58" y="1258"/>
                                      </a:lnTo>
                                      <a:lnTo>
                                        <a:pt x="63" y="1283"/>
                                      </a:lnTo>
                                      <a:lnTo>
                                        <a:pt x="58" y="1308"/>
                                      </a:lnTo>
                                      <a:lnTo>
                                        <a:pt x="44" y="1328"/>
                                      </a:lnTo>
                                      <a:lnTo>
                                        <a:pt x="24" y="1342"/>
                                      </a:lnTo>
                                      <a:lnTo>
                                        <a:pt x="0" y="1347"/>
                                      </a:lnTo>
                                      <a:lnTo>
                                        <a:pt x="0" y="1386"/>
                                      </a:lnTo>
                                      <a:lnTo>
                                        <a:pt x="24" y="1391"/>
                                      </a:lnTo>
                                      <a:lnTo>
                                        <a:pt x="44" y="1405"/>
                                      </a:lnTo>
                                      <a:lnTo>
                                        <a:pt x="58" y="1425"/>
                                      </a:lnTo>
                                      <a:lnTo>
                                        <a:pt x="63" y="1450"/>
                                      </a:lnTo>
                                      <a:lnTo>
                                        <a:pt x="58" y="1474"/>
                                      </a:lnTo>
                                      <a:lnTo>
                                        <a:pt x="44" y="1495"/>
                                      </a:lnTo>
                                      <a:lnTo>
                                        <a:pt x="24" y="1508"/>
                                      </a:lnTo>
                                      <a:lnTo>
                                        <a:pt x="0" y="1513"/>
                                      </a:lnTo>
                                      <a:lnTo>
                                        <a:pt x="0" y="1552"/>
                                      </a:lnTo>
                                      <a:lnTo>
                                        <a:pt x="24" y="1557"/>
                                      </a:lnTo>
                                      <a:lnTo>
                                        <a:pt x="44" y="1571"/>
                                      </a:lnTo>
                                      <a:lnTo>
                                        <a:pt x="58" y="1591"/>
                                      </a:lnTo>
                                      <a:lnTo>
                                        <a:pt x="63" y="1616"/>
                                      </a:lnTo>
                                      <a:lnTo>
                                        <a:pt x="58" y="1641"/>
                                      </a:lnTo>
                                      <a:lnTo>
                                        <a:pt x="44" y="1661"/>
                                      </a:lnTo>
                                      <a:lnTo>
                                        <a:pt x="24" y="1675"/>
                                      </a:lnTo>
                                      <a:lnTo>
                                        <a:pt x="0" y="1680"/>
                                      </a:lnTo>
                                      <a:lnTo>
                                        <a:pt x="0" y="1844"/>
                                      </a:lnTo>
                                      <a:lnTo>
                                        <a:pt x="69" y="1855"/>
                                      </a:lnTo>
                                      <a:lnTo>
                                        <a:pt x="129" y="1886"/>
                                      </a:lnTo>
                                      <a:lnTo>
                                        <a:pt x="176" y="1933"/>
                                      </a:lnTo>
                                      <a:lnTo>
                                        <a:pt x="207" y="1994"/>
                                      </a:lnTo>
                                      <a:lnTo>
                                        <a:pt x="218" y="2063"/>
                                      </a:lnTo>
                                      <a:lnTo>
                                        <a:pt x="5181" y="2063"/>
                                      </a:lnTo>
                                      <a:lnTo>
                                        <a:pt x="5192" y="1994"/>
                                      </a:lnTo>
                                      <a:lnTo>
                                        <a:pt x="5223" y="1933"/>
                                      </a:lnTo>
                                      <a:lnTo>
                                        <a:pt x="5270" y="1886"/>
                                      </a:lnTo>
                                      <a:lnTo>
                                        <a:pt x="5330" y="1855"/>
                                      </a:lnTo>
                                      <a:lnTo>
                                        <a:pt x="5400" y="1844"/>
                                      </a:lnTo>
                                      <a:lnTo>
                                        <a:pt x="5400" y="1680"/>
                                      </a:lnTo>
                                      <a:lnTo>
                                        <a:pt x="5375" y="1675"/>
                                      </a:lnTo>
                                      <a:lnTo>
                                        <a:pt x="5355" y="1661"/>
                                      </a:lnTo>
                                      <a:lnTo>
                                        <a:pt x="5341" y="1641"/>
                                      </a:lnTo>
                                      <a:lnTo>
                                        <a:pt x="5336" y="1616"/>
                                      </a:lnTo>
                                      <a:lnTo>
                                        <a:pt x="5341" y="1591"/>
                                      </a:lnTo>
                                      <a:lnTo>
                                        <a:pt x="5355" y="1571"/>
                                      </a:lnTo>
                                      <a:lnTo>
                                        <a:pt x="5375" y="1557"/>
                                      </a:lnTo>
                                      <a:lnTo>
                                        <a:pt x="5400" y="1552"/>
                                      </a:lnTo>
                                      <a:lnTo>
                                        <a:pt x="5400" y="1513"/>
                                      </a:lnTo>
                                      <a:lnTo>
                                        <a:pt x="5375" y="1508"/>
                                      </a:lnTo>
                                      <a:lnTo>
                                        <a:pt x="5355" y="1495"/>
                                      </a:lnTo>
                                      <a:lnTo>
                                        <a:pt x="5341" y="1474"/>
                                      </a:lnTo>
                                      <a:lnTo>
                                        <a:pt x="5336" y="1450"/>
                                      </a:lnTo>
                                      <a:lnTo>
                                        <a:pt x="5341" y="1425"/>
                                      </a:lnTo>
                                      <a:lnTo>
                                        <a:pt x="5355" y="1405"/>
                                      </a:lnTo>
                                      <a:lnTo>
                                        <a:pt x="5375" y="1391"/>
                                      </a:lnTo>
                                      <a:lnTo>
                                        <a:pt x="5400" y="1386"/>
                                      </a:lnTo>
                                      <a:lnTo>
                                        <a:pt x="5400" y="1347"/>
                                      </a:lnTo>
                                      <a:lnTo>
                                        <a:pt x="5375" y="1342"/>
                                      </a:lnTo>
                                      <a:lnTo>
                                        <a:pt x="5355" y="1328"/>
                                      </a:lnTo>
                                      <a:lnTo>
                                        <a:pt x="5341" y="1308"/>
                                      </a:lnTo>
                                      <a:lnTo>
                                        <a:pt x="5336" y="1283"/>
                                      </a:lnTo>
                                      <a:lnTo>
                                        <a:pt x="5341" y="1258"/>
                                      </a:lnTo>
                                      <a:lnTo>
                                        <a:pt x="5355" y="1238"/>
                                      </a:lnTo>
                                      <a:lnTo>
                                        <a:pt x="5375" y="1225"/>
                                      </a:lnTo>
                                      <a:lnTo>
                                        <a:pt x="5400" y="1220"/>
                                      </a:lnTo>
                                      <a:lnTo>
                                        <a:pt x="5400" y="1181"/>
                                      </a:lnTo>
                                      <a:lnTo>
                                        <a:pt x="5375" y="1176"/>
                                      </a:lnTo>
                                      <a:lnTo>
                                        <a:pt x="5355" y="1162"/>
                                      </a:lnTo>
                                      <a:lnTo>
                                        <a:pt x="5341" y="1142"/>
                                      </a:lnTo>
                                      <a:lnTo>
                                        <a:pt x="5336" y="1117"/>
                                      </a:lnTo>
                                      <a:lnTo>
                                        <a:pt x="5341" y="1092"/>
                                      </a:lnTo>
                                      <a:lnTo>
                                        <a:pt x="5355" y="1072"/>
                                      </a:lnTo>
                                      <a:lnTo>
                                        <a:pt x="5375" y="1058"/>
                                      </a:lnTo>
                                      <a:lnTo>
                                        <a:pt x="5400" y="1053"/>
                                      </a:lnTo>
                                      <a:lnTo>
                                        <a:pt x="5400" y="1014"/>
                                      </a:lnTo>
                                      <a:lnTo>
                                        <a:pt x="5375" y="1009"/>
                                      </a:lnTo>
                                      <a:lnTo>
                                        <a:pt x="5355" y="996"/>
                                      </a:lnTo>
                                      <a:lnTo>
                                        <a:pt x="5341" y="975"/>
                                      </a:lnTo>
                                      <a:lnTo>
                                        <a:pt x="5336" y="951"/>
                                      </a:lnTo>
                                      <a:lnTo>
                                        <a:pt x="5341" y="926"/>
                                      </a:lnTo>
                                      <a:lnTo>
                                        <a:pt x="5355" y="906"/>
                                      </a:lnTo>
                                      <a:lnTo>
                                        <a:pt x="5375" y="892"/>
                                      </a:lnTo>
                                      <a:lnTo>
                                        <a:pt x="5400" y="887"/>
                                      </a:lnTo>
                                      <a:lnTo>
                                        <a:pt x="5400" y="848"/>
                                      </a:lnTo>
                                      <a:lnTo>
                                        <a:pt x="5375" y="843"/>
                                      </a:lnTo>
                                      <a:lnTo>
                                        <a:pt x="5355" y="829"/>
                                      </a:lnTo>
                                      <a:lnTo>
                                        <a:pt x="5341" y="809"/>
                                      </a:lnTo>
                                      <a:lnTo>
                                        <a:pt x="5336" y="784"/>
                                      </a:lnTo>
                                      <a:lnTo>
                                        <a:pt x="5341" y="759"/>
                                      </a:lnTo>
                                      <a:lnTo>
                                        <a:pt x="5355" y="739"/>
                                      </a:lnTo>
                                      <a:lnTo>
                                        <a:pt x="5375" y="726"/>
                                      </a:lnTo>
                                      <a:lnTo>
                                        <a:pt x="5400" y="721"/>
                                      </a:lnTo>
                                      <a:lnTo>
                                        <a:pt x="5400" y="682"/>
                                      </a:lnTo>
                                      <a:lnTo>
                                        <a:pt x="5375" y="677"/>
                                      </a:lnTo>
                                      <a:lnTo>
                                        <a:pt x="5355" y="663"/>
                                      </a:lnTo>
                                      <a:lnTo>
                                        <a:pt x="5341" y="643"/>
                                      </a:lnTo>
                                      <a:lnTo>
                                        <a:pt x="5336" y="618"/>
                                      </a:lnTo>
                                      <a:lnTo>
                                        <a:pt x="5341" y="593"/>
                                      </a:lnTo>
                                      <a:lnTo>
                                        <a:pt x="5355" y="573"/>
                                      </a:lnTo>
                                      <a:lnTo>
                                        <a:pt x="5375" y="559"/>
                                      </a:lnTo>
                                      <a:lnTo>
                                        <a:pt x="5400" y="554"/>
                                      </a:lnTo>
                                      <a:lnTo>
                                        <a:pt x="5400" y="515"/>
                                      </a:lnTo>
                                      <a:lnTo>
                                        <a:pt x="5375" y="510"/>
                                      </a:lnTo>
                                      <a:lnTo>
                                        <a:pt x="5355" y="497"/>
                                      </a:lnTo>
                                      <a:lnTo>
                                        <a:pt x="5341" y="476"/>
                                      </a:lnTo>
                                      <a:lnTo>
                                        <a:pt x="5336" y="452"/>
                                      </a:lnTo>
                                      <a:lnTo>
                                        <a:pt x="5341" y="427"/>
                                      </a:lnTo>
                                      <a:lnTo>
                                        <a:pt x="5355" y="407"/>
                                      </a:lnTo>
                                      <a:lnTo>
                                        <a:pt x="5375" y="393"/>
                                      </a:lnTo>
                                      <a:lnTo>
                                        <a:pt x="5400" y="388"/>
                                      </a:lnTo>
                                      <a:lnTo>
                                        <a:pt x="5400" y="218"/>
                                      </a:lnTo>
                                      <a:lnTo>
                                        <a:pt x="5330" y="207"/>
                                      </a:lnTo>
                                      <a:lnTo>
                                        <a:pt x="5270" y="176"/>
                                      </a:lnTo>
                                      <a:lnTo>
                                        <a:pt x="5223" y="129"/>
                                      </a:lnTo>
                                      <a:lnTo>
                                        <a:pt x="5192" y="69"/>
                                      </a:lnTo>
                                      <a:lnTo>
                                        <a:pt x="5181" y="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chemeClr val="accent6"/>
                                </a:solidFill>
                                <a:ln>
                                  <a:noFill/>
                                </a:ln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380" name="Rectangle 380" descr="Picture placeholder."/>
                              <wps:cNvSpPr/>
                              <wps:spPr>
                                <a:xfrm>
                                  <a:off x="252845" y="93518"/>
                                  <a:ext cx="2209165" cy="1129665"/>
                                </a:xfrm>
                                <a:prstGeom prst="rect">
                                  <a:avLst/>
                                </a:prstGeom>
                                <a:blipFill dpi="0" rotWithShape="1">
                                  <a:blip r:embed="rId9" cstate="email">
                                    <a:duotone>
                                      <a:schemeClr val="accent6">
                                        <a:shade val="45000"/>
                                        <a:satMod val="135000"/>
                                      </a:schemeClr>
                                      <a:prstClr val="white"/>
                                    </a:duotone>
                                    <a:extLst>
                                      <a:ext uri="{28A0092B-C50C-407E-A947-70E740481C1C}">
                                        <a14:useLocalDpi xmlns:a14="http://schemas.microsoft.com/office/drawing/2010/main"/>
                                      </a:ext>
                                    </a:extLst>
                                  </a:blip>
                                  <a:srcRect/>
                                  <a:tile tx="0" ty="0" sx="100000" sy="100000" flip="none" algn="tl"/>
                                </a:blipFill>
                                <a:ln>
                                  <a:noFill/>
                                </a:ln>
                              </wps:spPr>
                              <wps:style>
                                <a:lnRef idx="2">
                                  <a:schemeClr val="accent1">
                                    <a:shade val="50000"/>
                                  </a:schemeClr>
                                </a:lnRef>
                                <a:fillRef idx="1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lt1"/>
                                </a:fontRef>
                              </wps:style>
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  <wps:wsp>
                              <wps:cNvPr id="381" name="Freeform 4"/>
                              <wps:cNvSpPr>
                                <a:spLocks/>
                              </wps:cNvSpPr>
                              <wps:spPr bwMode="auto">
                                <a:xfrm>
                                  <a:off x="2958117" y="93518"/>
                                  <a:ext cx="12700" cy="1127760"/>
                                </a:xfrm>
                                <a:custGeom>
                                  <a:avLst/>
                                  <a:gdLst>
                                    <a:gd name="T0" fmla="*/ 0 w 20"/>
                                    <a:gd name="T1" fmla="*/ 1775 h 1776"/>
                                    <a:gd name="T2" fmla="*/ 0 w 20"/>
                                    <a:gd name="T3" fmla="*/ 0 h 1776"/>
                                  </a:gdLst>
                                  <a:ahLst/>
                                  <a:cxnLst>
                                    <a:cxn ang="0">
                                      <a:pos x="T0" y="T1"/>
                                    </a:cxn>
                                    <a:cxn ang="0">
                                      <a:pos x="T2" y="T3"/>
                                    </a:cxn>
                                  </a:cxnLst>
                                  <a:rect l="0" t="0" r="r" b="b"/>
                                  <a:pathLst>
                                    <a:path w="20" h="1776">
                                      <a:moveTo>
                                        <a:pt x="0" y="1775"/>
                                      </a:moveTo>
                                      <a:lnTo>
                                        <a:pt x="0" y="0"/>
                                      </a:lnTo>
                                    </a:path>
                                  </a:pathLst>
                                </a:custGeom>
                                <a:noFill/>
                                <a:ln w="12700">
                                  <a:solidFill>
                                    <a:schemeClr val="accent1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solidFill>
                                        <a:srgbClr val="FFFFFF"/>
                                      </a:solidFill>
                                    </a14:hiddenFill>
                                  </a:ext>
                                </a:extLst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382" name="Text Box 9"/>
                              <wps:cNvSpPr txBox="1">
                                <a:spLocks noChangeArrowheads="1"/>
                              </wps:cNvSpPr>
                              <wps:spPr bwMode="auto">
                                <a:xfrm>
                                  <a:off x="349827" y="187036"/>
                                  <a:ext cx="1565910" cy="533400"/>
                                </a:xfrm>
                                <a:prstGeom prst="rect">
                                  <a:avLst/>
                                </a:prstGeom>
                                <a:solidFill>
                                  <a:schemeClr val="accent3"/>
                                </a:solidFill>
                                <a:ln>
                                  <a:noFill/>
                                </a:ln>
                              </wps:spPr>
                              <wps:txbx>
                                <w:txbxContent>
                                  <w:sdt>
                                    <w:sdtPr>
                                      <w:tag w:val="EventName"/>
                                      <w:id w:val="1580949661"/>
                                      <w:showingPlcHdr/>
                                      <w:dataBinding w:prefixMappings="xmlns:ns0='http://purl.org/dc/elements/1.1/' xmlns:ns1='http://schemas.openxmlformats.org/package/2006/metadata/core-properties' " w:xpath="/ns1:coreProperties[1]/ns0:creator[1]" w:storeItemID="{6C3C8BC8-F283-45AE-878A-BAB7291924A1}"/>
                                      <w15:appearance w15:val="hidden"/>
                                      <w:text/>
                                    </w:sdtPr>
                                    <w:sdtEndPr/>
                                    <w:sdtContent>
                                      <w:p w:rsidR="00B53290" w:rsidRDefault="00713653" w:rsidP="00B53290">
                                        <w:pPr>
                                          <w:pStyle w:val="Title"/>
                                        </w:pPr>
                                        <w:r>
                                          <w:t xml:space="preserve">     </w:t>
                                        </w:r>
                                      </w:p>
                                    </w:sdtContent>
                                  </w:sdt>
                                  <w:p w:rsidR="00B53290" w:rsidRPr="008C7094" w:rsidRDefault="00B53290" w:rsidP="00B53290">
                                    <w:pPr>
                                      <w:pStyle w:val="Title"/>
                                      <w:rPr>
                                        <w:color w:val="262262" w:themeColor="accent6"/>
                                      </w:rPr>
                                    </w:pPr>
                                  </w:p>
                                </w:txbxContent>
                              </wps:txbx>
                              <wps:bodyPr rot="0" vert="horz" wrap="square" lIns="0" tIns="0" rIns="0" bIns="0" anchor="t" anchorCtr="0" upright="1">
                                <a:noAutofit/>
                              </wps:bodyPr>
                            </wps:wsp>
                            <wps:wsp>
                              <wps:cNvPr id="383" name="Text Box 10"/>
                              <wps:cNvSpPr txBox="1">
                                <a:spLocks noChangeArrowheads="1"/>
                              </wps:cNvSpPr>
                              <wps:spPr bwMode="auto">
                                <a:xfrm>
                                  <a:off x="2684490" y="93518"/>
                                  <a:ext cx="210185" cy="1124712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solidFill>
                                        <a:srgbClr val="FFFFFF"/>
                                      </a:solidFill>
                                    </a14:hiddenFill>
                                  </a:ext>
                                  <a:ext uri="{91240B29-F687-4F45-9708-019B960494DF}">
                                    <a14:hiddenLine xmlns:a14="http://schemas.microsoft.com/office/drawing/2010/main" w="9525">
                                      <a:solidFill>
                                        <a:srgbClr val="000000"/>
                                      </a:solidFill>
                                      <a:miter lim="800000"/>
                                      <a:headEnd/>
                                      <a:tailEnd/>
                                    </a14:hiddenLine>
                                  </a:ext>
                                </a:extLst>
                              </wps:spPr>
                              <wps:txbx>
                                <w:txbxContent>
                                  <w:sdt>
                                    <w:sdtPr>
                                      <w:alias w:val="Date"/>
                                      <w:tag w:val=""/>
                                      <w:id w:val="-1648660359"/>
                                      <w:showingPlcHdr/>
                                      <w:dataBinding w:prefixMappings="xmlns:ns0='http://schemas.openxmlformats.org/officeDocument/2006/extended-properties' " w:xpath="/ns0:Properties[1]/ns0:Manager[1]" w:storeItemID="{6668398D-A668-4E3E-A5EB-62B293D839F1}"/>
                                      <w15:appearance w15:val="hidden"/>
                                      <w:text/>
                                    </w:sdtPr>
                                    <w:sdtEndPr/>
                                    <w:sdtContent>
                                      <w:p w:rsidR="00B53290" w:rsidRPr="00B53290" w:rsidRDefault="00B53290" w:rsidP="00B53290">
                                        <w:pPr>
                                          <w:pStyle w:val="Subtitle"/>
                                        </w:pPr>
                                        <w:r w:rsidRPr="00B53290">
                                          <w:t>DATE</w:t>
                                        </w:r>
                                      </w:p>
                                    </w:sdtContent>
                                  </w:sdt>
                                  <w:p w:rsidR="00B53290" w:rsidRPr="004E6777" w:rsidRDefault="00B53290" w:rsidP="00B53290">
                                    <w:pPr>
                                      <w:pStyle w:val="Subtitle"/>
                                    </w:pPr>
                                  </w:p>
                                </w:txbxContent>
                              </wps:txbx>
                              <wps:bodyPr rot="0" vert="vert270" wrap="square" lIns="0" tIns="0" rIns="0" bIns="0" anchor="t" anchorCtr="0" upright="1">
                                <a:noAutofit/>
                              </wps:bodyPr>
                            </wps:wsp>
                            <wps:wsp>
                              <wps:cNvPr id="161" name="Text Box 11"/>
                              <wps:cNvSpPr txBox="1">
                                <a:spLocks noChangeArrowheads="1"/>
                              </wps:cNvSpPr>
                              <wps:spPr bwMode="auto">
                                <a:xfrm>
                                  <a:off x="3034317" y="93518"/>
                                  <a:ext cx="210185" cy="1124585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solidFill>
                                        <a:srgbClr val="FFFFFF"/>
                                      </a:solidFill>
                                    </a14:hiddenFill>
                                  </a:ext>
                                  <a:ext uri="{91240B29-F687-4F45-9708-019B960494DF}">
                                    <a14:hiddenLine xmlns:a14="http://schemas.microsoft.com/office/drawing/2010/main" w="9525">
                                      <a:solidFill>
                                        <a:srgbClr val="000000"/>
                                      </a:solidFill>
                                      <a:miter lim="800000"/>
                                      <a:headEnd/>
                                      <a:tailEnd/>
                                    </a14:hiddenLine>
                                  </a:ext>
                                </a:extLst>
                              </wps:spPr>
                              <wps:txbx>
                                <w:txbxContent>
                                  <w:sdt>
                                    <w:sdtPr>
                                      <w:alias w:val="Time"/>
                                      <w:tag w:val=""/>
                                      <w:id w:val="1941574394"/>
                                      <w:showingPlcHdr/>
                                      <w:dataBinding w:prefixMappings="xmlns:ns0='http://purl.org/dc/elements/1.1/' xmlns:ns1='http://schemas.openxmlformats.org/package/2006/metadata/core-properties' " w:xpath="/ns1:coreProperties[1]/ns1:contentStatus[1]" w:storeItemID="{6C3C8BC8-F283-45AE-878A-BAB7291924A1}"/>
                                      <w15:appearance w15:val="hidden"/>
                                      <w:text/>
                                    </w:sdtPr>
                                    <w:sdtEndPr/>
                                    <w:sdtContent>
                                      <w:p w:rsidR="00B53290" w:rsidRPr="00B53290" w:rsidRDefault="00B53290" w:rsidP="00B53290">
                                        <w:pPr>
                                          <w:pStyle w:val="Subtitle"/>
                                        </w:pPr>
                                        <w:r w:rsidRPr="00B53290">
                                          <w:t>TIME</w:t>
                                        </w:r>
                                      </w:p>
                                    </w:sdtContent>
                                  </w:sdt>
                                  <w:p w:rsidR="00B53290" w:rsidRDefault="00B53290" w:rsidP="00B53290">
                                    <w:pPr>
                                      <w:pStyle w:val="Subtitle"/>
                                    </w:pPr>
                                  </w:p>
                                </w:txbxContent>
                              </wps:txbx>
                              <wps:bodyPr rot="0" vert="vert270" wrap="square" lIns="0" tIns="0" rIns="0" bIns="0" anchor="t" anchorCtr="0" upright="1">
                                <a:noAutofit/>
                              </wps:bodyPr>
                            </wps:wsp>
                            <wps:wsp>
                              <wps:cNvPr id="164" name="Text Box 9"/>
                              <wps:cNvSpPr txBox="1">
                                <a:spLocks noChangeArrowheads="1"/>
                              </wps:cNvSpPr>
                              <wps:spPr bwMode="auto">
                                <a:xfrm>
                                  <a:off x="349827" y="831272"/>
                                  <a:ext cx="1565910" cy="255270"/>
                                </a:xfrm>
                                <a:prstGeom prst="rect">
                                  <a:avLst/>
                                </a:prstGeom>
                                <a:solidFill>
                                  <a:schemeClr val="accent3"/>
                                </a:solidFill>
                                <a:ln>
                                  <a:noFill/>
                                </a:ln>
                              </wps:spPr>
                              <wps:txbx>
                                <w:txbxContent>
                                  <w:p w:rsidR="00B53290" w:rsidRPr="008C7094" w:rsidRDefault="00B53290" w:rsidP="00B53290">
                                    <w:pPr>
                                      <w:pStyle w:val="Title"/>
                                      <w:rPr>
                                        <w:color w:val="262262" w:themeColor="accent6"/>
                                      </w:rPr>
                                    </w:pPr>
                                    <w:r w:rsidRPr="008C7094">
                                      <w:rPr>
                                        <w:color w:val="262262" w:themeColor="accent6"/>
                                      </w:rPr>
                                      <w:t>TICKET</w:t>
                                    </w:r>
                                  </w:p>
                                </w:txbxContent>
                              </wps:txbx>
                              <wps:bodyPr rot="0" vert="horz" wrap="square" lIns="0" tIns="0" rIns="0" bIns="0" anchor="t" anchorCtr="0" upright="1">
                                <a:noAutofit/>
                              </wps:bodyPr>
                            </wps:wsp>
                            <wps:wsp>
                              <wps:cNvPr id="165" name="Straight Connector 165"/>
                              <wps:cNvCnPr/>
                              <wps:spPr>
                                <a:xfrm>
                                  <a:off x="2559627" y="0"/>
                                  <a:ext cx="0" cy="1298163"/>
                                </a:xfrm>
                                <a:prstGeom prst="line">
                                  <a:avLst/>
                                </a:prstGeom>
                                <a:ln w="12700">
                                  <a:solidFill>
                                    <a:schemeClr val="bg1"/>
                                  </a:solidFill>
                                  <a:prstDash val="sysDash"/>
                                </a:ln>
                              </wps:spPr>
                              <wps:style>
                                <a:lnRef idx="1">
                                  <a:schemeClr val="accent1"/>
                                </a:lnRef>
                                <a:fillRef idx="0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tx1"/>
                                </a:fontRef>
                              </wps:style>
                              <wps:bodyPr/>
                            </wps:wsp>
                          </wpg:wgp>
                        </a:graphicData>
                      </a:graphic>
                    </wp:inline>
                  </w:drawing>
                </mc:Choice>
                <mc:Fallback>
                  <w:pict>
                    <v:group w14:anchorId="426655E2" id="Group 378" o:spid="_x0000_s1107" style="width:270pt;height:103.2pt;mso-position-horizontal-relative:char;mso-position-vertical-relative:line" coordsize="34290,13106" o:gfxdata="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">
                      <v:shape id="Freeform 3" o:spid="_x0000_s1108" style="position:absolute;width:34290;height:13106;visibility:visible;mso-wrap-style:square;v-text-anchor:top" coordsize="5400,206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" path="m5181,l218,,207,69r-31,60l129,176,69,207,,218,,388r24,5l44,407r14,20l63,452r-5,24l44,497,24,510,,515r,39l24,559r20,14l58,593r5,25l58,643,44,663,24,677,,682r,39l24,726r20,13l58,759r5,25l58,809,44,829,24,843,,848r,39l24,892r20,14l58,926r5,25l58,975,44,996r-20,13l,1014r,39l24,1058r20,14l58,1092r5,25l58,1142r-14,20l24,1176,,1181r,39l24,1225r20,13l58,1258r5,25l58,1308r-14,20l24,1342,,1347r,39l24,1391r20,14l58,1425r5,25l58,1474r-14,21l24,1508,,1513r,39l24,1557r20,14l58,1591r5,25l58,1641r-14,20l24,1675,,1680r,164l69,1855r60,31l176,1933r31,61l218,2063r4963,l5192,1994r31,-61l5270,1886r60,-31l5400,1844r,-164l5375,1675r-20,-14l5341,1641r-5,-25l5341,1591r14,-20l5375,1557r25,-5l5400,1513r-25,-5l5355,1495r-14,-21l5336,1450r5,-25l5355,1405r20,-14l5400,1386r,-39l5375,1342r-20,-14l5341,1308r-5,-25l5341,1258r14,-20l5375,1225r25,-5l5400,1181r-25,-5l5355,1162r-14,-20l5336,1117r5,-25l5355,1072r20,-14l5400,1053r,-39l5375,1009r-20,-13l5341,975r-5,-24l5341,926r14,-20l5375,892r25,-5l5400,848r-25,-5l5355,829r-14,-20l5336,784r5,-25l5355,739r20,-13l5400,721r,-39l5375,677r-20,-14l5341,643r-5,-25l5341,593r14,-20l5375,559r25,-5l5400,515r-25,-5l5355,497r-14,-21l5336,452r5,-25l5355,407r20,-14l5400,388r,-170l5330,207r-60,-31l5223,129,5192,69,5181,xe" fillcolor="#262262 [3209]" stroked="f">
                        <v:path arrowok="t" o:connecttype="custom" o:connectlocs="131445,43815;43815,131445;15240,249555;40005,287020;15240,323850;15240,354965;40005,392430;15240,429895;15240,461010;40005,497840;15240,535305;15240,566420;40005,603885;15240,640715;15240,671830;40005,709295;15240,746760;15240,777875;40005,814705;15240,852170;15240,883285;40005,920750;15240,957580;15240,988695;40005,1026160;15240,1063625;43815,1177925;131445,1266190;3296920,1266190;3384550,1177925;3413125,1063625;3388360,1026160;3413125,988695;3413125,957580;3388360,920750;3413125,883285;3413125,852170;3388360,814705;3413125,777875;3413125,746760;3388360,709295;3413125,671830;3413125,640715;3388360,603885;3413125,566420;3413125,535305;3388360,497840;3413125,461010;3413125,429895;3388360,392430;3413125,354965;3413125,323850;3388360,287020;3413125,249555;3384550,131445;3296920,43815" o:connectangles="0,0,0,0,0,0,0,0,0,0,0,0,0,0,0,0,0,0,0,0,0,0,0,0,0,0,0,0,0,0,0,0,0,0,0,0,0,0,0,0,0,0,0,0,0,0,0,0,0,0,0,0,0,0,0,0"/>
                      </v:shape>
                      <v:rect id="Rectangle 380" o:spid="_x0000_s1109" alt="Picture placeholder." style="position:absolute;left:2528;top:935;width:22092;height:11296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" stroked="f" strokeweight="1pt">
                        <v:fill r:id="rId10" o:title="Picture placeholder" recolor="t" rotate="t" type="tile"/>
                        <v:imagedata recolortarget="#110f2b [1449]"/>
                      </v:rect>
                      <v:shape id="Freeform 4" o:spid="_x0000_s1110" style="position:absolute;left:29581;top:935;width:127;height:11277;visibility:visible;mso-wrap-style:square;v-text-anchor:top" coordsize="20,177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" path="m,1775l,e" filled="f" strokecolor="#efc01b [3204]" strokeweight="1pt">
                        <v:path arrowok="t" o:connecttype="custom" o:connectlocs="0,1127125;0,0" o:connectangles="0,0"/>
                      </v:shape>
                      <v:shape id="Text Box 9" o:spid="_x0000_s1111" type="#_x0000_t202" style="position:absolute;left:3498;top:1870;width:15659;height:5334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" fillcolor="#3fd8d4 [3206]" stroked="f">
                        <v:textbox inset="0,0,0,0">
                          <w:txbxContent>
                            <w:sdt>
                              <w:sdtPr>
                                <w:tag w:val="EventName"/>
                                <w:id w:val="1580949661"/>
                                <w:showingPlcHdr/>
                                <w:dataBinding w:prefixMappings="xmlns:ns0='http://purl.org/dc/elements/1.1/' xmlns:ns1='http://schemas.openxmlformats.org/package/2006/metadata/core-properties' " w:xpath="/ns1:coreProperties[1]/ns0:creator[1]" w:storeItemID="{6C3C8BC8-F283-45AE-878A-BAB7291924A1}"/>
                                <w15:appearance w15:val="hidden"/>
                                <w:text/>
                              </w:sdtPr>
                              <w:sdtEndPr/>
                              <w:sdtContent>
                                <w:p w:rsidR="00B53290" w:rsidRDefault="00713653" w:rsidP="00B53290">
                                  <w:pPr>
                                    <w:pStyle w:val="Title"/>
                                  </w:pPr>
                                  <w:r>
                                    <w:t xml:space="preserve">     </w:t>
                                  </w:r>
                                </w:p>
                              </w:sdtContent>
                            </w:sdt>
                            <w:p w:rsidR="00B53290" w:rsidRPr="008C7094" w:rsidRDefault="00B53290" w:rsidP="00B53290">
                              <w:pPr>
                                <w:pStyle w:val="Title"/>
                                <w:rPr>
                                  <w:color w:val="262262" w:themeColor="accent6"/>
                                </w:rPr>
                              </w:pPr>
                            </w:p>
                          </w:txbxContent>
                        </v:textbox>
                      </v:shape>
                      <v:shape id="Text Box 10" o:spid="_x0000_s1112" type="#_x0000_t202" style="position:absolute;left:26844;top:935;width:2102;height:11247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" filled="f" stroked="f">
                        <v:textbox style="layout-flow:vertical;mso-layout-flow-alt:bottom-to-top" inset="0,0,0,0">
                          <w:txbxContent>
                            <w:sdt>
                              <w:sdtPr>
                                <w:alias w:val="Date"/>
                                <w:tag w:val=""/>
                                <w:id w:val="-1648660359"/>
                                <w:showingPlcHdr/>
                                <w:dataBinding w:prefixMappings="xmlns:ns0='http://schemas.openxmlformats.org/officeDocument/2006/extended-properties' " w:xpath="/ns0:Properties[1]/ns0:Manager[1]" w:storeItemID="{6668398D-A668-4E3E-A5EB-62B293D839F1}"/>
                                <w15:appearance w15:val="hidden"/>
                                <w:text/>
                              </w:sdtPr>
                              <w:sdtEndPr/>
                              <w:sdtContent>
                                <w:p w:rsidR="00B53290" w:rsidRPr="00B53290" w:rsidRDefault="00B53290" w:rsidP="00B53290">
                                  <w:pPr>
                                    <w:pStyle w:val="Subtitle"/>
                                  </w:pPr>
                                  <w:r w:rsidRPr="00B53290">
                                    <w:t>DATE</w:t>
                                  </w:r>
                                </w:p>
                              </w:sdtContent>
                            </w:sdt>
                            <w:p w:rsidR="00B53290" w:rsidRPr="004E6777" w:rsidRDefault="00B53290" w:rsidP="00B53290">
                              <w:pPr>
                                <w:pStyle w:val="Subtitle"/>
                              </w:pPr>
                            </w:p>
                          </w:txbxContent>
                        </v:textbox>
                      </v:shape>
                      <v:shape id="Text Box 11" o:spid="_x0000_s1113" type="#_x0000_t202" style="position:absolute;left:30343;top:935;width:2102;height:11246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" filled="f" stroked="f">
                        <v:textbox style="layout-flow:vertical;mso-layout-flow-alt:bottom-to-top" inset="0,0,0,0">
                          <w:txbxContent>
                            <w:sdt>
                              <w:sdtPr>
                                <w:alias w:val="Time"/>
                                <w:tag w:val=""/>
                                <w:id w:val="1941574394"/>
                                <w:showingPlcHdr/>
                                <w:dataBinding w:prefixMappings="xmlns:ns0='http://purl.org/dc/elements/1.1/' xmlns:ns1='http://schemas.openxmlformats.org/package/2006/metadata/core-properties' " w:xpath="/ns1:coreProperties[1]/ns1:contentStatus[1]" w:storeItemID="{6C3C8BC8-F283-45AE-878A-BAB7291924A1}"/>
                                <w15:appearance w15:val="hidden"/>
                                <w:text/>
                              </w:sdtPr>
                              <w:sdtEndPr/>
                              <w:sdtContent>
                                <w:p w:rsidR="00B53290" w:rsidRPr="00B53290" w:rsidRDefault="00B53290" w:rsidP="00B53290">
                                  <w:pPr>
                                    <w:pStyle w:val="Subtitle"/>
                                  </w:pPr>
                                  <w:r w:rsidRPr="00B53290">
                                    <w:t>TIME</w:t>
                                  </w:r>
                                </w:p>
                              </w:sdtContent>
                            </w:sdt>
                            <w:p w:rsidR="00B53290" w:rsidRDefault="00B53290" w:rsidP="00B53290">
                              <w:pPr>
                                <w:pStyle w:val="Subtitle"/>
                              </w:pPr>
                            </w:p>
                          </w:txbxContent>
                        </v:textbox>
                      </v:shape>
                      <v:shape id="Text Box 9" o:spid="_x0000_s1114" type="#_x0000_t202" style="position:absolute;left:3498;top:8312;width:15659;height:2553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" fillcolor="#3fd8d4 [3206]" stroked="f">
                        <v:textbox inset="0,0,0,0">
                          <w:txbxContent>
                            <w:p w:rsidR="00B53290" w:rsidRPr="008C7094" w:rsidRDefault="00B53290" w:rsidP="00B53290">
                              <w:pPr>
                                <w:pStyle w:val="Title"/>
                                <w:rPr>
                                  <w:color w:val="262262" w:themeColor="accent6"/>
                                </w:rPr>
                              </w:pPr>
                              <w:r w:rsidRPr="008C7094">
                                <w:rPr>
                                  <w:color w:val="262262" w:themeColor="accent6"/>
                                </w:rPr>
                                <w:t>TICKET</w:t>
                              </w:r>
                            </w:p>
                          </w:txbxContent>
                        </v:textbox>
                      </v:shape>
                      <v:line id="Straight Connector 165" o:spid="_x0000_s1115" style="position:absolute;visibility:visible;mso-wrap-style:square" from="25596,0" to="25596,12981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" strokecolor="white [3212]" strokeweight="1pt">
                        <v:stroke dashstyle="3 1" joinstyle="miter"/>
                      </v:line>
                      <w10:anchorlock/>
                    </v:group>
                  </w:pict>
                </mc:Fallback>
              </mc:AlternateContent>
            </w:r>
          </w:p>
        </w:tc>
      </w:tr>
      <w:tr w:rsidR="008C7094" w:rsidTr="00B53290">
        <w:trPr>
          <w:trHeight w:val="2448"/>
          <w:jc w:val="center"/>
        </w:trPr>
        <w:tc>
          <w:tcPr>
            <w:tcW w:w="5669" w:type="dxa"/>
            <w:vAlign w:val="center"/>
          </w:tcPr>
          <w:p w:rsidR="008C7094" w:rsidRDefault="00B53290" w:rsidP="00B53290">
            <w:pPr>
              <w:jc w:val="center"/>
            </w:pPr>
            <w:r>
              <w:rPr>
                <w:noProof/>
              </w:rPr>
              <mc:AlternateContent>
                <mc:Choice Requires="wpg">
                  <w:drawing>
                    <wp:inline distT="0" distB="0" distL="0" distR="0" wp14:anchorId="11349209" wp14:editId="4B5C0D10">
                      <wp:extent cx="3429000" cy="1310640"/>
                      <wp:effectExtent l="0" t="0" r="0" b="22860"/>
                      <wp:docPr id="384" name="Group 384">
                        <a:extLst xmlns:a="http://schemas.openxmlformats.org/drawingml/2006/main">
                          <a:ext uri="{C183D7F6-B498-43B3-948B-1728B52AA6E4}">
                            <adec:decorative xmlns:adec="http://schemas.microsoft.com/office/drawing/2017/decorative" val="1"/>
                          </a:ext>
                        </a:extLst>
                      </wp:docPr>
                      <wp:cNvGraphicFramePr/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/>
                            <wpg:grpSpPr>
                              <a:xfrm>
                                <a:off x="0" y="0"/>
                                <a:ext cx="3429000" cy="1310640"/>
                                <a:chOff x="0" y="0"/>
                                <a:chExt cx="3429000" cy="1310640"/>
                              </a:xfrm>
                            </wpg:grpSpPr>
                            <wps:wsp>
                              <wps:cNvPr id="385" name="Freeform 3"/>
                              <wps:cNvSpPr>
                                <a:spLocks/>
                              </wps:cNvSpPr>
                              <wps:spPr bwMode="auto">
                                <a:xfrm>
                                  <a:off x="0" y="0"/>
                                  <a:ext cx="3429000" cy="1310640"/>
                                </a:xfrm>
                                <a:custGeom>
                                  <a:avLst/>
                                  <a:gdLst>
                                    <a:gd name="T0" fmla="*/ 207 w 5400"/>
                                    <a:gd name="T1" fmla="*/ 69 h 2064"/>
                                    <a:gd name="T2" fmla="*/ 69 w 5400"/>
                                    <a:gd name="T3" fmla="*/ 207 h 2064"/>
                                    <a:gd name="T4" fmla="*/ 24 w 5400"/>
                                    <a:gd name="T5" fmla="*/ 393 h 2064"/>
                                    <a:gd name="T6" fmla="*/ 63 w 5400"/>
                                    <a:gd name="T7" fmla="*/ 452 h 2064"/>
                                    <a:gd name="T8" fmla="*/ 24 w 5400"/>
                                    <a:gd name="T9" fmla="*/ 510 h 2064"/>
                                    <a:gd name="T10" fmla="*/ 24 w 5400"/>
                                    <a:gd name="T11" fmla="*/ 559 h 2064"/>
                                    <a:gd name="T12" fmla="*/ 63 w 5400"/>
                                    <a:gd name="T13" fmla="*/ 618 h 2064"/>
                                    <a:gd name="T14" fmla="*/ 24 w 5400"/>
                                    <a:gd name="T15" fmla="*/ 677 h 2064"/>
                                    <a:gd name="T16" fmla="*/ 24 w 5400"/>
                                    <a:gd name="T17" fmla="*/ 726 h 2064"/>
                                    <a:gd name="T18" fmla="*/ 63 w 5400"/>
                                    <a:gd name="T19" fmla="*/ 784 h 2064"/>
                                    <a:gd name="T20" fmla="*/ 24 w 5400"/>
                                    <a:gd name="T21" fmla="*/ 843 h 2064"/>
                                    <a:gd name="T22" fmla="*/ 24 w 5400"/>
                                    <a:gd name="T23" fmla="*/ 892 h 2064"/>
                                    <a:gd name="T24" fmla="*/ 63 w 5400"/>
                                    <a:gd name="T25" fmla="*/ 951 h 2064"/>
                                    <a:gd name="T26" fmla="*/ 24 w 5400"/>
                                    <a:gd name="T27" fmla="*/ 1009 h 2064"/>
                                    <a:gd name="T28" fmla="*/ 24 w 5400"/>
                                    <a:gd name="T29" fmla="*/ 1058 h 2064"/>
                                    <a:gd name="T30" fmla="*/ 63 w 5400"/>
                                    <a:gd name="T31" fmla="*/ 1117 h 2064"/>
                                    <a:gd name="T32" fmla="*/ 24 w 5400"/>
                                    <a:gd name="T33" fmla="*/ 1176 h 2064"/>
                                    <a:gd name="T34" fmla="*/ 24 w 5400"/>
                                    <a:gd name="T35" fmla="*/ 1225 h 2064"/>
                                    <a:gd name="T36" fmla="*/ 63 w 5400"/>
                                    <a:gd name="T37" fmla="*/ 1283 h 2064"/>
                                    <a:gd name="T38" fmla="*/ 24 w 5400"/>
                                    <a:gd name="T39" fmla="*/ 1342 h 2064"/>
                                    <a:gd name="T40" fmla="*/ 24 w 5400"/>
                                    <a:gd name="T41" fmla="*/ 1391 h 2064"/>
                                    <a:gd name="T42" fmla="*/ 63 w 5400"/>
                                    <a:gd name="T43" fmla="*/ 1450 h 2064"/>
                                    <a:gd name="T44" fmla="*/ 24 w 5400"/>
                                    <a:gd name="T45" fmla="*/ 1508 h 2064"/>
                                    <a:gd name="T46" fmla="*/ 24 w 5400"/>
                                    <a:gd name="T47" fmla="*/ 1557 h 2064"/>
                                    <a:gd name="T48" fmla="*/ 63 w 5400"/>
                                    <a:gd name="T49" fmla="*/ 1616 h 2064"/>
                                    <a:gd name="T50" fmla="*/ 24 w 5400"/>
                                    <a:gd name="T51" fmla="*/ 1675 h 2064"/>
                                    <a:gd name="T52" fmla="*/ 69 w 5400"/>
                                    <a:gd name="T53" fmla="*/ 1855 h 2064"/>
                                    <a:gd name="T54" fmla="*/ 207 w 5400"/>
                                    <a:gd name="T55" fmla="*/ 1994 h 2064"/>
                                    <a:gd name="T56" fmla="*/ 5192 w 5400"/>
                                    <a:gd name="T57" fmla="*/ 1994 h 2064"/>
                                    <a:gd name="T58" fmla="*/ 5330 w 5400"/>
                                    <a:gd name="T59" fmla="*/ 1855 h 2064"/>
                                    <a:gd name="T60" fmla="*/ 5375 w 5400"/>
                                    <a:gd name="T61" fmla="*/ 1675 h 2064"/>
                                    <a:gd name="T62" fmla="*/ 5336 w 5400"/>
                                    <a:gd name="T63" fmla="*/ 1616 h 2064"/>
                                    <a:gd name="T64" fmla="*/ 5375 w 5400"/>
                                    <a:gd name="T65" fmla="*/ 1557 h 2064"/>
                                    <a:gd name="T66" fmla="*/ 5375 w 5400"/>
                                    <a:gd name="T67" fmla="*/ 1508 h 2064"/>
                                    <a:gd name="T68" fmla="*/ 5336 w 5400"/>
                                    <a:gd name="T69" fmla="*/ 1450 h 2064"/>
                                    <a:gd name="T70" fmla="*/ 5375 w 5400"/>
                                    <a:gd name="T71" fmla="*/ 1391 h 2064"/>
                                    <a:gd name="T72" fmla="*/ 5375 w 5400"/>
                                    <a:gd name="T73" fmla="*/ 1342 h 2064"/>
                                    <a:gd name="T74" fmla="*/ 5336 w 5400"/>
                                    <a:gd name="T75" fmla="*/ 1283 h 2064"/>
                                    <a:gd name="T76" fmla="*/ 5375 w 5400"/>
                                    <a:gd name="T77" fmla="*/ 1225 h 2064"/>
                                    <a:gd name="T78" fmla="*/ 5375 w 5400"/>
                                    <a:gd name="T79" fmla="*/ 1176 h 2064"/>
                                    <a:gd name="T80" fmla="*/ 5336 w 5400"/>
                                    <a:gd name="T81" fmla="*/ 1117 h 2064"/>
                                    <a:gd name="T82" fmla="*/ 5375 w 5400"/>
                                    <a:gd name="T83" fmla="*/ 1058 h 2064"/>
                                    <a:gd name="T84" fmla="*/ 5375 w 5400"/>
                                    <a:gd name="T85" fmla="*/ 1009 h 2064"/>
                                    <a:gd name="T86" fmla="*/ 5336 w 5400"/>
                                    <a:gd name="T87" fmla="*/ 951 h 2064"/>
                                    <a:gd name="T88" fmla="*/ 5375 w 5400"/>
                                    <a:gd name="T89" fmla="*/ 892 h 2064"/>
                                    <a:gd name="T90" fmla="*/ 5375 w 5400"/>
                                    <a:gd name="T91" fmla="*/ 843 h 2064"/>
                                    <a:gd name="T92" fmla="*/ 5336 w 5400"/>
                                    <a:gd name="T93" fmla="*/ 784 h 2064"/>
                                    <a:gd name="T94" fmla="*/ 5375 w 5400"/>
                                    <a:gd name="T95" fmla="*/ 726 h 2064"/>
                                    <a:gd name="T96" fmla="*/ 5375 w 5400"/>
                                    <a:gd name="T97" fmla="*/ 677 h 2064"/>
                                    <a:gd name="T98" fmla="*/ 5336 w 5400"/>
                                    <a:gd name="T99" fmla="*/ 618 h 2064"/>
                                    <a:gd name="T100" fmla="*/ 5375 w 5400"/>
                                    <a:gd name="T101" fmla="*/ 559 h 2064"/>
                                    <a:gd name="T102" fmla="*/ 5375 w 5400"/>
                                    <a:gd name="T103" fmla="*/ 510 h 2064"/>
                                    <a:gd name="T104" fmla="*/ 5336 w 5400"/>
                                    <a:gd name="T105" fmla="*/ 452 h 2064"/>
                                    <a:gd name="T106" fmla="*/ 5375 w 5400"/>
                                    <a:gd name="T107" fmla="*/ 393 h 2064"/>
                                    <a:gd name="T108" fmla="*/ 5330 w 5400"/>
                                    <a:gd name="T109" fmla="*/ 207 h 2064"/>
                                    <a:gd name="T110" fmla="*/ 5192 w 5400"/>
                                    <a:gd name="T111" fmla="*/ 69 h 2064"/>
                                  </a:gdLst>
                                  <a:ahLst/>
                                  <a:cxnLst>
                                    <a:cxn ang="0">
                                      <a:pos x="T0" y="T1"/>
                                    </a:cxn>
                                    <a:cxn ang="0">
                                      <a:pos x="T2" y="T3"/>
                                    </a:cxn>
                                    <a:cxn ang="0">
                                      <a:pos x="T4" y="T5"/>
                                    </a:cxn>
                                    <a:cxn ang="0">
                                      <a:pos x="T6" y="T7"/>
                                    </a:cxn>
                                    <a:cxn ang="0">
                                      <a:pos x="T8" y="T9"/>
                                    </a:cxn>
                                    <a:cxn ang="0">
                                      <a:pos x="T10" y="T11"/>
                                    </a:cxn>
                                    <a:cxn ang="0">
                                      <a:pos x="T12" y="T13"/>
                                    </a:cxn>
                                    <a:cxn ang="0">
                                      <a:pos x="T14" y="T15"/>
                                    </a:cxn>
                                    <a:cxn ang="0">
                                      <a:pos x="T16" y="T17"/>
                                    </a:cxn>
                                    <a:cxn ang="0">
                                      <a:pos x="T18" y="T19"/>
                                    </a:cxn>
                                    <a:cxn ang="0">
                                      <a:pos x="T20" y="T21"/>
                                    </a:cxn>
                                    <a:cxn ang="0">
                                      <a:pos x="T22" y="T23"/>
                                    </a:cxn>
                                    <a:cxn ang="0">
                                      <a:pos x="T24" y="T25"/>
                                    </a:cxn>
                                    <a:cxn ang="0">
                                      <a:pos x="T26" y="T27"/>
                                    </a:cxn>
                                    <a:cxn ang="0">
                                      <a:pos x="T28" y="T29"/>
                                    </a:cxn>
                                    <a:cxn ang="0">
                                      <a:pos x="T30" y="T31"/>
                                    </a:cxn>
                                    <a:cxn ang="0">
                                      <a:pos x="T32" y="T33"/>
                                    </a:cxn>
                                    <a:cxn ang="0">
                                      <a:pos x="T34" y="T35"/>
                                    </a:cxn>
                                    <a:cxn ang="0">
                                      <a:pos x="T36" y="T37"/>
                                    </a:cxn>
                                    <a:cxn ang="0">
                                      <a:pos x="T38" y="T39"/>
                                    </a:cxn>
                                    <a:cxn ang="0">
                                      <a:pos x="T40" y="T41"/>
                                    </a:cxn>
                                    <a:cxn ang="0">
                                      <a:pos x="T42" y="T43"/>
                                    </a:cxn>
                                    <a:cxn ang="0">
                                      <a:pos x="T44" y="T45"/>
                                    </a:cxn>
                                    <a:cxn ang="0">
                                      <a:pos x="T46" y="T47"/>
                                    </a:cxn>
                                    <a:cxn ang="0">
                                      <a:pos x="T48" y="T49"/>
                                    </a:cxn>
                                    <a:cxn ang="0">
                                      <a:pos x="T50" y="T51"/>
                                    </a:cxn>
                                    <a:cxn ang="0">
                                      <a:pos x="T52" y="T53"/>
                                    </a:cxn>
                                    <a:cxn ang="0">
                                      <a:pos x="T54" y="T55"/>
                                    </a:cxn>
                                    <a:cxn ang="0">
                                      <a:pos x="T56" y="T57"/>
                                    </a:cxn>
                                    <a:cxn ang="0">
                                      <a:pos x="T58" y="T59"/>
                                    </a:cxn>
                                    <a:cxn ang="0">
                                      <a:pos x="T60" y="T61"/>
                                    </a:cxn>
                                    <a:cxn ang="0">
                                      <a:pos x="T62" y="T63"/>
                                    </a:cxn>
                                    <a:cxn ang="0">
                                      <a:pos x="T64" y="T65"/>
                                    </a:cxn>
                                    <a:cxn ang="0">
                                      <a:pos x="T66" y="T67"/>
                                    </a:cxn>
                                    <a:cxn ang="0">
                                      <a:pos x="T68" y="T69"/>
                                    </a:cxn>
                                    <a:cxn ang="0">
                                      <a:pos x="T70" y="T71"/>
                                    </a:cxn>
                                    <a:cxn ang="0">
                                      <a:pos x="T72" y="T73"/>
                                    </a:cxn>
                                    <a:cxn ang="0">
                                      <a:pos x="T74" y="T75"/>
                                    </a:cxn>
                                    <a:cxn ang="0">
                                      <a:pos x="T76" y="T77"/>
                                    </a:cxn>
                                    <a:cxn ang="0">
                                      <a:pos x="T78" y="T79"/>
                                    </a:cxn>
                                    <a:cxn ang="0">
                                      <a:pos x="T80" y="T81"/>
                                    </a:cxn>
                                    <a:cxn ang="0">
                                      <a:pos x="T82" y="T83"/>
                                    </a:cxn>
                                    <a:cxn ang="0">
                                      <a:pos x="T84" y="T85"/>
                                    </a:cxn>
                                    <a:cxn ang="0">
                                      <a:pos x="T86" y="T87"/>
                                    </a:cxn>
                                    <a:cxn ang="0">
                                      <a:pos x="T88" y="T89"/>
                                    </a:cxn>
                                    <a:cxn ang="0">
                                      <a:pos x="T90" y="T91"/>
                                    </a:cxn>
                                    <a:cxn ang="0">
                                      <a:pos x="T92" y="T93"/>
                                    </a:cxn>
                                    <a:cxn ang="0">
                                      <a:pos x="T94" y="T95"/>
                                    </a:cxn>
                                    <a:cxn ang="0">
                                      <a:pos x="T96" y="T97"/>
                                    </a:cxn>
                                    <a:cxn ang="0">
                                      <a:pos x="T98" y="T99"/>
                                    </a:cxn>
                                    <a:cxn ang="0">
                                      <a:pos x="T100" y="T101"/>
                                    </a:cxn>
                                    <a:cxn ang="0">
                                      <a:pos x="T102" y="T103"/>
                                    </a:cxn>
                                    <a:cxn ang="0">
                                      <a:pos x="T104" y="T105"/>
                                    </a:cxn>
                                    <a:cxn ang="0">
                                      <a:pos x="T106" y="T107"/>
                                    </a:cxn>
                                    <a:cxn ang="0">
                                      <a:pos x="T108" y="T109"/>
                                    </a:cxn>
                                    <a:cxn ang="0">
                                      <a:pos x="T110" y="T111"/>
                                    </a:cxn>
                                  </a:cxnLst>
                                  <a:rect l="0" t="0" r="r" b="b"/>
                                  <a:pathLst>
                                    <a:path w="5400" h="2064">
                                      <a:moveTo>
                                        <a:pt x="5181" y="0"/>
                                      </a:moveTo>
                                      <a:lnTo>
                                        <a:pt x="218" y="0"/>
                                      </a:lnTo>
                                      <a:lnTo>
                                        <a:pt x="207" y="69"/>
                                      </a:lnTo>
                                      <a:lnTo>
                                        <a:pt x="176" y="129"/>
                                      </a:lnTo>
                                      <a:lnTo>
                                        <a:pt x="129" y="176"/>
                                      </a:lnTo>
                                      <a:lnTo>
                                        <a:pt x="69" y="207"/>
                                      </a:lnTo>
                                      <a:lnTo>
                                        <a:pt x="0" y="218"/>
                                      </a:lnTo>
                                      <a:lnTo>
                                        <a:pt x="0" y="388"/>
                                      </a:lnTo>
                                      <a:lnTo>
                                        <a:pt x="24" y="393"/>
                                      </a:lnTo>
                                      <a:lnTo>
                                        <a:pt x="44" y="407"/>
                                      </a:lnTo>
                                      <a:lnTo>
                                        <a:pt x="58" y="427"/>
                                      </a:lnTo>
                                      <a:lnTo>
                                        <a:pt x="63" y="452"/>
                                      </a:lnTo>
                                      <a:lnTo>
                                        <a:pt x="58" y="476"/>
                                      </a:lnTo>
                                      <a:lnTo>
                                        <a:pt x="44" y="497"/>
                                      </a:lnTo>
                                      <a:lnTo>
                                        <a:pt x="24" y="510"/>
                                      </a:lnTo>
                                      <a:lnTo>
                                        <a:pt x="0" y="515"/>
                                      </a:lnTo>
                                      <a:lnTo>
                                        <a:pt x="0" y="554"/>
                                      </a:lnTo>
                                      <a:lnTo>
                                        <a:pt x="24" y="559"/>
                                      </a:lnTo>
                                      <a:lnTo>
                                        <a:pt x="44" y="573"/>
                                      </a:lnTo>
                                      <a:lnTo>
                                        <a:pt x="58" y="593"/>
                                      </a:lnTo>
                                      <a:lnTo>
                                        <a:pt x="63" y="618"/>
                                      </a:lnTo>
                                      <a:lnTo>
                                        <a:pt x="58" y="643"/>
                                      </a:lnTo>
                                      <a:lnTo>
                                        <a:pt x="44" y="663"/>
                                      </a:lnTo>
                                      <a:lnTo>
                                        <a:pt x="24" y="677"/>
                                      </a:lnTo>
                                      <a:lnTo>
                                        <a:pt x="0" y="682"/>
                                      </a:lnTo>
                                      <a:lnTo>
                                        <a:pt x="0" y="721"/>
                                      </a:lnTo>
                                      <a:lnTo>
                                        <a:pt x="24" y="726"/>
                                      </a:lnTo>
                                      <a:lnTo>
                                        <a:pt x="44" y="739"/>
                                      </a:lnTo>
                                      <a:lnTo>
                                        <a:pt x="58" y="759"/>
                                      </a:lnTo>
                                      <a:lnTo>
                                        <a:pt x="63" y="784"/>
                                      </a:lnTo>
                                      <a:lnTo>
                                        <a:pt x="58" y="809"/>
                                      </a:lnTo>
                                      <a:lnTo>
                                        <a:pt x="44" y="829"/>
                                      </a:lnTo>
                                      <a:lnTo>
                                        <a:pt x="24" y="843"/>
                                      </a:lnTo>
                                      <a:lnTo>
                                        <a:pt x="0" y="848"/>
                                      </a:lnTo>
                                      <a:lnTo>
                                        <a:pt x="0" y="887"/>
                                      </a:lnTo>
                                      <a:lnTo>
                                        <a:pt x="24" y="892"/>
                                      </a:lnTo>
                                      <a:lnTo>
                                        <a:pt x="44" y="906"/>
                                      </a:lnTo>
                                      <a:lnTo>
                                        <a:pt x="58" y="926"/>
                                      </a:lnTo>
                                      <a:lnTo>
                                        <a:pt x="63" y="951"/>
                                      </a:lnTo>
                                      <a:lnTo>
                                        <a:pt x="58" y="975"/>
                                      </a:lnTo>
                                      <a:lnTo>
                                        <a:pt x="44" y="996"/>
                                      </a:lnTo>
                                      <a:lnTo>
                                        <a:pt x="24" y="1009"/>
                                      </a:lnTo>
                                      <a:lnTo>
                                        <a:pt x="0" y="1014"/>
                                      </a:lnTo>
                                      <a:lnTo>
                                        <a:pt x="0" y="1053"/>
                                      </a:lnTo>
                                      <a:lnTo>
                                        <a:pt x="24" y="1058"/>
                                      </a:lnTo>
                                      <a:lnTo>
                                        <a:pt x="44" y="1072"/>
                                      </a:lnTo>
                                      <a:lnTo>
                                        <a:pt x="58" y="1092"/>
                                      </a:lnTo>
                                      <a:lnTo>
                                        <a:pt x="63" y="1117"/>
                                      </a:lnTo>
                                      <a:lnTo>
                                        <a:pt x="58" y="1142"/>
                                      </a:lnTo>
                                      <a:lnTo>
                                        <a:pt x="44" y="1162"/>
                                      </a:lnTo>
                                      <a:lnTo>
                                        <a:pt x="24" y="1176"/>
                                      </a:lnTo>
                                      <a:lnTo>
                                        <a:pt x="0" y="1181"/>
                                      </a:lnTo>
                                      <a:lnTo>
                                        <a:pt x="0" y="1220"/>
                                      </a:lnTo>
                                      <a:lnTo>
                                        <a:pt x="24" y="1225"/>
                                      </a:lnTo>
                                      <a:lnTo>
                                        <a:pt x="44" y="1238"/>
                                      </a:lnTo>
                                      <a:lnTo>
                                        <a:pt x="58" y="1258"/>
                                      </a:lnTo>
                                      <a:lnTo>
                                        <a:pt x="63" y="1283"/>
                                      </a:lnTo>
                                      <a:lnTo>
                                        <a:pt x="58" y="1308"/>
                                      </a:lnTo>
                                      <a:lnTo>
                                        <a:pt x="44" y="1328"/>
                                      </a:lnTo>
                                      <a:lnTo>
                                        <a:pt x="24" y="1342"/>
                                      </a:lnTo>
                                      <a:lnTo>
                                        <a:pt x="0" y="1347"/>
                                      </a:lnTo>
                                      <a:lnTo>
                                        <a:pt x="0" y="1386"/>
                                      </a:lnTo>
                                      <a:lnTo>
                                        <a:pt x="24" y="1391"/>
                                      </a:lnTo>
                                      <a:lnTo>
                                        <a:pt x="44" y="1405"/>
                                      </a:lnTo>
                                      <a:lnTo>
                                        <a:pt x="58" y="1425"/>
                                      </a:lnTo>
                                      <a:lnTo>
                                        <a:pt x="63" y="1450"/>
                                      </a:lnTo>
                                      <a:lnTo>
                                        <a:pt x="58" y="1474"/>
                                      </a:lnTo>
                                      <a:lnTo>
                                        <a:pt x="44" y="1495"/>
                                      </a:lnTo>
                                      <a:lnTo>
                                        <a:pt x="24" y="1508"/>
                                      </a:lnTo>
                                      <a:lnTo>
                                        <a:pt x="0" y="1513"/>
                                      </a:lnTo>
                                      <a:lnTo>
                                        <a:pt x="0" y="1552"/>
                                      </a:lnTo>
                                      <a:lnTo>
                                        <a:pt x="24" y="1557"/>
                                      </a:lnTo>
                                      <a:lnTo>
                                        <a:pt x="44" y="1571"/>
                                      </a:lnTo>
                                      <a:lnTo>
                                        <a:pt x="58" y="1591"/>
                                      </a:lnTo>
                                      <a:lnTo>
                                        <a:pt x="63" y="1616"/>
                                      </a:lnTo>
                                      <a:lnTo>
                                        <a:pt x="58" y="1641"/>
                                      </a:lnTo>
                                      <a:lnTo>
                                        <a:pt x="44" y="1661"/>
                                      </a:lnTo>
                                      <a:lnTo>
                                        <a:pt x="24" y="1675"/>
                                      </a:lnTo>
                                      <a:lnTo>
                                        <a:pt x="0" y="1680"/>
                                      </a:lnTo>
                                      <a:lnTo>
                                        <a:pt x="0" y="1844"/>
                                      </a:lnTo>
                                      <a:lnTo>
                                        <a:pt x="69" y="1855"/>
                                      </a:lnTo>
                                      <a:lnTo>
                                        <a:pt x="129" y="1886"/>
                                      </a:lnTo>
                                      <a:lnTo>
                                        <a:pt x="176" y="1933"/>
                                      </a:lnTo>
                                      <a:lnTo>
                                        <a:pt x="207" y="1994"/>
                                      </a:lnTo>
                                      <a:lnTo>
                                        <a:pt x="218" y="2063"/>
                                      </a:lnTo>
                                      <a:lnTo>
                                        <a:pt x="5181" y="2063"/>
                                      </a:lnTo>
                                      <a:lnTo>
                                        <a:pt x="5192" y="1994"/>
                                      </a:lnTo>
                                      <a:lnTo>
                                        <a:pt x="5223" y="1933"/>
                                      </a:lnTo>
                                      <a:lnTo>
                                        <a:pt x="5270" y="1886"/>
                                      </a:lnTo>
                                      <a:lnTo>
                                        <a:pt x="5330" y="1855"/>
                                      </a:lnTo>
                                      <a:lnTo>
                                        <a:pt x="5400" y="1844"/>
                                      </a:lnTo>
                                      <a:lnTo>
                                        <a:pt x="5400" y="1680"/>
                                      </a:lnTo>
                                      <a:lnTo>
                                        <a:pt x="5375" y="1675"/>
                                      </a:lnTo>
                                      <a:lnTo>
                                        <a:pt x="5355" y="1661"/>
                                      </a:lnTo>
                                      <a:lnTo>
                                        <a:pt x="5341" y="1641"/>
                                      </a:lnTo>
                                      <a:lnTo>
                                        <a:pt x="5336" y="1616"/>
                                      </a:lnTo>
                                      <a:lnTo>
                                        <a:pt x="5341" y="1591"/>
                                      </a:lnTo>
                                      <a:lnTo>
                                        <a:pt x="5355" y="1571"/>
                                      </a:lnTo>
                                      <a:lnTo>
                                        <a:pt x="5375" y="1557"/>
                                      </a:lnTo>
                                      <a:lnTo>
                                        <a:pt x="5400" y="1552"/>
                                      </a:lnTo>
                                      <a:lnTo>
                                        <a:pt x="5400" y="1513"/>
                                      </a:lnTo>
                                      <a:lnTo>
                                        <a:pt x="5375" y="1508"/>
                                      </a:lnTo>
                                      <a:lnTo>
                                        <a:pt x="5355" y="1495"/>
                                      </a:lnTo>
                                      <a:lnTo>
                                        <a:pt x="5341" y="1474"/>
                                      </a:lnTo>
                                      <a:lnTo>
                                        <a:pt x="5336" y="1450"/>
                                      </a:lnTo>
                                      <a:lnTo>
                                        <a:pt x="5341" y="1425"/>
                                      </a:lnTo>
                                      <a:lnTo>
                                        <a:pt x="5355" y="1405"/>
                                      </a:lnTo>
                                      <a:lnTo>
                                        <a:pt x="5375" y="1391"/>
                                      </a:lnTo>
                                      <a:lnTo>
                                        <a:pt x="5400" y="1386"/>
                                      </a:lnTo>
                                      <a:lnTo>
                                        <a:pt x="5400" y="1347"/>
                                      </a:lnTo>
                                      <a:lnTo>
                                        <a:pt x="5375" y="1342"/>
                                      </a:lnTo>
                                      <a:lnTo>
                                        <a:pt x="5355" y="1328"/>
                                      </a:lnTo>
                                      <a:lnTo>
                                        <a:pt x="5341" y="1308"/>
                                      </a:lnTo>
                                      <a:lnTo>
                                        <a:pt x="5336" y="1283"/>
                                      </a:lnTo>
                                      <a:lnTo>
                                        <a:pt x="5341" y="1258"/>
                                      </a:lnTo>
                                      <a:lnTo>
                                        <a:pt x="5355" y="1238"/>
                                      </a:lnTo>
                                      <a:lnTo>
                                        <a:pt x="5375" y="1225"/>
                                      </a:lnTo>
                                      <a:lnTo>
                                        <a:pt x="5400" y="1220"/>
                                      </a:lnTo>
                                      <a:lnTo>
                                        <a:pt x="5400" y="1181"/>
                                      </a:lnTo>
                                      <a:lnTo>
                                        <a:pt x="5375" y="1176"/>
                                      </a:lnTo>
                                      <a:lnTo>
                                        <a:pt x="5355" y="1162"/>
                                      </a:lnTo>
                                      <a:lnTo>
                                        <a:pt x="5341" y="1142"/>
                                      </a:lnTo>
                                      <a:lnTo>
                                        <a:pt x="5336" y="1117"/>
                                      </a:lnTo>
                                      <a:lnTo>
                                        <a:pt x="5341" y="1092"/>
                                      </a:lnTo>
                                      <a:lnTo>
                                        <a:pt x="5355" y="1072"/>
                                      </a:lnTo>
                                      <a:lnTo>
                                        <a:pt x="5375" y="1058"/>
                                      </a:lnTo>
                                      <a:lnTo>
                                        <a:pt x="5400" y="1053"/>
                                      </a:lnTo>
                                      <a:lnTo>
                                        <a:pt x="5400" y="1014"/>
                                      </a:lnTo>
                                      <a:lnTo>
                                        <a:pt x="5375" y="1009"/>
                                      </a:lnTo>
                                      <a:lnTo>
                                        <a:pt x="5355" y="996"/>
                                      </a:lnTo>
                                      <a:lnTo>
                                        <a:pt x="5341" y="975"/>
                                      </a:lnTo>
                                      <a:lnTo>
                                        <a:pt x="5336" y="951"/>
                                      </a:lnTo>
                                      <a:lnTo>
                                        <a:pt x="5341" y="926"/>
                                      </a:lnTo>
                                      <a:lnTo>
                                        <a:pt x="5355" y="906"/>
                                      </a:lnTo>
                                      <a:lnTo>
                                        <a:pt x="5375" y="892"/>
                                      </a:lnTo>
                                      <a:lnTo>
                                        <a:pt x="5400" y="887"/>
                                      </a:lnTo>
                                      <a:lnTo>
                                        <a:pt x="5400" y="848"/>
                                      </a:lnTo>
                                      <a:lnTo>
                                        <a:pt x="5375" y="843"/>
                                      </a:lnTo>
                                      <a:lnTo>
                                        <a:pt x="5355" y="829"/>
                                      </a:lnTo>
                                      <a:lnTo>
                                        <a:pt x="5341" y="809"/>
                                      </a:lnTo>
                                      <a:lnTo>
                                        <a:pt x="5336" y="784"/>
                                      </a:lnTo>
                                      <a:lnTo>
                                        <a:pt x="5341" y="759"/>
                                      </a:lnTo>
                                      <a:lnTo>
                                        <a:pt x="5355" y="739"/>
                                      </a:lnTo>
                                      <a:lnTo>
                                        <a:pt x="5375" y="726"/>
                                      </a:lnTo>
                                      <a:lnTo>
                                        <a:pt x="5400" y="721"/>
                                      </a:lnTo>
                                      <a:lnTo>
                                        <a:pt x="5400" y="682"/>
                                      </a:lnTo>
                                      <a:lnTo>
                                        <a:pt x="5375" y="677"/>
                                      </a:lnTo>
                                      <a:lnTo>
                                        <a:pt x="5355" y="663"/>
                                      </a:lnTo>
                                      <a:lnTo>
                                        <a:pt x="5341" y="643"/>
                                      </a:lnTo>
                                      <a:lnTo>
                                        <a:pt x="5336" y="618"/>
                                      </a:lnTo>
                                      <a:lnTo>
                                        <a:pt x="5341" y="593"/>
                                      </a:lnTo>
                                      <a:lnTo>
                                        <a:pt x="5355" y="573"/>
                                      </a:lnTo>
                                      <a:lnTo>
                                        <a:pt x="5375" y="559"/>
                                      </a:lnTo>
                                      <a:lnTo>
                                        <a:pt x="5400" y="554"/>
                                      </a:lnTo>
                                      <a:lnTo>
                                        <a:pt x="5400" y="515"/>
                                      </a:lnTo>
                                      <a:lnTo>
                                        <a:pt x="5375" y="510"/>
                                      </a:lnTo>
                                      <a:lnTo>
                                        <a:pt x="5355" y="497"/>
                                      </a:lnTo>
                                      <a:lnTo>
                                        <a:pt x="5341" y="476"/>
                                      </a:lnTo>
                                      <a:lnTo>
                                        <a:pt x="5336" y="452"/>
                                      </a:lnTo>
                                      <a:lnTo>
                                        <a:pt x="5341" y="427"/>
                                      </a:lnTo>
                                      <a:lnTo>
                                        <a:pt x="5355" y="407"/>
                                      </a:lnTo>
                                      <a:lnTo>
                                        <a:pt x="5375" y="393"/>
                                      </a:lnTo>
                                      <a:lnTo>
                                        <a:pt x="5400" y="388"/>
                                      </a:lnTo>
                                      <a:lnTo>
                                        <a:pt x="5400" y="218"/>
                                      </a:lnTo>
                                      <a:lnTo>
                                        <a:pt x="5330" y="207"/>
                                      </a:lnTo>
                                      <a:lnTo>
                                        <a:pt x="5270" y="176"/>
                                      </a:lnTo>
                                      <a:lnTo>
                                        <a:pt x="5223" y="129"/>
                                      </a:lnTo>
                                      <a:lnTo>
                                        <a:pt x="5192" y="69"/>
                                      </a:lnTo>
                                      <a:lnTo>
                                        <a:pt x="5181" y="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chemeClr val="accent6"/>
                                </a:solidFill>
                                <a:ln>
                                  <a:noFill/>
                                </a:ln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386" name="Rectangle 386" descr="Picture placeholder."/>
                              <wps:cNvSpPr/>
                              <wps:spPr>
                                <a:xfrm>
                                  <a:off x="252845" y="93518"/>
                                  <a:ext cx="2209165" cy="1129665"/>
                                </a:xfrm>
                                <a:prstGeom prst="rect">
                                  <a:avLst/>
                                </a:prstGeom>
                                <a:blipFill dpi="0" rotWithShape="1">
                                  <a:blip r:embed="rId9" cstate="email">
                                    <a:duotone>
                                      <a:schemeClr val="accent6">
                                        <a:shade val="45000"/>
                                        <a:satMod val="135000"/>
                                      </a:schemeClr>
                                      <a:prstClr val="white"/>
                                    </a:duotone>
                                    <a:extLst>
                                      <a:ext uri="{28A0092B-C50C-407E-A947-70E740481C1C}">
                                        <a14:useLocalDpi xmlns:a14="http://schemas.microsoft.com/office/drawing/2010/main"/>
                                      </a:ext>
                                    </a:extLst>
                                  </a:blip>
                                  <a:srcRect/>
                                  <a:tile tx="0" ty="0" sx="100000" sy="100000" flip="none" algn="tl"/>
                                </a:blipFill>
                                <a:ln>
                                  <a:noFill/>
                                </a:ln>
                              </wps:spPr>
                              <wps:style>
                                <a:lnRef idx="2">
                                  <a:schemeClr val="accent1">
                                    <a:shade val="50000"/>
                                  </a:schemeClr>
                                </a:lnRef>
                                <a:fillRef idx="1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lt1"/>
                                </a:fontRef>
                              </wps:style>
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  <wps:wsp>
                              <wps:cNvPr id="387" name="Freeform 4"/>
                              <wps:cNvSpPr>
                                <a:spLocks/>
                              </wps:cNvSpPr>
                              <wps:spPr bwMode="auto">
                                <a:xfrm>
                                  <a:off x="2958117" y="93518"/>
                                  <a:ext cx="12700" cy="1127760"/>
                                </a:xfrm>
                                <a:custGeom>
                                  <a:avLst/>
                                  <a:gdLst>
                                    <a:gd name="T0" fmla="*/ 0 w 20"/>
                                    <a:gd name="T1" fmla="*/ 1775 h 1776"/>
                                    <a:gd name="T2" fmla="*/ 0 w 20"/>
                                    <a:gd name="T3" fmla="*/ 0 h 1776"/>
                                  </a:gdLst>
                                  <a:ahLst/>
                                  <a:cxnLst>
                                    <a:cxn ang="0">
                                      <a:pos x="T0" y="T1"/>
                                    </a:cxn>
                                    <a:cxn ang="0">
                                      <a:pos x="T2" y="T3"/>
                                    </a:cxn>
                                  </a:cxnLst>
                                  <a:rect l="0" t="0" r="r" b="b"/>
                                  <a:pathLst>
                                    <a:path w="20" h="1776">
                                      <a:moveTo>
                                        <a:pt x="0" y="1775"/>
                                      </a:moveTo>
                                      <a:lnTo>
                                        <a:pt x="0" y="0"/>
                                      </a:lnTo>
                                    </a:path>
                                  </a:pathLst>
                                </a:custGeom>
                                <a:noFill/>
                                <a:ln w="12700">
                                  <a:solidFill>
                                    <a:schemeClr val="accent1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solidFill>
                                        <a:srgbClr val="FFFFFF"/>
                                      </a:solidFill>
                                    </a14:hiddenFill>
                                  </a:ext>
                                </a:extLst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388" name="Text Box 9"/>
                              <wps:cNvSpPr txBox="1">
                                <a:spLocks noChangeArrowheads="1"/>
                              </wps:cNvSpPr>
                              <wps:spPr bwMode="auto">
                                <a:xfrm>
                                  <a:off x="349827" y="187036"/>
                                  <a:ext cx="1565910" cy="533400"/>
                                </a:xfrm>
                                <a:prstGeom prst="rect">
                                  <a:avLst/>
                                </a:prstGeom>
                                <a:solidFill>
                                  <a:schemeClr val="accent3"/>
                                </a:solidFill>
                                <a:ln>
                                  <a:noFill/>
                                </a:ln>
                              </wps:spPr>
                              <wps:txbx>
                                <w:txbxContent>
                                  <w:sdt>
                                    <w:sdtPr>
                                      <w:tag w:val="EventName"/>
                                      <w:id w:val="-2090150374"/>
                                      <w:showingPlcHdr/>
                                      <w:dataBinding w:prefixMappings="xmlns:ns0='http://purl.org/dc/elements/1.1/' xmlns:ns1='http://schemas.openxmlformats.org/package/2006/metadata/core-properties' " w:xpath="/ns1:coreProperties[1]/ns0:creator[1]" w:storeItemID="{6C3C8BC8-F283-45AE-878A-BAB7291924A1}"/>
                                      <w15:appearance w15:val="hidden"/>
                                      <w:text/>
                                    </w:sdtPr>
                                    <w:sdtEndPr/>
                                    <w:sdtContent>
                                      <w:p w:rsidR="00B53290" w:rsidRDefault="00713653" w:rsidP="00B53290">
                                        <w:pPr>
                                          <w:pStyle w:val="Title"/>
                                        </w:pPr>
                                        <w:r>
                                          <w:t xml:space="preserve">     </w:t>
                                        </w:r>
                                      </w:p>
                                    </w:sdtContent>
                                  </w:sdt>
                                  <w:p w:rsidR="00B53290" w:rsidRPr="008C7094" w:rsidRDefault="00B53290" w:rsidP="00B53290">
                                    <w:pPr>
                                      <w:pStyle w:val="Title"/>
                                      <w:rPr>
                                        <w:color w:val="262262" w:themeColor="accent6"/>
                                      </w:rPr>
                                    </w:pPr>
                                  </w:p>
                                </w:txbxContent>
                              </wps:txbx>
                              <wps:bodyPr rot="0" vert="horz" wrap="square" lIns="0" tIns="0" rIns="0" bIns="0" anchor="t" anchorCtr="0" upright="1">
                                <a:noAutofit/>
                              </wps:bodyPr>
                            </wps:wsp>
                            <wps:wsp>
                              <wps:cNvPr id="389" name="Text Box 10"/>
                              <wps:cNvSpPr txBox="1">
                                <a:spLocks noChangeArrowheads="1"/>
                              </wps:cNvSpPr>
                              <wps:spPr bwMode="auto">
                                <a:xfrm>
                                  <a:off x="2684490" y="93518"/>
                                  <a:ext cx="210185" cy="1124712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solidFill>
                                        <a:srgbClr val="FFFFFF"/>
                                      </a:solidFill>
                                    </a14:hiddenFill>
                                  </a:ext>
                                  <a:ext uri="{91240B29-F687-4F45-9708-019B960494DF}">
                                    <a14:hiddenLine xmlns:a14="http://schemas.microsoft.com/office/drawing/2010/main" w="9525">
                                      <a:solidFill>
                                        <a:srgbClr val="000000"/>
                                      </a:solidFill>
                                      <a:miter lim="800000"/>
                                      <a:headEnd/>
                                      <a:tailEnd/>
                                    </a14:hiddenLine>
                                  </a:ext>
                                </a:extLst>
                              </wps:spPr>
                              <wps:txbx>
                                <w:txbxContent>
                                  <w:sdt>
                                    <w:sdtPr>
                                      <w:alias w:val="Date"/>
                                      <w:tag w:val=""/>
                                      <w:id w:val="40093776"/>
                                      <w:showingPlcHdr/>
                                      <w:dataBinding w:prefixMappings="xmlns:ns0='http://schemas.openxmlformats.org/officeDocument/2006/extended-properties' " w:xpath="/ns0:Properties[1]/ns0:Manager[1]" w:storeItemID="{6668398D-A668-4E3E-A5EB-62B293D839F1}"/>
                                      <w15:appearance w15:val="hidden"/>
                                      <w:text/>
                                    </w:sdtPr>
                                    <w:sdtEndPr/>
                                    <w:sdtContent>
                                      <w:p w:rsidR="00B53290" w:rsidRPr="00B53290" w:rsidRDefault="00B53290" w:rsidP="00B53290">
                                        <w:pPr>
                                          <w:pStyle w:val="Subtitle"/>
                                        </w:pPr>
                                        <w:r w:rsidRPr="00B53290">
                                          <w:t>DATE</w:t>
                                        </w:r>
                                      </w:p>
                                    </w:sdtContent>
                                  </w:sdt>
                                  <w:p w:rsidR="00B53290" w:rsidRPr="004E6777" w:rsidRDefault="00B53290" w:rsidP="00B53290">
                                    <w:pPr>
                                      <w:pStyle w:val="Subtitle"/>
                                    </w:pPr>
                                  </w:p>
                                </w:txbxContent>
                              </wps:txbx>
                              <wps:bodyPr rot="0" vert="vert270" wrap="square" lIns="0" tIns="0" rIns="0" bIns="0" anchor="t" anchorCtr="0" upright="1">
                                <a:noAutofit/>
                              </wps:bodyPr>
                            </wps:wsp>
                            <wps:wsp>
                              <wps:cNvPr id="390" name="Text Box 11"/>
                              <wps:cNvSpPr txBox="1">
                                <a:spLocks noChangeArrowheads="1"/>
                              </wps:cNvSpPr>
                              <wps:spPr bwMode="auto">
                                <a:xfrm>
                                  <a:off x="3034317" y="93518"/>
                                  <a:ext cx="210185" cy="1124585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solidFill>
                                        <a:srgbClr val="FFFFFF"/>
                                      </a:solidFill>
                                    </a14:hiddenFill>
                                  </a:ext>
                                  <a:ext uri="{91240B29-F687-4F45-9708-019B960494DF}">
                                    <a14:hiddenLine xmlns:a14="http://schemas.microsoft.com/office/drawing/2010/main" w="9525">
                                      <a:solidFill>
                                        <a:srgbClr val="000000"/>
                                      </a:solidFill>
                                      <a:miter lim="800000"/>
                                      <a:headEnd/>
                                      <a:tailEnd/>
                                    </a14:hiddenLine>
                                  </a:ext>
                                </a:extLst>
                              </wps:spPr>
                              <wps:txbx>
                                <w:txbxContent>
                                  <w:sdt>
                                    <w:sdtPr>
                                      <w:alias w:val="Time"/>
                                      <w:tag w:val=""/>
                                      <w:id w:val="-904998870"/>
                                      <w:showingPlcHdr/>
                                      <w:dataBinding w:prefixMappings="xmlns:ns0='http://purl.org/dc/elements/1.1/' xmlns:ns1='http://schemas.openxmlformats.org/package/2006/metadata/core-properties' " w:xpath="/ns1:coreProperties[1]/ns1:contentStatus[1]" w:storeItemID="{6C3C8BC8-F283-45AE-878A-BAB7291924A1}"/>
                                      <w15:appearance w15:val="hidden"/>
                                      <w:text/>
                                    </w:sdtPr>
                                    <w:sdtEndPr/>
                                    <w:sdtContent>
                                      <w:p w:rsidR="00B53290" w:rsidRPr="00B53290" w:rsidRDefault="00B53290" w:rsidP="00B53290">
                                        <w:pPr>
                                          <w:pStyle w:val="Subtitle"/>
                                        </w:pPr>
                                        <w:r w:rsidRPr="00B53290">
                                          <w:t>TIME</w:t>
                                        </w:r>
                                      </w:p>
                                    </w:sdtContent>
                                  </w:sdt>
                                  <w:p w:rsidR="00B53290" w:rsidRDefault="00B53290" w:rsidP="00B53290">
                                    <w:pPr>
                                      <w:pStyle w:val="Subtitle"/>
                                    </w:pPr>
                                  </w:p>
                                </w:txbxContent>
                              </wps:txbx>
                              <wps:bodyPr rot="0" vert="vert270" wrap="square" lIns="0" tIns="0" rIns="0" bIns="0" anchor="t" anchorCtr="0" upright="1">
                                <a:noAutofit/>
                              </wps:bodyPr>
                            </wps:wsp>
                            <wps:wsp>
                              <wps:cNvPr id="391" name="Text Box 9"/>
                              <wps:cNvSpPr txBox="1">
                                <a:spLocks noChangeArrowheads="1"/>
                              </wps:cNvSpPr>
                              <wps:spPr bwMode="auto">
                                <a:xfrm>
                                  <a:off x="349827" y="831272"/>
                                  <a:ext cx="1565910" cy="255270"/>
                                </a:xfrm>
                                <a:prstGeom prst="rect">
                                  <a:avLst/>
                                </a:prstGeom>
                                <a:solidFill>
                                  <a:schemeClr val="accent3"/>
                                </a:solidFill>
                                <a:ln>
                                  <a:noFill/>
                                </a:ln>
                              </wps:spPr>
                              <wps:txbx>
                                <w:txbxContent>
                                  <w:p w:rsidR="00B53290" w:rsidRPr="008C7094" w:rsidRDefault="00B53290" w:rsidP="00B53290">
                                    <w:pPr>
                                      <w:pStyle w:val="Title"/>
                                      <w:rPr>
                                        <w:color w:val="262262" w:themeColor="accent6"/>
                                      </w:rPr>
                                    </w:pPr>
                                    <w:r w:rsidRPr="008C7094">
                                      <w:rPr>
                                        <w:color w:val="262262" w:themeColor="accent6"/>
                                      </w:rPr>
                                      <w:t>TICKET</w:t>
                                    </w:r>
                                  </w:p>
                                </w:txbxContent>
                              </wps:txbx>
                              <wps:bodyPr rot="0" vert="horz" wrap="square" lIns="0" tIns="0" rIns="0" bIns="0" anchor="t" anchorCtr="0" upright="1">
                                <a:noAutofit/>
                              </wps:bodyPr>
                            </wps:wsp>
                            <wps:wsp>
                              <wps:cNvPr id="392" name="Straight Connector 392"/>
                              <wps:cNvCnPr/>
                              <wps:spPr>
                                <a:xfrm>
                                  <a:off x="2559627" y="0"/>
                                  <a:ext cx="0" cy="1298163"/>
                                </a:xfrm>
                                <a:prstGeom prst="line">
                                  <a:avLst/>
                                </a:prstGeom>
                                <a:ln w="12700">
                                  <a:solidFill>
                                    <a:schemeClr val="bg1"/>
                                  </a:solidFill>
                                  <a:prstDash val="sysDash"/>
                                </a:ln>
                              </wps:spPr>
                              <wps:style>
                                <a:lnRef idx="1">
                                  <a:schemeClr val="accent1"/>
                                </a:lnRef>
                                <a:fillRef idx="0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tx1"/>
                                </a:fontRef>
                              </wps:style>
                              <wps:bodyPr/>
                            </wps:wsp>
                          </wpg:wgp>
                        </a:graphicData>
                      </a:graphic>
                    </wp:inline>
                  </w:drawing>
                </mc:Choice>
                <mc:Fallback>
                  <w:pict>
                    <v:group w14:anchorId="11349209" id="Group 384" o:spid="_x0000_s1116" style="width:270pt;height:103.2pt;mso-position-horizontal-relative:char;mso-position-vertical-relative:line" coordsize="34290,13106" o:gfxdata="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">
                      <v:shape id="Freeform 3" o:spid="_x0000_s1117" style="position:absolute;width:34290;height:13106;visibility:visible;mso-wrap-style:square;v-text-anchor:top" coordsize="5400,206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" path="m5181,l218,,207,69r-31,60l129,176,69,207,,218,,388r24,5l44,407r14,20l63,452r-5,24l44,497,24,510,,515r,39l24,559r20,14l58,593r5,25l58,643,44,663,24,677,,682r,39l24,726r20,13l58,759r5,25l58,809,44,829,24,843,,848r,39l24,892r20,14l58,926r5,25l58,975,44,996r-20,13l,1014r,39l24,1058r20,14l58,1092r5,25l58,1142r-14,20l24,1176,,1181r,39l24,1225r20,13l58,1258r5,25l58,1308r-14,20l24,1342,,1347r,39l24,1391r20,14l58,1425r5,25l58,1474r-14,21l24,1508,,1513r,39l24,1557r20,14l58,1591r5,25l58,1641r-14,20l24,1675,,1680r,164l69,1855r60,31l176,1933r31,61l218,2063r4963,l5192,1994r31,-61l5270,1886r60,-31l5400,1844r,-164l5375,1675r-20,-14l5341,1641r-5,-25l5341,1591r14,-20l5375,1557r25,-5l5400,1513r-25,-5l5355,1495r-14,-21l5336,1450r5,-25l5355,1405r20,-14l5400,1386r,-39l5375,1342r-20,-14l5341,1308r-5,-25l5341,1258r14,-20l5375,1225r25,-5l5400,1181r-25,-5l5355,1162r-14,-20l5336,1117r5,-25l5355,1072r20,-14l5400,1053r,-39l5375,1009r-20,-13l5341,975r-5,-24l5341,926r14,-20l5375,892r25,-5l5400,848r-25,-5l5355,829r-14,-20l5336,784r5,-25l5355,739r20,-13l5400,721r,-39l5375,677r-20,-14l5341,643r-5,-25l5341,593r14,-20l5375,559r25,-5l5400,515r-25,-5l5355,497r-14,-21l5336,452r5,-25l5355,407r20,-14l5400,388r,-170l5330,207r-60,-31l5223,129,5192,69,5181,xe" fillcolor="#262262 [3209]" stroked="f">
                        <v:path arrowok="t" o:connecttype="custom" o:connectlocs="131445,43815;43815,131445;15240,249555;40005,287020;15240,323850;15240,354965;40005,392430;15240,429895;15240,461010;40005,497840;15240,535305;15240,566420;40005,603885;15240,640715;15240,671830;40005,709295;15240,746760;15240,777875;40005,814705;15240,852170;15240,883285;40005,920750;15240,957580;15240,988695;40005,1026160;15240,1063625;43815,1177925;131445,1266190;3296920,1266190;3384550,1177925;3413125,1063625;3388360,1026160;3413125,988695;3413125,957580;3388360,920750;3413125,883285;3413125,852170;3388360,814705;3413125,777875;3413125,746760;3388360,709295;3413125,671830;3413125,640715;3388360,603885;3413125,566420;3413125,535305;3388360,497840;3413125,461010;3413125,429895;3388360,392430;3413125,354965;3413125,323850;3388360,287020;3413125,249555;3384550,131445;3296920,43815" o:connectangles="0,0,0,0,0,0,0,0,0,0,0,0,0,0,0,0,0,0,0,0,0,0,0,0,0,0,0,0,0,0,0,0,0,0,0,0,0,0,0,0,0,0,0,0,0,0,0,0,0,0,0,0,0,0,0,0"/>
                      </v:shape>
                      <v:rect id="Rectangle 386" o:spid="_x0000_s1118" alt="Picture placeholder." style="position:absolute;left:2528;top:935;width:22092;height:11296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" stroked="f" strokeweight="1pt">
                        <v:fill r:id="rId10" o:title="Picture placeholder" recolor="t" rotate="t" type="tile"/>
                        <v:imagedata recolortarget="#110f2b [1449]"/>
                      </v:rect>
                      <v:shape id="Freeform 4" o:spid="_x0000_s1119" style="position:absolute;left:29581;top:935;width:127;height:11277;visibility:visible;mso-wrap-style:square;v-text-anchor:top" coordsize="20,177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" path="m,1775l,e" filled="f" strokecolor="#efc01b [3204]" strokeweight="1pt">
                        <v:path arrowok="t" o:connecttype="custom" o:connectlocs="0,1127125;0,0" o:connectangles="0,0"/>
                      </v:shape>
                      <v:shape id="Text Box 9" o:spid="_x0000_s1120" type="#_x0000_t202" style="position:absolute;left:3498;top:1870;width:15659;height:5334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" fillcolor="#3fd8d4 [3206]" stroked="f">
                        <v:textbox inset="0,0,0,0">
                          <w:txbxContent>
                            <w:sdt>
                              <w:sdtPr>
                                <w:tag w:val="EventName"/>
                                <w:id w:val="-2090150374"/>
                                <w:showingPlcHdr/>
                                <w:dataBinding w:prefixMappings="xmlns:ns0='http://purl.org/dc/elements/1.1/' xmlns:ns1='http://schemas.openxmlformats.org/package/2006/metadata/core-properties' " w:xpath="/ns1:coreProperties[1]/ns0:creator[1]" w:storeItemID="{6C3C8BC8-F283-45AE-878A-BAB7291924A1}"/>
                                <w15:appearance w15:val="hidden"/>
                                <w:text/>
                              </w:sdtPr>
                              <w:sdtEndPr/>
                              <w:sdtContent>
                                <w:p w:rsidR="00B53290" w:rsidRDefault="00713653" w:rsidP="00B53290">
                                  <w:pPr>
                                    <w:pStyle w:val="Title"/>
                                  </w:pPr>
                                  <w:r>
                                    <w:t xml:space="preserve">     </w:t>
                                  </w:r>
                                </w:p>
                              </w:sdtContent>
                            </w:sdt>
                            <w:p w:rsidR="00B53290" w:rsidRPr="008C7094" w:rsidRDefault="00B53290" w:rsidP="00B53290">
                              <w:pPr>
                                <w:pStyle w:val="Title"/>
                                <w:rPr>
                                  <w:color w:val="262262" w:themeColor="accent6"/>
                                </w:rPr>
                              </w:pPr>
                            </w:p>
                          </w:txbxContent>
                        </v:textbox>
                      </v:shape>
                      <v:shape id="Text Box 10" o:spid="_x0000_s1121" type="#_x0000_t202" style="position:absolute;left:26844;top:935;width:2102;height:11247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" filled="f" stroked="f">
                        <v:textbox style="layout-flow:vertical;mso-layout-flow-alt:bottom-to-top" inset="0,0,0,0">
                          <w:txbxContent>
                            <w:sdt>
                              <w:sdtPr>
                                <w:alias w:val="Date"/>
                                <w:tag w:val=""/>
                                <w:id w:val="40093776"/>
                                <w:showingPlcHdr/>
                                <w:dataBinding w:prefixMappings="xmlns:ns0='http://schemas.openxmlformats.org/officeDocument/2006/extended-properties' " w:xpath="/ns0:Properties[1]/ns0:Manager[1]" w:storeItemID="{6668398D-A668-4E3E-A5EB-62B293D839F1}"/>
                                <w15:appearance w15:val="hidden"/>
                                <w:text/>
                              </w:sdtPr>
                              <w:sdtEndPr/>
                              <w:sdtContent>
                                <w:p w:rsidR="00B53290" w:rsidRPr="00B53290" w:rsidRDefault="00B53290" w:rsidP="00B53290">
                                  <w:pPr>
                                    <w:pStyle w:val="Subtitle"/>
                                  </w:pPr>
                                  <w:r w:rsidRPr="00B53290">
                                    <w:t>DATE</w:t>
                                  </w:r>
                                </w:p>
                              </w:sdtContent>
                            </w:sdt>
                            <w:p w:rsidR="00B53290" w:rsidRPr="004E6777" w:rsidRDefault="00B53290" w:rsidP="00B53290">
                              <w:pPr>
                                <w:pStyle w:val="Subtitle"/>
                              </w:pPr>
                            </w:p>
                          </w:txbxContent>
                        </v:textbox>
                      </v:shape>
                      <v:shape id="Text Box 11" o:spid="_x0000_s1122" type="#_x0000_t202" style="position:absolute;left:30343;top:935;width:2102;height:11246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" filled="f" stroked="f">
                        <v:textbox style="layout-flow:vertical;mso-layout-flow-alt:bottom-to-top" inset="0,0,0,0">
                          <w:txbxContent>
                            <w:sdt>
                              <w:sdtPr>
                                <w:alias w:val="Time"/>
                                <w:tag w:val=""/>
                                <w:id w:val="-904998870"/>
                                <w:showingPlcHdr/>
                                <w:dataBinding w:prefixMappings="xmlns:ns0='http://purl.org/dc/elements/1.1/' xmlns:ns1='http://schemas.openxmlformats.org/package/2006/metadata/core-properties' " w:xpath="/ns1:coreProperties[1]/ns1:contentStatus[1]" w:storeItemID="{6C3C8BC8-F283-45AE-878A-BAB7291924A1}"/>
                                <w15:appearance w15:val="hidden"/>
                                <w:text/>
                              </w:sdtPr>
                              <w:sdtEndPr/>
                              <w:sdtContent>
                                <w:p w:rsidR="00B53290" w:rsidRPr="00B53290" w:rsidRDefault="00B53290" w:rsidP="00B53290">
                                  <w:pPr>
                                    <w:pStyle w:val="Subtitle"/>
                                  </w:pPr>
                                  <w:r w:rsidRPr="00B53290">
                                    <w:t>TIME</w:t>
                                  </w:r>
                                </w:p>
                              </w:sdtContent>
                            </w:sdt>
                            <w:p w:rsidR="00B53290" w:rsidRDefault="00B53290" w:rsidP="00B53290">
                              <w:pPr>
                                <w:pStyle w:val="Subtitle"/>
                              </w:pPr>
                            </w:p>
                          </w:txbxContent>
                        </v:textbox>
                      </v:shape>
                      <v:shape id="Text Box 9" o:spid="_x0000_s1123" type="#_x0000_t202" style="position:absolute;left:3498;top:8312;width:15659;height:2553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" fillcolor="#3fd8d4 [3206]" stroked="f">
                        <v:textbox inset="0,0,0,0">
                          <w:txbxContent>
                            <w:p w:rsidR="00B53290" w:rsidRPr="008C7094" w:rsidRDefault="00B53290" w:rsidP="00B53290">
                              <w:pPr>
                                <w:pStyle w:val="Title"/>
                                <w:rPr>
                                  <w:color w:val="262262" w:themeColor="accent6"/>
                                </w:rPr>
                              </w:pPr>
                              <w:r w:rsidRPr="008C7094">
                                <w:rPr>
                                  <w:color w:val="262262" w:themeColor="accent6"/>
                                </w:rPr>
                                <w:t>TICKET</w:t>
                              </w:r>
                            </w:p>
                          </w:txbxContent>
                        </v:textbox>
                      </v:shape>
                      <v:line id="Straight Connector 392" o:spid="_x0000_s1124" style="position:absolute;visibility:visible;mso-wrap-style:square" from="25596,0" to="25596,12981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" strokecolor="white [3212]" strokeweight="1pt">
                        <v:stroke dashstyle="3 1" joinstyle="miter"/>
                      </v:line>
                      <w10:anchorlock/>
                    </v:group>
                  </w:pict>
                </mc:Fallback>
              </mc:AlternateContent>
            </w:r>
          </w:p>
        </w:tc>
        <w:tc>
          <w:tcPr>
            <w:tcW w:w="5669" w:type="dxa"/>
            <w:vAlign w:val="center"/>
          </w:tcPr>
          <w:p w:rsidR="008C7094" w:rsidRDefault="00B53290" w:rsidP="00B53290">
            <w:pPr>
              <w:jc w:val="center"/>
            </w:pPr>
            <w:r>
              <w:rPr>
                <w:noProof/>
              </w:rPr>
              <mc:AlternateContent>
                <mc:Choice Requires="wpg">
                  <w:drawing>
                    <wp:inline distT="0" distB="0" distL="0" distR="0" wp14:anchorId="52161731" wp14:editId="256DFC40">
                      <wp:extent cx="3429000" cy="1310640"/>
                      <wp:effectExtent l="0" t="0" r="0" b="22860"/>
                      <wp:docPr id="393" name="Group 393">
                        <a:extLst xmlns:a="http://schemas.openxmlformats.org/drawingml/2006/main">
                          <a:ext uri="{C183D7F6-B498-43B3-948B-1728B52AA6E4}">
                            <adec:decorative xmlns:adec="http://schemas.microsoft.com/office/drawing/2017/decorative" val="1"/>
                          </a:ext>
                        </a:extLst>
                      </wp:docPr>
                      <wp:cNvGraphicFramePr/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/>
                            <wpg:grpSpPr>
                              <a:xfrm>
                                <a:off x="0" y="0"/>
                                <a:ext cx="3429000" cy="1310640"/>
                                <a:chOff x="0" y="0"/>
                                <a:chExt cx="3429000" cy="1310640"/>
                              </a:xfrm>
                            </wpg:grpSpPr>
                            <wps:wsp>
                              <wps:cNvPr id="394" name="Freeform 3"/>
                              <wps:cNvSpPr>
                                <a:spLocks/>
                              </wps:cNvSpPr>
                              <wps:spPr bwMode="auto">
                                <a:xfrm>
                                  <a:off x="0" y="0"/>
                                  <a:ext cx="3429000" cy="1310640"/>
                                </a:xfrm>
                                <a:custGeom>
                                  <a:avLst/>
                                  <a:gdLst>
                                    <a:gd name="T0" fmla="*/ 207 w 5400"/>
                                    <a:gd name="T1" fmla="*/ 69 h 2064"/>
                                    <a:gd name="T2" fmla="*/ 69 w 5400"/>
                                    <a:gd name="T3" fmla="*/ 207 h 2064"/>
                                    <a:gd name="T4" fmla="*/ 24 w 5400"/>
                                    <a:gd name="T5" fmla="*/ 393 h 2064"/>
                                    <a:gd name="T6" fmla="*/ 63 w 5400"/>
                                    <a:gd name="T7" fmla="*/ 452 h 2064"/>
                                    <a:gd name="T8" fmla="*/ 24 w 5400"/>
                                    <a:gd name="T9" fmla="*/ 510 h 2064"/>
                                    <a:gd name="T10" fmla="*/ 24 w 5400"/>
                                    <a:gd name="T11" fmla="*/ 559 h 2064"/>
                                    <a:gd name="T12" fmla="*/ 63 w 5400"/>
                                    <a:gd name="T13" fmla="*/ 618 h 2064"/>
                                    <a:gd name="T14" fmla="*/ 24 w 5400"/>
                                    <a:gd name="T15" fmla="*/ 677 h 2064"/>
                                    <a:gd name="T16" fmla="*/ 24 w 5400"/>
                                    <a:gd name="T17" fmla="*/ 726 h 2064"/>
                                    <a:gd name="T18" fmla="*/ 63 w 5400"/>
                                    <a:gd name="T19" fmla="*/ 784 h 2064"/>
                                    <a:gd name="T20" fmla="*/ 24 w 5400"/>
                                    <a:gd name="T21" fmla="*/ 843 h 2064"/>
                                    <a:gd name="T22" fmla="*/ 24 w 5400"/>
                                    <a:gd name="T23" fmla="*/ 892 h 2064"/>
                                    <a:gd name="T24" fmla="*/ 63 w 5400"/>
                                    <a:gd name="T25" fmla="*/ 951 h 2064"/>
                                    <a:gd name="T26" fmla="*/ 24 w 5400"/>
                                    <a:gd name="T27" fmla="*/ 1009 h 2064"/>
                                    <a:gd name="T28" fmla="*/ 24 w 5400"/>
                                    <a:gd name="T29" fmla="*/ 1058 h 2064"/>
                                    <a:gd name="T30" fmla="*/ 63 w 5400"/>
                                    <a:gd name="T31" fmla="*/ 1117 h 2064"/>
                                    <a:gd name="T32" fmla="*/ 24 w 5400"/>
                                    <a:gd name="T33" fmla="*/ 1176 h 2064"/>
                                    <a:gd name="T34" fmla="*/ 24 w 5400"/>
                                    <a:gd name="T35" fmla="*/ 1225 h 2064"/>
                                    <a:gd name="T36" fmla="*/ 63 w 5400"/>
                                    <a:gd name="T37" fmla="*/ 1283 h 2064"/>
                                    <a:gd name="T38" fmla="*/ 24 w 5400"/>
                                    <a:gd name="T39" fmla="*/ 1342 h 2064"/>
                                    <a:gd name="T40" fmla="*/ 24 w 5400"/>
                                    <a:gd name="T41" fmla="*/ 1391 h 2064"/>
                                    <a:gd name="T42" fmla="*/ 63 w 5400"/>
                                    <a:gd name="T43" fmla="*/ 1450 h 2064"/>
                                    <a:gd name="T44" fmla="*/ 24 w 5400"/>
                                    <a:gd name="T45" fmla="*/ 1508 h 2064"/>
                                    <a:gd name="T46" fmla="*/ 24 w 5400"/>
                                    <a:gd name="T47" fmla="*/ 1557 h 2064"/>
                                    <a:gd name="T48" fmla="*/ 63 w 5400"/>
                                    <a:gd name="T49" fmla="*/ 1616 h 2064"/>
                                    <a:gd name="T50" fmla="*/ 24 w 5400"/>
                                    <a:gd name="T51" fmla="*/ 1675 h 2064"/>
                                    <a:gd name="T52" fmla="*/ 69 w 5400"/>
                                    <a:gd name="T53" fmla="*/ 1855 h 2064"/>
                                    <a:gd name="T54" fmla="*/ 207 w 5400"/>
                                    <a:gd name="T55" fmla="*/ 1994 h 2064"/>
                                    <a:gd name="T56" fmla="*/ 5192 w 5400"/>
                                    <a:gd name="T57" fmla="*/ 1994 h 2064"/>
                                    <a:gd name="T58" fmla="*/ 5330 w 5400"/>
                                    <a:gd name="T59" fmla="*/ 1855 h 2064"/>
                                    <a:gd name="T60" fmla="*/ 5375 w 5400"/>
                                    <a:gd name="T61" fmla="*/ 1675 h 2064"/>
                                    <a:gd name="T62" fmla="*/ 5336 w 5400"/>
                                    <a:gd name="T63" fmla="*/ 1616 h 2064"/>
                                    <a:gd name="T64" fmla="*/ 5375 w 5400"/>
                                    <a:gd name="T65" fmla="*/ 1557 h 2064"/>
                                    <a:gd name="T66" fmla="*/ 5375 w 5400"/>
                                    <a:gd name="T67" fmla="*/ 1508 h 2064"/>
                                    <a:gd name="T68" fmla="*/ 5336 w 5400"/>
                                    <a:gd name="T69" fmla="*/ 1450 h 2064"/>
                                    <a:gd name="T70" fmla="*/ 5375 w 5400"/>
                                    <a:gd name="T71" fmla="*/ 1391 h 2064"/>
                                    <a:gd name="T72" fmla="*/ 5375 w 5400"/>
                                    <a:gd name="T73" fmla="*/ 1342 h 2064"/>
                                    <a:gd name="T74" fmla="*/ 5336 w 5400"/>
                                    <a:gd name="T75" fmla="*/ 1283 h 2064"/>
                                    <a:gd name="T76" fmla="*/ 5375 w 5400"/>
                                    <a:gd name="T77" fmla="*/ 1225 h 2064"/>
                                    <a:gd name="T78" fmla="*/ 5375 w 5400"/>
                                    <a:gd name="T79" fmla="*/ 1176 h 2064"/>
                                    <a:gd name="T80" fmla="*/ 5336 w 5400"/>
                                    <a:gd name="T81" fmla="*/ 1117 h 2064"/>
                                    <a:gd name="T82" fmla="*/ 5375 w 5400"/>
                                    <a:gd name="T83" fmla="*/ 1058 h 2064"/>
                                    <a:gd name="T84" fmla="*/ 5375 w 5400"/>
                                    <a:gd name="T85" fmla="*/ 1009 h 2064"/>
                                    <a:gd name="T86" fmla="*/ 5336 w 5400"/>
                                    <a:gd name="T87" fmla="*/ 951 h 2064"/>
                                    <a:gd name="T88" fmla="*/ 5375 w 5400"/>
                                    <a:gd name="T89" fmla="*/ 892 h 2064"/>
                                    <a:gd name="T90" fmla="*/ 5375 w 5400"/>
                                    <a:gd name="T91" fmla="*/ 843 h 2064"/>
                                    <a:gd name="T92" fmla="*/ 5336 w 5400"/>
                                    <a:gd name="T93" fmla="*/ 784 h 2064"/>
                                    <a:gd name="T94" fmla="*/ 5375 w 5400"/>
                                    <a:gd name="T95" fmla="*/ 726 h 2064"/>
                                    <a:gd name="T96" fmla="*/ 5375 w 5400"/>
                                    <a:gd name="T97" fmla="*/ 677 h 2064"/>
                                    <a:gd name="T98" fmla="*/ 5336 w 5400"/>
                                    <a:gd name="T99" fmla="*/ 618 h 2064"/>
                                    <a:gd name="T100" fmla="*/ 5375 w 5400"/>
                                    <a:gd name="T101" fmla="*/ 559 h 2064"/>
                                    <a:gd name="T102" fmla="*/ 5375 w 5400"/>
                                    <a:gd name="T103" fmla="*/ 510 h 2064"/>
                                    <a:gd name="T104" fmla="*/ 5336 w 5400"/>
                                    <a:gd name="T105" fmla="*/ 452 h 2064"/>
                                    <a:gd name="T106" fmla="*/ 5375 w 5400"/>
                                    <a:gd name="T107" fmla="*/ 393 h 2064"/>
                                    <a:gd name="T108" fmla="*/ 5330 w 5400"/>
                                    <a:gd name="T109" fmla="*/ 207 h 2064"/>
                                    <a:gd name="T110" fmla="*/ 5192 w 5400"/>
                                    <a:gd name="T111" fmla="*/ 69 h 2064"/>
                                  </a:gdLst>
                                  <a:ahLst/>
                                  <a:cxnLst>
                                    <a:cxn ang="0">
                                      <a:pos x="T0" y="T1"/>
                                    </a:cxn>
                                    <a:cxn ang="0">
                                      <a:pos x="T2" y="T3"/>
                                    </a:cxn>
                                    <a:cxn ang="0">
                                      <a:pos x="T4" y="T5"/>
                                    </a:cxn>
                                    <a:cxn ang="0">
                                      <a:pos x="T6" y="T7"/>
                                    </a:cxn>
                                    <a:cxn ang="0">
                                      <a:pos x="T8" y="T9"/>
                                    </a:cxn>
                                    <a:cxn ang="0">
                                      <a:pos x="T10" y="T11"/>
                                    </a:cxn>
                                    <a:cxn ang="0">
                                      <a:pos x="T12" y="T13"/>
                                    </a:cxn>
                                    <a:cxn ang="0">
                                      <a:pos x="T14" y="T15"/>
                                    </a:cxn>
                                    <a:cxn ang="0">
                                      <a:pos x="T16" y="T17"/>
                                    </a:cxn>
                                    <a:cxn ang="0">
                                      <a:pos x="T18" y="T19"/>
                                    </a:cxn>
                                    <a:cxn ang="0">
                                      <a:pos x="T20" y="T21"/>
                                    </a:cxn>
                                    <a:cxn ang="0">
                                      <a:pos x="T22" y="T23"/>
                                    </a:cxn>
                                    <a:cxn ang="0">
                                      <a:pos x="T24" y="T25"/>
                                    </a:cxn>
                                    <a:cxn ang="0">
                                      <a:pos x="T26" y="T27"/>
                                    </a:cxn>
                                    <a:cxn ang="0">
                                      <a:pos x="T28" y="T29"/>
                                    </a:cxn>
                                    <a:cxn ang="0">
                                      <a:pos x="T30" y="T31"/>
                                    </a:cxn>
                                    <a:cxn ang="0">
                                      <a:pos x="T32" y="T33"/>
                                    </a:cxn>
                                    <a:cxn ang="0">
                                      <a:pos x="T34" y="T35"/>
                                    </a:cxn>
                                    <a:cxn ang="0">
                                      <a:pos x="T36" y="T37"/>
                                    </a:cxn>
                                    <a:cxn ang="0">
                                      <a:pos x="T38" y="T39"/>
                                    </a:cxn>
                                    <a:cxn ang="0">
                                      <a:pos x="T40" y="T41"/>
                                    </a:cxn>
                                    <a:cxn ang="0">
                                      <a:pos x="T42" y="T43"/>
                                    </a:cxn>
                                    <a:cxn ang="0">
                                      <a:pos x="T44" y="T45"/>
                                    </a:cxn>
                                    <a:cxn ang="0">
                                      <a:pos x="T46" y="T47"/>
                                    </a:cxn>
                                    <a:cxn ang="0">
                                      <a:pos x="T48" y="T49"/>
                                    </a:cxn>
                                    <a:cxn ang="0">
                                      <a:pos x="T50" y="T51"/>
                                    </a:cxn>
                                    <a:cxn ang="0">
                                      <a:pos x="T52" y="T53"/>
                                    </a:cxn>
                                    <a:cxn ang="0">
                                      <a:pos x="T54" y="T55"/>
                                    </a:cxn>
                                    <a:cxn ang="0">
                                      <a:pos x="T56" y="T57"/>
                                    </a:cxn>
                                    <a:cxn ang="0">
                                      <a:pos x="T58" y="T59"/>
                                    </a:cxn>
                                    <a:cxn ang="0">
                                      <a:pos x="T60" y="T61"/>
                                    </a:cxn>
                                    <a:cxn ang="0">
                                      <a:pos x="T62" y="T63"/>
                                    </a:cxn>
                                    <a:cxn ang="0">
                                      <a:pos x="T64" y="T65"/>
                                    </a:cxn>
                                    <a:cxn ang="0">
                                      <a:pos x="T66" y="T67"/>
                                    </a:cxn>
                                    <a:cxn ang="0">
                                      <a:pos x="T68" y="T69"/>
                                    </a:cxn>
                                    <a:cxn ang="0">
                                      <a:pos x="T70" y="T71"/>
                                    </a:cxn>
                                    <a:cxn ang="0">
                                      <a:pos x="T72" y="T73"/>
                                    </a:cxn>
                                    <a:cxn ang="0">
                                      <a:pos x="T74" y="T75"/>
                                    </a:cxn>
                                    <a:cxn ang="0">
                                      <a:pos x="T76" y="T77"/>
                                    </a:cxn>
                                    <a:cxn ang="0">
                                      <a:pos x="T78" y="T79"/>
                                    </a:cxn>
                                    <a:cxn ang="0">
                                      <a:pos x="T80" y="T81"/>
                                    </a:cxn>
                                    <a:cxn ang="0">
                                      <a:pos x="T82" y="T83"/>
                                    </a:cxn>
                                    <a:cxn ang="0">
                                      <a:pos x="T84" y="T85"/>
                                    </a:cxn>
                                    <a:cxn ang="0">
                                      <a:pos x="T86" y="T87"/>
                                    </a:cxn>
                                    <a:cxn ang="0">
                                      <a:pos x="T88" y="T89"/>
                                    </a:cxn>
                                    <a:cxn ang="0">
                                      <a:pos x="T90" y="T91"/>
                                    </a:cxn>
                                    <a:cxn ang="0">
                                      <a:pos x="T92" y="T93"/>
                                    </a:cxn>
                                    <a:cxn ang="0">
                                      <a:pos x="T94" y="T95"/>
                                    </a:cxn>
                                    <a:cxn ang="0">
                                      <a:pos x="T96" y="T97"/>
                                    </a:cxn>
                                    <a:cxn ang="0">
                                      <a:pos x="T98" y="T99"/>
                                    </a:cxn>
                                    <a:cxn ang="0">
                                      <a:pos x="T100" y="T101"/>
                                    </a:cxn>
                                    <a:cxn ang="0">
                                      <a:pos x="T102" y="T103"/>
                                    </a:cxn>
                                    <a:cxn ang="0">
                                      <a:pos x="T104" y="T105"/>
                                    </a:cxn>
                                    <a:cxn ang="0">
                                      <a:pos x="T106" y="T107"/>
                                    </a:cxn>
                                    <a:cxn ang="0">
                                      <a:pos x="T108" y="T109"/>
                                    </a:cxn>
                                    <a:cxn ang="0">
                                      <a:pos x="T110" y="T111"/>
                                    </a:cxn>
                                  </a:cxnLst>
                                  <a:rect l="0" t="0" r="r" b="b"/>
                                  <a:pathLst>
                                    <a:path w="5400" h="2064">
                                      <a:moveTo>
                                        <a:pt x="5181" y="0"/>
                                      </a:moveTo>
                                      <a:lnTo>
                                        <a:pt x="218" y="0"/>
                                      </a:lnTo>
                                      <a:lnTo>
                                        <a:pt x="207" y="69"/>
                                      </a:lnTo>
                                      <a:lnTo>
                                        <a:pt x="176" y="129"/>
                                      </a:lnTo>
                                      <a:lnTo>
                                        <a:pt x="129" y="176"/>
                                      </a:lnTo>
                                      <a:lnTo>
                                        <a:pt x="69" y="207"/>
                                      </a:lnTo>
                                      <a:lnTo>
                                        <a:pt x="0" y="218"/>
                                      </a:lnTo>
                                      <a:lnTo>
                                        <a:pt x="0" y="388"/>
                                      </a:lnTo>
                                      <a:lnTo>
                                        <a:pt x="24" y="393"/>
                                      </a:lnTo>
                                      <a:lnTo>
                                        <a:pt x="44" y="407"/>
                                      </a:lnTo>
                                      <a:lnTo>
                                        <a:pt x="58" y="427"/>
                                      </a:lnTo>
                                      <a:lnTo>
                                        <a:pt x="63" y="452"/>
                                      </a:lnTo>
                                      <a:lnTo>
                                        <a:pt x="58" y="476"/>
                                      </a:lnTo>
                                      <a:lnTo>
                                        <a:pt x="44" y="497"/>
                                      </a:lnTo>
                                      <a:lnTo>
                                        <a:pt x="24" y="510"/>
                                      </a:lnTo>
                                      <a:lnTo>
                                        <a:pt x="0" y="515"/>
                                      </a:lnTo>
                                      <a:lnTo>
                                        <a:pt x="0" y="554"/>
                                      </a:lnTo>
                                      <a:lnTo>
                                        <a:pt x="24" y="559"/>
                                      </a:lnTo>
                                      <a:lnTo>
                                        <a:pt x="44" y="573"/>
                                      </a:lnTo>
                                      <a:lnTo>
                                        <a:pt x="58" y="593"/>
                                      </a:lnTo>
                                      <a:lnTo>
                                        <a:pt x="63" y="618"/>
                                      </a:lnTo>
                                      <a:lnTo>
                                        <a:pt x="58" y="643"/>
                                      </a:lnTo>
                                      <a:lnTo>
                                        <a:pt x="44" y="663"/>
                                      </a:lnTo>
                                      <a:lnTo>
                                        <a:pt x="24" y="677"/>
                                      </a:lnTo>
                                      <a:lnTo>
                                        <a:pt x="0" y="682"/>
                                      </a:lnTo>
                                      <a:lnTo>
                                        <a:pt x="0" y="721"/>
                                      </a:lnTo>
                                      <a:lnTo>
                                        <a:pt x="24" y="726"/>
                                      </a:lnTo>
                                      <a:lnTo>
                                        <a:pt x="44" y="739"/>
                                      </a:lnTo>
                                      <a:lnTo>
                                        <a:pt x="58" y="759"/>
                                      </a:lnTo>
                                      <a:lnTo>
                                        <a:pt x="63" y="784"/>
                                      </a:lnTo>
                                      <a:lnTo>
                                        <a:pt x="58" y="809"/>
                                      </a:lnTo>
                                      <a:lnTo>
                                        <a:pt x="44" y="829"/>
                                      </a:lnTo>
                                      <a:lnTo>
                                        <a:pt x="24" y="843"/>
                                      </a:lnTo>
                                      <a:lnTo>
                                        <a:pt x="0" y="848"/>
                                      </a:lnTo>
                                      <a:lnTo>
                                        <a:pt x="0" y="887"/>
                                      </a:lnTo>
                                      <a:lnTo>
                                        <a:pt x="24" y="892"/>
                                      </a:lnTo>
                                      <a:lnTo>
                                        <a:pt x="44" y="906"/>
                                      </a:lnTo>
                                      <a:lnTo>
                                        <a:pt x="58" y="926"/>
                                      </a:lnTo>
                                      <a:lnTo>
                                        <a:pt x="63" y="951"/>
                                      </a:lnTo>
                                      <a:lnTo>
                                        <a:pt x="58" y="975"/>
                                      </a:lnTo>
                                      <a:lnTo>
                                        <a:pt x="44" y="996"/>
                                      </a:lnTo>
                                      <a:lnTo>
                                        <a:pt x="24" y="1009"/>
                                      </a:lnTo>
                                      <a:lnTo>
                                        <a:pt x="0" y="1014"/>
                                      </a:lnTo>
                                      <a:lnTo>
                                        <a:pt x="0" y="1053"/>
                                      </a:lnTo>
                                      <a:lnTo>
                                        <a:pt x="24" y="1058"/>
                                      </a:lnTo>
                                      <a:lnTo>
                                        <a:pt x="44" y="1072"/>
                                      </a:lnTo>
                                      <a:lnTo>
                                        <a:pt x="58" y="1092"/>
                                      </a:lnTo>
                                      <a:lnTo>
                                        <a:pt x="63" y="1117"/>
                                      </a:lnTo>
                                      <a:lnTo>
                                        <a:pt x="58" y="1142"/>
                                      </a:lnTo>
                                      <a:lnTo>
                                        <a:pt x="44" y="1162"/>
                                      </a:lnTo>
                                      <a:lnTo>
                                        <a:pt x="24" y="1176"/>
                                      </a:lnTo>
                                      <a:lnTo>
                                        <a:pt x="0" y="1181"/>
                                      </a:lnTo>
                                      <a:lnTo>
                                        <a:pt x="0" y="1220"/>
                                      </a:lnTo>
                                      <a:lnTo>
                                        <a:pt x="24" y="1225"/>
                                      </a:lnTo>
                                      <a:lnTo>
                                        <a:pt x="44" y="1238"/>
                                      </a:lnTo>
                                      <a:lnTo>
                                        <a:pt x="58" y="1258"/>
                                      </a:lnTo>
                                      <a:lnTo>
                                        <a:pt x="63" y="1283"/>
                                      </a:lnTo>
                                      <a:lnTo>
                                        <a:pt x="58" y="1308"/>
                                      </a:lnTo>
                                      <a:lnTo>
                                        <a:pt x="44" y="1328"/>
                                      </a:lnTo>
                                      <a:lnTo>
                                        <a:pt x="24" y="1342"/>
                                      </a:lnTo>
                                      <a:lnTo>
                                        <a:pt x="0" y="1347"/>
                                      </a:lnTo>
                                      <a:lnTo>
                                        <a:pt x="0" y="1386"/>
                                      </a:lnTo>
                                      <a:lnTo>
                                        <a:pt x="24" y="1391"/>
                                      </a:lnTo>
                                      <a:lnTo>
                                        <a:pt x="44" y="1405"/>
                                      </a:lnTo>
                                      <a:lnTo>
                                        <a:pt x="58" y="1425"/>
                                      </a:lnTo>
                                      <a:lnTo>
                                        <a:pt x="63" y="1450"/>
                                      </a:lnTo>
                                      <a:lnTo>
                                        <a:pt x="58" y="1474"/>
                                      </a:lnTo>
                                      <a:lnTo>
                                        <a:pt x="44" y="1495"/>
                                      </a:lnTo>
                                      <a:lnTo>
                                        <a:pt x="24" y="1508"/>
                                      </a:lnTo>
                                      <a:lnTo>
                                        <a:pt x="0" y="1513"/>
                                      </a:lnTo>
                                      <a:lnTo>
                                        <a:pt x="0" y="1552"/>
                                      </a:lnTo>
                                      <a:lnTo>
                                        <a:pt x="24" y="1557"/>
                                      </a:lnTo>
                                      <a:lnTo>
                                        <a:pt x="44" y="1571"/>
                                      </a:lnTo>
                                      <a:lnTo>
                                        <a:pt x="58" y="1591"/>
                                      </a:lnTo>
                                      <a:lnTo>
                                        <a:pt x="63" y="1616"/>
                                      </a:lnTo>
                                      <a:lnTo>
                                        <a:pt x="58" y="1641"/>
                                      </a:lnTo>
                                      <a:lnTo>
                                        <a:pt x="44" y="1661"/>
                                      </a:lnTo>
                                      <a:lnTo>
                                        <a:pt x="24" y="1675"/>
                                      </a:lnTo>
                                      <a:lnTo>
                                        <a:pt x="0" y="1680"/>
                                      </a:lnTo>
                                      <a:lnTo>
                                        <a:pt x="0" y="1844"/>
                                      </a:lnTo>
                                      <a:lnTo>
                                        <a:pt x="69" y="1855"/>
                                      </a:lnTo>
                                      <a:lnTo>
                                        <a:pt x="129" y="1886"/>
                                      </a:lnTo>
                                      <a:lnTo>
                                        <a:pt x="176" y="1933"/>
                                      </a:lnTo>
                                      <a:lnTo>
                                        <a:pt x="207" y="1994"/>
                                      </a:lnTo>
                                      <a:lnTo>
                                        <a:pt x="218" y="2063"/>
                                      </a:lnTo>
                                      <a:lnTo>
                                        <a:pt x="5181" y="2063"/>
                                      </a:lnTo>
                                      <a:lnTo>
                                        <a:pt x="5192" y="1994"/>
                                      </a:lnTo>
                                      <a:lnTo>
                                        <a:pt x="5223" y="1933"/>
                                      </a:lnTo>
                                      <a:lnTo>
                                        <a:pt x="5270" y="1886"/>
                                      </a:lnTo>
                                      <a:lnTo>
                                        <a:pt x="5330" y="1855"/>
                                      </a:lnTo>
                                      <a:lnTo>
                                        <a:pt x="5400" y="1844"/>
                                      </a:lnTo>
                                      <a:lnTo>
                                        <a:pt x="5400" y="1680"/>
                                      </a:lnTo>
                                      <a:lnTo>
                                        <a:pt x="5375" y="1675"/>
                                      </a:lnTo>
                                      <a:lnTo>
                                        <a:pt x="5355" y="1661"/>
                                      </a:lnTo>
                                      <a:lnTo>
                                        <a:pt x="5341" y="1641"/>
                                      </a:lnTo>
                                      <a:lnTo>
                                        <a:pt x="5336" y="1616"/>
                                      </a:lnTo>
                                      <a:lnTo>
                                        <a:pt x="5341" y="1591"/>
                                      </a:lnTo>
                                      <a:lnTo>
                                        <a:pt x="5355" y="1571"/>
                                      </a:lnTo>
                                      <a:lnTo>
                                        <a:pt x="5375" y="1557"/>
                                      </a:lnTo>
                                      <a:lnTo>
                                        <a:pt x="5400" y="1552"/>
                                      </a:lnTo>
                                      <a:lnTo>
                                        <a:pt x="5400" y="1513"/>
                                      </a:lnTo>
                                      <a:lnTo>
                                        <a:pt x="5375" y="1508"/>
                                      </a:lnTo>
                                      <a:lnTo>
                                        <a:pt x="5355" y="1495"/>
                                      </a:lnTo>
                                      <a:lnTo>
                                        <a:pt x="5341" y="1474"/>
                                      </a:lnTo>
                                      <a:lnTo>
                                        <a:pt x="5336" y="1450"/>
                                      </a:lnTo>
                                      <a:lnTo>
                                        <a:pt x="5341" y="1425"/>
                                      </a:lnTo>
                                      <a:lnTo>
                                        <a:pt x="5355" y="1405"/>
                                      </a:lnTo>
                                      <a:lnTo>
                                        <a:pt x="5375" y="1391"/>
                                      </a:lnTo>
                                      <a:lnTo>
                                        <a:pt x="5400" y="1386"/>
                                      </a:lnTo>
                                      <a:lnTo>
                                        <a:pt x="5400" y="1347"/>
                                      </a:lnTo>
                                      <a:lnTo>
                                        <a:pt x="5375" y="1342"/>
                                      </a:lnTo>
                                      <a:lnTo>
                                        <a:pt x="5355" y="1328"/>
                                      </a:lnTo>
                                      <a:lnTo>
                                        <a:pt x="5341" y="1308"/>
                                      </a:lnTo>
                                      <a:lnTo>
                                        <a:pt x="5336" y="1283"/>
                                      </a:lnTo>
                                      <a:lnTo>
                                        <a:pt x="5341" y="1258"/>
                                      </a:lnTo>
                                      <a:lnTo>
                                        <a:pt x="5355" y="1238"/>
                                      </a:lnTo>
                                      <a:lnTo>
                                        <a:pt x="5375" y="1225"/>
                                      </a:lnTo>
                                      <a:lnTo>
                                        <a:pt x="5400" y="1220"/>
                                      </a:lnTo>
                                      <a:lnTo>
                                        <a:pt x="5400" y="1181"/>
                                      </a:lnTo>
                                      <a:lnTo>
                                        <a:pt x="5375" y="1176"/>
                                      </a:lnTo>
                                      <a:lnTo>
                                        <a:pt x="5355" y="1162"/>
                                      </a:lnTo>
                                      <a:lnTo>
                                        <a:pt x="5341" y="1142"/>
                                      </a:lnTo>
                                      <a:lnTo>
                                        <a:pt x="5336" y="1117"/>
                                      </a:lnTo>
                                      <a:lnTo>
                                        <a:pt x="5341" y="1092"/>
                                      </a:lnTo>
                                      <a:lnTo>
                                        <a:pt x="5355" y="1072"/>
                                      </a:lnTo>
                                      <a:lnTo>
                                        <a:pt x="5375" y="1058"/>
                                      </a:lnTo>
                                      <a:lnTo>
                                        <a:pt x="5400" y="1053"/>
                                      </a:lnTo>
                                      <a:lnTo>
                                        <a:pt x="5400" y="1014"/>
                                      </a:lnTo>
                                      <a:lnTo>
                                        <a:pt x="5375" y="1009"/>
                                      </a:lnTo>
                                      <a:lnTo>
                                        <a:pt x="5355" y="996"/>
                                      </a:lnTo>
                                      <a:lnTo>
                                        <a:pt x="5341" y="975"/>
                                      </a:lnTo>
                                      <a:lnTo>
                                        <a:pt x="5336" y="951"/>
                                      </a:lnTo>
                                      <a:lnTo>
                                        <a:pt x="5341" y="926"/>
                                      </a:lnTo>
                                      <a:lnTo>
                                        <a:pt x="5355" y="906"/>
                                      </a:lnTo>
                                      <a:lnTo>
                                        <a:pt x="5375" y="892"/>
                                      </a:lnTo>
                                      <a:lnTo>
                                        <a:pt x="5400" y="887"/>
                                      </a:lnTo>
                                      <a:lnTo>
                                        <a:pt x="5400" y="848"/>
                                      </a:lnTo>
                                      <a:lnTo>
                                        <a:pt x="5375" y="843"/>
                                      </a:lnTo>
                                      <a:lnTo>
                                        <a:pt x="5355" y="829"/>
                                      </a:lnTo>
                                      <a:lnTo>
                                        <a:pt x="5341" y="809"/>
                                      </a:lnTo>
                                      <a:lnTo>
                                        <a:pt x="5336" y="784"/>
                                      </a:lnTo>
                                      <a:lnTo>
                                        <a:pt x="5341" y="759"/>
                                      </a:lnTo>
                                      <a:lnTo>
                                        <a:pt x="5355" y="739"/>
                                      </a:lnTo>
                                      <a:lnTo>
                                        <a:pt x="5375" y="726"/>
                                      </a:lnTo>
                                      <a:lnTo>
                                        <a:pt x="5400" y="721"/>
                                      </a:lnTo>
                                      <a:lnTo>
                                        <a:pt x="5400" y="682"/>
                                      </a:lnTo>
                                      <a:lnTo>
                                        <a:pt x="5375" y="677"/>
                                      </a:lnTo>
                                      <a:lnTo>
                                        <a:pt x="5355" y="663"/>
                                      </a:lnTo>
                                      <a:lnTo>
                                        <a:pt x="5341" y="643"/>
                                      </a:lnTo>
                                      <a:lnTo>
                                        <a:pt x="5336" y="618"/>
                                      </a:lnTo>
                                      <a:lnTo>
                                        <a:pt x="5341" y="593"/>
                                      </a:lnTo>
                                      <a:lnTo>
                                        <a:pt x="5355" y="573"/>
                                      </a:lnTo>
                                      <a:lnTo>
                                        <a:pt x="5375" y="559"/>
                                      </a:lnTo>
                                      <a:lnTo>
                                        <a:pt x="5400" y="554"/>
                                      </a:lnTo>
                                      <a:lnTo>
                                        <a:pt x="5400" y="515"/>
                                      </a:lnTo>
                                      <a:lnTo>
                                        <a:pt x="5375" y="510"/>
                                      </a:lnTo>
                                      <a:lnTo>
                                        <a:pt x="5355" y="497"/>
                                      </a:lnTo>
                                      <a:lnTo>
                                        <a:pt x="5341" y="476"/>
                                      </a:lnTo>
                                      <a:lnTo>
                                        <a:pt x="5336" y="452"/>
                                      </a:lnTo>
                                      <a:lnTo>
                                        <a:pt x="5341" y="427"/>
                                      </a:lnTo>
                                      <a:lnTo>
                                        <a:pt x="5355" y="407"/>
                                      </a:lnTo>
                                      <a:lnTo>
                                        <a:pt x="5375" y="393"/>
                                      </a:lnTo>
                                      <a:lnTo>
                                        <a:pt x="5400" y="388"/>
                                      </a:lnTo>
                                      <a:lnTo>
                                        <a:pt x="5400" y="218"/>
                                      </a:lnTo>
                                      <a:lnTo>
                                        <a:pt x="5330" y="207"/>
                                      </a:lnTo>
                                      <a:lnTo>
                                        <a:pt x="5270" y="176"/>
                                      </a:lnTo>
                                      <a:lnTo>
                                        <a:pt x="5223" y="129"/>
                                      </a:lnTo>
                                      <a:lnTo>
                                        <a:pt x="5192" y="69"/>
                                      </a:lnTo>
                                      <a:lnTo>
                                        <a:pt x="5181" y="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chemeClr val="accent6"/>
                                </a:solidFill>
                                <a:ln>
                                  <a:noFill/>
                                </a:ln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395" name="Rectangle 395" descr="Picture placeholder."/>
                              <wps:cNvSpPr/>
                              <wps:spPr>
                                <a:xfrm>
                                  <a:off x="252845" y="93518"/>
                                  <a:ext cx="2209165" cy="1129665"/>
                                </a:xfrm>
                                <a:prstGeom prst="rect">
                                  <a:avLst/>
                                </a:prstGeom>
                                <a:blipFill dpi="0" rotWithShape="1">
                                  <a:blip r:embed="rId9" cstate="email">
                                    <a:duotone>
                                      <a:schemeClr val="accent6">
                                        <a:shade val="45000"/>
                                        <a:satMod val="135000"/>
                                      </a:schemeClr>
                                      <a:prstClr val="white"/>
                                    </a:duotone>
                                    <a:extLst>
                                      <a:ext uri="{28A0092B-C50C-407E-A947-70E740481C1C}">
                                        <a14:useLocalDpi xmlns:a14="http://schemas.microsoft.com/office/drawing/2010/main"/>
                                      </a:ext>
                                    </a:extLst>
                                  </a:blip>
                                  <a:srcRect/>
                                  <a:tile tx="0" ty="0" sx="100000" sy="100000" flip="none" algn="tl"/>
                                </a:blipFill>
                                <a:ln>
                                  <a:noFill/>
                                </a:ln>
                              </wps:spPr>
                              <wps:style>
                                <a:lnRef idx="2">
                                  <a:schemeClr val="accent1">
                                    <a:shade val="50000"/>
                                  </a:schemeClr>
                                </a:lnRef>
                                <a:fillRef idx="1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lt1"/>
                                </a:fontRef>
                              </wps:style>
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  <wps:wsp>
                              <wps:cNvPr id="396" name="Freeform 4"/>
                              <wps:cNvSpPr>
                                <a:spLocks/>
                              </wps:cNvSpPr>
                              <wps:spPr bwMode="auto">
                                <a:xfrm>
                                  <a:off x="2958117" y="93518"/>
                                  <a:ext cx="12700" cy="1127760"/>
                                </a:xfrm>
                                <a:custGeom>
                                  <a:avLst/>
                                  <a:gdLst>
                                    <a:gd name="T0" fmla="*/ 0 w 20"/>
                                    <a:gd name="T1" fmla="*/ 1775 h 1776"/>
                                    <a:gd name="T2" fmla="*/ 0 w 20"/>
                                    <a:gd name="T3" fmla="*/ 0 h 1776"/>
                                  </a:gdLst>
                                  <a:ahLst/>
                                  <a:cxnLst>
                                    <a:cxn ang="0">
                                      <a:pos x="T0" y="T1"/>
                                    </a:cxn>
                                    <a:cxn ang="0">
                                      <a:pos x="T2" y="T3"/>
                                    </a:cxn>
                                  </a:cxnLst>
                                  <a:rect l="0" t="0" r="r" b="b"/>
                                  <a:pathLst>
                                    <a:path w="20" h="1776">
                                      <a:moveTo>
                                        <a:pt x="0" y="1775"/>
                                      </a:moveTo>
                                      <a:lnTo>
                                        <a:pt x="0" y="0"/>
                                      </a:lnTo>
                                    </a:path>
                                  </a:pathLst>
                                </a:custGeom>
                                <a:noFill/>
                                <a:ln w="12700">
                                  <a:solidFill>
                                    <a:schemeClr val="accent1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solidFill>
                                        <a:srgbClr val="FFFFFF"/>
                                      </a:solidFill>
                                    </a14:hiddenFill>
                                  </a:ext>
                                </a:extLst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397" name="Text Box 9"/>
                              <wps:cNvSpPr txBox="1">
                                <a:spLocks noChangeArrowheads="1"/>
                              </wps:cNvSpPr>
                              <wps:spPr bwMode="auto">
                                <a:xfrm>
                                  <a:off x="349827" y="187036"/>
                                  <a:ext cx="1565910" cy="533400"/>
                                </a:xfrm>
                                <a:prstGeom prst="rect">
                                  <a:avLst/>
                                </a:prstGeom>
                                <a:solidFill>
                                  <a:schemeClr val="accent3"/>
                                </a:solidFill>
                                <a:ln>
                                  <a:noFill/>
                                </a:ln>
                              </wps:spPr>
                              <wps:txbx>
                                <w:txbxContent>
                                  <w:sdt>
                                    <w:sdtPr>
                                      <w:tag w:val="EventName"/>
                                      <w:id w:val="-999499226"/>
                                      <w:showingPlcHdr/>
                                      <w:dataBinding w:prefixMappings="xmlns:ns0='http://purl.org/dc/elements/1.1/' xmlns:ns1='http://schemas.openxmlformats.org/package/2006/metadata/core-properties' " w:xpath="/ns1:coreProperties[1]/ns0:creator[1]" w:storeItemID="{6C3C8BC8-F283-45AE-878A-BAB7291924A1}"/>
                                      <w15:appearance w15:val="hidden"/>
                                      <w:text/>
                                    </w:sdtPr>
                                    <w:sdtEndPr/>
                                    <w:sdtContent>
                                      <w:p w:rsidR="00B53290" w:rsidRDefault="00713653" w:rsidP="00B53290">
                                        <w:pPr>
                                          <w:pStyle w:val="Title"/>
                                        </w:pPr>
                                        <w:r>
                                          <w:t xml:space="preserve">     </w:t>
                                        </w:r>
                                      </w:p>
                                    </w:sdtContent>
                                  </w:sdt>
                                  <w:p w:rsidR="00B53290" w:rsidRPr="008C7094" w:rsidRDefault="00B53290" w:rsidP="00B53290">
                                    <w:pPr>
                                      <w:pStyle w:val="Title"/>
                                      <w:rPr>
                                        <w:color w:val="262262" w:themeColor="accent6"/>
                                      </w:rPr>
                                    </w:pPr>
                                  </w:p>
                                </w:txbxContent>
                              </wps:txbx>
                              <wps:bodyPr rot="0" vert="horz" wrap="square" lIns="0" tIns="0" rIns="0" bIns="0" anchor="t" anchorCtr="0" upright="1">
                                <a:noAutofit/>
                              </wps:bodyPr>
                            </wps:wsp>
                            <wps:wsp>
                              <wps:cNvPr id="398" name="Text Box 10"/>
                              <wps:cNvSpPr txBox="1">
                                <a:spLocks noChangeArrowheads="1"/>
                              </wps:cNvSpPr>
                              <wps:spPr bwMode="auto">
                                <a:xfrm>
                                  <a:off x="2684490" y="93518"/>
                                  <a:ext cx="210185" cy="1124712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solidFill>
                                        <a:srgbClr val="FFFFFF"/>
                                      </a:solidFill>
                                    </a14:hiddenFill>
                                  </a:ext>
                                  <a:ext uri="{91240B29-F687-4F45-9708-019B960494DF}">
                                    <a14:hiddenLine xmlns:a14="http://schemas.microsoft.com/office/drawing/2010/main" w="9525">
                                      <a:solidFill>
                                        <a:srgbClr val="000000"/>
                                      </a:solidFill>
                                      <a:miter lim="800000"/>
                                      <a:headEnd/>
                                      <a:tailEnd/>
                                    </a14:hiddenLine>
                                  </a:ext>
                                </a:extLst>
                              </wps:spPr>
                              <wps:txbx>
                                <w:txbxContent>
                                  <w:sdt>
                                    <w:sdtPr>
                                      <w:alias w:val="Date"/>
                                      <w:tag w:val=""/>
                                      <w:id w:val="10962293"/>
                                      <w:showingPlcHdr/>
                                      <w:dataBinding w:prefixMappings="xmlns:ns0='http://schemas.openxmlformats.org/officeDocument/2006/extended-properties' " w:xpath="/ns0:Properties[1]/ns0:Manager[1]" w:storeItemID="{6668398D-A668-4E3E-A5EB-62B293D839F1}"/>
                                      <w15:appearance w15:val="hidden"/>
                                      <w:text/>
                                    </w:sdtPr>
                                    <w:sdtEndPr/>
                                    <w:sdtContent>
                                      <w:p w:rsidR="00B53290" w:rsidRPr="00B53290" w:rsidRDefault="00B53290" w:rsidP="00B53290">
                                        <w:pPr>
                                          <w:pStyle w:val="Subtitle"/>
                                        </w:pPr>
                                        <w:r w:rsidRPr="00B53290">
                                          <w:t>DATE</w:t>
                                        </w:r>
                                      </w:p>
                                    </w:sdtContent>
                                  </w:sdt>
                                  <w:p w:rsidR="00B53290" w:rsidRPr="004E6777" w:rsidRDefault="00B53290" w:rsidP="00B53290">
                                    <w:pPr>
                                      <w:pStyle w:val="Subtitle"/>
                                    </w:pPr>
                                  </w:p>
                                </w:txbxContent>
                              </wps:txbx>
                              <wps:bodyPr rot="0" vert="vert270" wrap="square" lIns="0" tIns="0" rIns="0" bIns="0" anchor="t" anchorCtr="0" upright="1">
                                <a:noAutofit/>
                              </wps:bodyPr>
                            </wps:wsp>
                            <wps:wsp>
                              <wps:cNvPr id="399" name="Text Box 11"/>
                              <wps:cNvSpPr txBox="1">
                                <a:spLocks noChangeArrowheads="1"/>
                              </wps:cNvSpPr>
                              <wps:spPr bwMode="auto">
                                <a:xfrm>
                                  <a:off x="3034317" y="93518"/>
                                  <a:ext cx="210185" cy="1124585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solidFill>
                                        <a:srgbClr val="FFFFFF"/>
                                      </a:solidFill>
                                    </a14:hiddenFill>
                                  </a:ext>
                                  <a:ext uri="{91240B29-F687-4F45-9708-019B960494DF}">
                                    <a14:hiddenLine xmlns:a14="http://schemas.microsoft.com/office/drawing/2010/main" w="9525">
                                      <a:solidFill>
                                        <a:srgbClr val="000000"/>
                                      </a:solidFill>
                                      <a:miter lim="800000"/>
                                      <a:headEnd/>
                                      <a:tailEnd/>
                                    </a14:hiddenLine>
                                  </a:ext>
                                </a:extLst>
                              </wps:spPr>
                              <wps:txbx>
                                <w:txbxContent>
                                  <w:sdt>
                                    <w:sdtPr>
                                      <w:alias w:val="Time"/>
                                      <w:tag w:val=""/>
                                      <w:id w:val="1918977167"/>
                                      <w:showingPlcHdr/>
                                      <w:dataBinding w:prefixMappings="xmlns:ns0='http://purl.org/dc/elements/1.1/' xmlns:ns1='http://schemas.openxmlformats.org/package/2006/metadata/core-properties' " w:xpath="/ns1:coreProperties[1]/ns1:contentStatus[1]" w:storeItemID="{6C3C8BC8-F283-45AE-878A-BAB7291924A1}"/>
                                      <w15:appearance w15:val="hidden"/>
                                      <w:text/>
                                    </w:sdtPr>
                                    <w:sdtEndPr/>
                                    <w:sdtContent>
                                      <w:p w:rsidR="00B53290" w:rsidRPr="00B53290" w:rsidRDefault="00B53290" w:rsidP="00B53290">
                                        <w:pPr>
                                          <w:pStyle w:val="Subtitle"/>
                                        </w:pPr>
                                        <w:r w:rsidRPr="00B53290">
                                          <w:t>TIME</w:t>
                                        </w:r>
                                      </w:p>
                                    </w:sdtContent>
                                  </w:sdt>
                                  <w:p w:rsidR="00B53290" w:rsidRDefault="00B53290" w:rsidP="00B53290">
                                    <w:pPr>
                                      <w:pStyle w:val="Subtitle"/>
                                    </w:pPr>
                                  </w:p>
                                </w:txbxContent>
                              </wps:txbx>
                              <wps:bodyPr rot="0" vert="vert270" wrap="square" lIns="0" tIns="0" rIns="0" bIns="0" anchor="t" anchorCtr="0" upright="1">
                                <a:noAutofit/>
                              </wps:bodyPr>
                            </wps:wsp>
                            <wps:wsp>
                              <wps:cNvPr id="400" name="Text Box 9"/>
                              <wps:cNvSpPr txBox="1">
                                <a:spLocks noChangeArrowheads="1"/>
                              </wps:cNvSpPr>
                              <wps:spPr bwMode="auto">
                                <a:xfrm>
                                  <a:off x="349827" y="831272"/>
                                  <a:ext cx="1565910" cy="255270"/>
                                </a:xfrm>
                                <a:prstGeom prst="rect">
                                  <a:avLst/>
                                </a:prstGeom>
                                <a:solidFill>
                                  <a:schemeClr val="accent3"/>
                                </a:solidFill>
                                <a:ln>
                                  <a:noFill/>
                                </a:ln>
                              </wps:spPr>
                              <wps:txbx>
                                <w:txbxContent>
                                  <w:p w:rsidR="00B53290" w:rsidRPr="008C7094" w:rsidRDefault="00B53290" w:rsidP="00B53290">
                                    <w:pPr>
                                      <w:pStyle w:val="Title"/>
                                      <w:rPr>
                                        <w:color w:val="262262" w:themeColor="accent6"/>
                                      </w:rPr>
                                    </w:pPr>
                                    <w:r w:rsidRPr="008C7094">
                                      <w:rPr>
                                        <w:color w:val="262262" w:themeColor="accent6"/>
                                      </w:rPr>
                                      <w:t>TICKET</w:t>
                                    </w:r>
                                  </w:p>
                                </w:txbxContent>
                              </wps:txbx>
                              <wps:bodyPr rot="0" vert="horz" wrap="square" lIns="0" tIns="0" rIns="0" bIns="0" anchor="t" anchorCtr="0" upright="1">
                                <a:noAutofit/>
                              </wps:bodyPr>
                            </wps:wsp>
                            <wps:wsp>
                              <wps:cNvPr id="401" name="Straight Connector 401"/>
                              <wps:cNvCnPr/>
                              <wps:spPr>
                                <a:xfrm>
                                  <a:off x="2559627" y="0"/>
                                  <a:ext cx="0" cy="1298163"/>
                                </a:xfrm>
                                <a:prstGeom prst="line">
                                  <a:avLst/>
                                </a:prstGeom>
                                <a:ln w="12700">
                                  <a:solidFill>
                                    <a:schemeClr val="bg1"/>
                                  </a:solidFill>
                                  <a:prstDash val="sysDash"/>
                                </a:ln>
                              </wps:spPr>
                              <wps:style>
                                <a:lnRef idx="1">
                                  <a:schemeClr val="accent1"/>
                                </a:lnRef>
                                <a:fillRef idx="0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tx1"/>
                                </a:fontRef>
                              </wps:style>
                              <wps:bodyPr/>
                            </wps:wsp>
                          </wpg:wgp>
                        </a:graphicData>
                      </a:graphic>
                    </wp:inline>
                  </w:drawing>
                </mc:Choice>
                <mc:Fallback>
                  <w:pict>
                    <v:group w14:anchorId="52161731" id="Group 393" o:spid="_x0000_s1125" style="width:270pt;height:103.2pt;mso-position-horizontal-relative:char;mso-position-vertical-relative:line" coordsize="34290,13106" o:gfxdata="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">
                      <v:shape id="Freeform 3" o:spid="_x0000_s1126" style="position:absolute;width:34290;height:13106;visibility:visible;mso-wrap-style:square;v-text-anchor:top" coordsize="5400,206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" path="m5181,l218,,207,69r-31,60l129,176,69,207,,218,,388r24,5l44,407r14,20l63,452r-5,24l44,497,24,510,,515r,39l24,559r20,14l58,593r5,25l58,643,44,663,24,677,,682r,39l24,726r20,13l58,759r5,25l58,809,44,829,24,843,,848r,39l24,892r20,14l58,926r5,25l58,975,44,996r-20,13l,1014r,39l24,1058r20,14l58,1092r5,25l58,1142r-14,20l24,1176,,1181r,39l24,1225r20,13l58,1258r5,25l58,1308r-14,20l24,1342,,1347r,39l24,1391r20,14l58,1425r5,25l58,1474r-14,21l24,1508,,1513r,39l24,1557r20,14l58,1591r5,25l58,1641r-14,20l24,1675,,1680r,164l69,1855r60,31l176,1933r31,61l218,2063r4963,l5192,1994r31,-61l5270,1886r60,-31l5400,1844r,-164l5375,1675r-20,-14l5341,1641r-5,-25l5341,1591r14,-20l5375,1557r25,-5l5400,1513r-25,-5l5355,1495r-14,-21l5336,1450r5,-25l5355,1405r20,-14l5400,1386r,-39l5375,1342r-20,-14l5341,1308r-5,-25l5341,1258r14,-20l5375,1225r25,-5l5400,1181r-25,-5l5355,1162r-14,-20l5336,1117r5,-25l5355,1072r20,-14l5400,1053r,-39l5375,1009r-20,-13l5341,975r-5,-24l5341,926r14,-20l5375,892r25,-5l5400,848r-25,-5l5355,829r-14,-20l5336,784r5,-25l5355,739r20,-13l5400,721r,-39l5375,677r-20,-14l5341,643r-5,-25l5341,593r14,-20l5375,559r25,-5l5400,515r-25,-5l5355,497r-14,-21l5336,452r5,-25l5355,407r20,-14l5400,388r,-170l5330,207r-60,-31l5223,129,5192,69,5181,xe" fillcolor="#262262 [3209]" stroked="f">
                        <v:path arrowok="t" o:connecttype="custom" o:connectlocs="131445,43815;43815,131445;15240,249555;40005,287020;15240,323850;15240,354965;40005,392430;15240,429895;15240,461010;40005,497840;15240,535305;15240,566420;40005,603885;15240,640715;15240,671830;40005,709295;15240,746760;15240,777875;40005,814705;15240,852170;15240,883285;40005,920750;15240,957580;15240,988695;40005,1026160;15240,1063625;43815,1177925;131445,1266190;3296920,1266190;3384550,1177925;3413125,1063625;3388360,1026160;3413125,988695;3413125,957580;3388360,920750;3413125,883285;3413125,852170;3388360,814705;3413125,777875;3413125,746760;3388360,709295;3413125,671830;3413125,640715;3388360,603885;3413125,566420;3413125,535305;3388360,497840;3413125,461010;3413125,429895;3388360,392430;3413125,354965;3413125,323850;3388360,287020;3413125,249555;3384550,131445;3296920,43815" o:connectangles="0,0,0,0,0,0,0,0,0,0,0,0,0,0,0,0,0,0,0,0,0,0,0,0,0,0,0,0,0,0,0,0,0,0,0,0,0,0,0,0,0,0,0,0,0,0,0,0,0,0,0,0,0,0,0,0"/>
                      </v:shape>
                      <v:rect id="Rectangle 395" o:spid="_x0000_s1127" alt="Picture placeholder." style="position:absolute;left:2528;top:935;width:22092;height:11296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" stroked="f" strokeweight="1pt">
                        <v:fill r:id="rId10" o:title="Picture placeholder" recolor="t" rotate="t" type="tile"/>
                        <v:imagedata recolortarget="#110f2b [1449]"/>
                      </v:rect>
                      <v:shape id="Freeform 4" o:spid="_x0000_s1128" style="position:absolute;left:29581;top:935;width:127;height:11277;visibility:visible;mso-wrap-style:square;v-text-anchor:top" coordsize="20,177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" path="m,1775l,e" filled="f" strokecolor="#efc01b [3204]" strokeweight="1pt">
                        <v:path arrowok="t" o:connecttype="custom" o:connectlocs="0,1127125;0,0" o:connectangles="0,0"/>
                      </v:shape>
                      <v:shape id="Text Box 9" o:spid="_x0000_s1129" type="#_x0000_t202" style="position:absolute;left:3498;top:1870;width:15659;height:5334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" fillcolor="#3fd8d4 [3206]" stroked="f">
                        <v:textbox inset="0,0,0,0">
                          <w:txbxContent>
                            <w:sdt>
                              <w:sdtPr>
                                <w:tag w:val="EventName"/>
                                <w:id w:val="-999499226"/>
                                <w:showingPlcHdr/>
                                <w:dataBinding w:prefixMappings="xmlns:ns0='http://purl.org/dc/elements/1.1/' xmlns:ns1='http://schemas.openxmlformats.org/package/2006/metadata/core-properties' " w:xpath="/ns1:coreProperties[1]/ns0:creator[1]" w:storeItemID="{6C3C8BC8-F283-45AE-878A-BAB7291924A1}"/>
                                <w15:appearance w15:val="hidden"/>
                                <w:text/>
                              </w:sdtPr>
                              <w:sdtEndPr/>
                              <w:sdtContent>
                                <w:p w:rsidR="00B53290" w:rsidRDefault="00713653" w:rsidP="00B53290">
                                  <w:pPr>
                                    <w:pStyle w:val="Title"/>
                                  </w:pPr>
                                  <w:r>
                                    <w:t xml:space="preserve">     </w:t>
                                  </w:r>
                                </w:p>
                              </w:sdtContent>
                            </w:sdt>
                            <w:p w:rsidR="00B53290" w:rsidRPr="008C7094" w:rsidRDefault="00B53290" w:rsidP="00B53290">
                              <w:pPr>
                                <w:pStyle w:val="Title"/>
                                <w:rPr>
                                  <w:color w:val="262262" w:themeColor="accent6"/>
                                </w:rPr>
                              </w:pPr>
                            </w:p>
                          </w:txbxContent>
                        </v:textbox>
                      </v:shape>
                      <v:shape id="Text Box 10" o:spid="_x0000_s1130" type="#_x0000_t202" style="position:absolute;left:26844;top:935;width:2102;height:11247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" filled="f" stroked="f">
                        <v:textbox style="layout-flow:vertical;mso-layout-flow-alt:bottom-to-top" inset="0,0,0,0">
                          <w:txbxContent>
                            <w:sdt>
                              <w:sdtPr>
                                <w:alias w:val="Date"/>
                                <w:tag w:val=""/>
                                <w:id w:val="10962293"/>
                                <w:showingPlcHdr/>
                                <w:dataBinding w:prefixMappings="xmlns:ns0='http://schemas.openxmlformats.org/officeDocument/2006/extended-properties' " w:xpath="/ns0:Properties[1]/ns0:Manager[1]" w:storeItemID="{6668398D-A668-4E3E-A5EB-62B293D839F1}"/>
                                <w15:appearance w15:val="hidden"/>
                                <w:text/>
                              </w:sdtPr>
                              <w:sdtEndPr/>
                              <w:sdtContent>
                                <w:p w:rsidR="00B53290" w:rsidRPr="00B53290" w:rsidRDefault="00B53290" w:rsidP="00B53290">
                                  <w:pPr>
                                    <w:pStyle w:val="Subtitle"/>
                                  </w:pPr>
                                  <w:r w:rsidRPr="00B53290">
                                    <w:t>DATE</w:t>
                                  </w:r>
                                </w:p>
                              </w:sdtContent>
                            </w:sdt>
                            <w:p w:rsidR="00B53290" w:rsidRPr="004E6777" w:rsidRDefault="00B53290" w:rsidP="00B53290">
                              <w:pPr>
                                <w:pStyle w:val="Subtitle"/>
                              </w:pPr>
                            </w:p>
                          </w:txbxContent>
                        </v:textbox>
                      </v:shape>
                      <v:shape id="Text Box 11" o:spid="_x0000_s1131" type="#_x0000_t202" style="position:absolute;left:30343;top:935;width:2102;height:11246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" filled="f" stroked="f">
                        <v:textbox style="layout-flow:vertical;mso-layout-flow-alt:bottom-to-top" inset="0,0,0,0">
                          <w:txbxContent>
                            <w:sdt>
                              <w:sdtPr>
                                <w:alias w:val="Time"/>
                                <w:tag w:val=""/>
                                <w:id w:val="1918977167"/>
                                <w:showingPlcHdr/>
                                <w:dataBinding w:prefixMappings="xmlns:ns0='http://purl.org/dc/elements/1.1/' xmlns:ns1='http://schemas.openxmlformats.org/package/2006/metadata/core-properties' " w:xpath="/ns1:coreProperties[1]/ns1:contentStatus[1]" w:storeItemID="{6C3C8BC8-F283-45AE-878A-BAB7291924A1}"/>
                                <w15:appearance w15:val="hidden"/>
                                <w:text/>
                              </w:sdtPr>
                              <w:sdtEndPr/>
                              <w:sdtContent>
                                <w:p w:rsidR="00B53290" w:rsidRPr="00B53290" w:rsidRDefault="00B53290" w:rsidP="00B53290">
                                  <w:pPr>
                                    <w:pStyle w:val="Subtitle"/>
                                  </w:pPr>
                                  <w:r w:rsidRPr="00B53290">
                                    <w:t>TIME</w:t>
                                  </w:r>
                                </w:p>
                              </w:sdtContent>
                            </w:sdt>
                            <w:p w:rsidR="00B53290" w:rsidRDefault="00B53290" w:rsidP="00B53290">
                              <w:pPr>
                                <w:pStyle w:val="Subtitle"/>
                              </w:pPr>
                            </w:p>
                          </w:txbxContent>
                        </v:textbox>
                      </v:shape>
                      <v:shape id="Text Box 9" o:spid="_x0000_s1132" type="#_x0000_t202" style="position:absolute;left:3498;top:8312;width:15659;height:2553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" fillcolor="#3fd8d4 [3206]" stroked="f">
                        <v:textbox inset="0,0,0,0">
                          <w:txbxContent>
                            <w:p w:rsidR="00B53290" w:rsidRPr="008C7094" w:rsidRDefault="00B53290" w:rsidP="00B53290">
                              <w:pPr>
                                <w:pStyle w:val="Title"/>
                                <w:rPr>
                                  <w:color w:val="262262" w:themeColor="accent6"/>
                                </w:rPr>
                              </w:pPr>
                              <w:r w:rsidRPr="008C7094">
                                <w:rPr>
                                  <w:color w:val="262262" w:themeColor="accent6"/>
                                </w:rPr>
                                <w:t>TICKET</w:t>
                              </w:r>
                            </w:p>
                          </w:txbxContent>
                        </v:textbox>
                      </v:shape>
                      <v:line id="Straight Connector 401" o:spid="_x0000_s1133" style="position:absolute;visibility:visible;mso-wrap-style:square" from="25596,0" to="25596,12981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" strokecolor="white [3212]" strokeweight="1pt">
                        <v:stroke dashstyle="3 1" joinstyle="miter"/>
                      </v:line>
                      <w10:anchorlock/>
                    </v:group>
                  </w:pict>
                </mc:Fallback>
              </mc:AlternateContent>
            </w:r>
          </w:p>
        </w:tc>
      </w:tr>
    </w:tbl>
    <w:p w:rsidR="00505599" w:rsidRPr="00B54E2A" w:rsidRDefault="00505599" w:rsidP="00B54E2A"/>
    <w:sectPr w:rsidR="00505599" w:rsidRPr="00B54E2A" w:rsidSect="00B53290">
      <w:type w:val="continuous"/>
      <w:pgSz w:w="12240" w:h="15840"/>
      <w:pgMar w:top="360" w:right="360" w:bottom="360" w:left="360" w:header="720" w:footer="720" w:gutter="0"/>
      <w:cols w:space="720"/>
      <w:noEndnote/>
      <w:docGrid w:linePitch="299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endnote w:type="separator" w:id="-1">
    <w:p w:rsidR="005A4A7A" w:rsidRDefault="005A4A7A" w:rsidP="00B53290">
      <w:r>
        <w:separator/>
      </w:r>
    </w:p>
  </w:endnote>
  <w:endnote w:type="continuationSeparator" w:id="0">
    <w:p w:rsidR="005A4A7A" w:rsidRDefault="005A4A7A" w:rsidP="00B53290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Franklin Gothic Book">
    <w:panose1 w:val="020B0503020102020204"/>
    <w:charset w:val="00"/>
    <w:family w:val="swiss"/>
    <w:pitch w:val="variable"/>
    <w:sig w:usb0="00000287" w:usb1="00000000" w:usb2="00000000" w:usb3="00000000" w:csb0="0000009F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Franklin Gothic Medium">
    <w:panose1 w:val="020B0603020102020204"/>
    <w:charset w:val="00"/>
    <w:family w:val="swiss"/>
    <w:pitch w:val="variable"/>
    <w:sig w:usb0="00000287" w:usb1="00000000" w:usb2="00000000" w:usb3="00000000" w:csb0="0000009F" w:csb1="00000000"/>
  </w:font>
  <w:font w:name="News Gothic Cyr">
    <w:altName w:val="Calibri"/>
    <w:charset w:val="CC"/>
    <w:family w:val="auto"/>
    <w:pitch w:val="variable"/>
    <w:sig w:usb0="00000201" w:usb1="00000000" w:usb2="00000000" w:usb3="00000000" w:csb0="00000004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footnote w:type="separator" w:id="-1">
    <w:p w:rsidR="005A4A7A" w:rsidRDefault="005A4A7A" w:rsidP="00B53290">
      <w:r>
        <w:separator/>
      </w:r>
    </w:p>
  </w:footnote>
  <w:footnote w:type="continuationSeparator" w:id="0">
    <w:p w:rsidR="005A4A7A" w:rsidRDefault="005A4A7A" w:rsidP="00B53290">
      <w:r>
        <w:continuationSeparator/>
      </w:r>
    </w:p>
  </w:footnote>
</w:footnote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00"/>
  <w:removePersonalInformation/>
  <w:removeDateAndTime/>
  <w:embedSystemFonts/>
  <w:bordersDoNotSurroundHeader/>
  <w:bordersDoNotSurroundFooter/>
  <w:proofState w:spelling="clean" w:grammar="clean"/>
  <w:attachedTemplate r:id="rId1"/>
  <w:stylePaneFormatFilter w:val="5804" w:allStyles="0" w:customStyles="0" w:latentStyles="1" w:stylesInUse="0" w:headingStyles="0" w:numberingStyles="0" w:tableStyles="0" w:directFormattingOnRuns="0" w:directFormattingOnParagraphs="0" w:directFormattingOnNumbering="0" w:directFormattingOnTables="1" w:clearFormatting="1" w:top3HeadingStyles="0" w:visibleStyles="1" w:alternateStyleNames="0"/>
  <w:stylePaneSortMethod w:val="0000"/>
  <w:defaultTabStop w:val="720"/>
  <w:drawingGridHorizontalSpacing w:val="110"/>
  <w:drawingGridVerticalSpacing w:val="299"/>
  <w:displayHorizontalDrawingGridEvery w:val="0"/>
  <w:doNotShadeFormData/>
  <w:characterSpacingControl w:val="doNotCompress"/>
  <w:savePreviewPicture/>
  <w:doNotValidateAgainstSchema/>
  <w:doNotDemarcateInvalidXml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ulTrailSpace/>
    <w:doNotExpandShiftReturn/>
    <w:adjustLineHeightInTable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B50867"/>
    <w:rsid w:val="001B6333"/>
    <w:rsid w:val="00322AA8"/>
    <w:rsid w:val="003F4DBE"/>
    <w:rsid w:val="004E6777"/>
    <w:rsid w:val="00505599"/>
    <w:rsid w:val="005A4A7A"/>
    <w:rsid w:val="00713653"/>
    <w:rsid w:val="008228AF"/>
    <w:rsid w:val="00896678"/>
    <w:rsid w:val="008B0EE0"/>
    <w:rsid w:val="008C7094"/>
    <w:rsid w:val="00B50867"/>
    <w:rsid w:val="00B53290"/>
    <w:rsid w:val="00B54E2A"/>
    <w:rsid w:val="00C96AFB"/>
    <w:rsid w:val="00F118BB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doNotAutoCompressPictures/>
  <w:shapeDefaults>
    <o:shapedefaults v:ext="edit" spidmax="2049"/>
    <o:shapelayout v:ext="edit">
      <o:idmap v:ext="edit" data="1"/>
    </o:shapelayout>
  </w:shapeDefaults>
  <w:decimalSymbol w:val="."/>
  <w:listSeparator w:val=","/>
  <w14:docId w14:val="6A40A406"/>
  <w14:defaultImageDpi w14:val="96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="Times New Roman" w:hAnsiTheme="minorHAnsi" w:cs="Times New Roman"/>
        <w:lang w:val="en-US" w:eastAsia="en-US" w:bidi="ar-SA"/>
      </w:rPr>
    </w:rPrDefault>
    <w:pPrDefault/>
  </w:docDefaults>
  <w:latentStyles w:defLockedState="0" w:defUIPriority="99" w:defSemiHidden="0" w:defUnhideWhenUsed="0" w:defQFormat="0" w:count="375">
    <w:lsdException w:name="Normal" w:uiPriority="1"/>
    <w:lsdException w:name="heading 1" w:semiHidden="1" w:uiPriority="9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semiHidden="1" w:uiPriority="22"/>
    <w:lsdException w:name="Emphasis" w:semiHidden="1" w:uiPriority="20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semiHidden="1" w:uiPriority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1"/>
    <w:lsdException w:name="Quote" w:semiHidden="1" w:uiPriority="29"/>
    <w:lsdException w:name="Intense Quote" w:semiHidden="1" w:uiPriority="30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semiHidden="1" w:uiPriority="19"/>
    <w:lsdException w:name="Intense Emphasis" w:semiHidden="1" w:uiPriority="21"/>
    <w:lsdException w:name="Subtle Reference" w:semiHidden="1" w:uiPriority="31"/>
    <w:lsdException w:name="Intense Reference" w:semiHidden="1" w:uiPriority="32"/>
    <w:lsdException w:name="Book Title" w:semiHidden="1" w:uiPriority="33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/>
    <w:lsdException w:name="Smart Hyperlink" w:semiHidden="1"/>
    <w:lsdException w:name="Hashtag" w:semiHidden="1"/>
    <w:lsdException w:name="Unresolved Mention" w:semiHidden="1"/>
  </w:latentStyles>
  <w:style w:type="paragraph" w:default="1" w:styleId="Normal">
    <w:name w:val="Normal"/>
    <w:uiPriority w:val="1"/>
    <w:rsid w:val="00B53290"/>
    <w:pPr>
      <w:widowControl w:val="0"/>
      <w:autoSpaceDE w:val="0"/>
      <w:autoSpaceDN w:val="0"/>
      <w:adjustRightInd w:val="0"/>
    </w:p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BodyText">
    <w:name w:val="Body Text"/>
    <w:basedOn w:val="Normal"/>
    <w:link w:val="BodyTextChar"/>
    <w:uiPriority w:val="99"/>
    <w:semiHidden/>
    <w:pPr>
      <w:spacing w:before="20"/>
      <w:ind w:left="20"/>
    </w:pPr>
    <w:rPr>
      <w:b/>
      <w:bCs/>
      <w:sz w:val="24"/>
      <w:szCs w:val="24"/>
    </w:rPr>
  </w:style>
  <w:style w:type="character" w:customStyle="1" w:styleId="BodyTextChar">
    <w:name w:val="Body Text Char"/>
    <w:basedOn w:val="DefaultParagraphFont"/>
    <w:link w:val="BodyText"/>
    <w:uiPriority w:val="99"/>
    <w:semiHidden/>
    <w:rsid w:val="00B53290"/>
    <w:rPr>
      <w:b/>
      <w:bCs/>
      <w:sz w:val="24"/>
      <w:szCs w:val="24"/>
    </w:rPr>
  </w:style>
  <w:style w:type="paragraph" w:styleId="ListParagraph">
    <w:name w:val="List Paragraph"/>
    <w:basedOn w:val="Normal"/>
    <w:uiPriority w:val="1"/>
    <w:semiHidden/>
    <w:rPr>
      <w:rFonts w:ascii="Times New Roman" w:hAnsi="Times New Roman"/>
      <w:sz w:val="24"/>
      <w:szCs w:val="24"/>
    </w:rPr>
  </w:style>
  <w:style w:type="paragraph" w:customStyle="1" w:styleId="TableParagraph">
    <w:name w:val="Table Paragraph"/>
    <w:basedOn w:val="Normal"/>
    <w:uiPriority w:val="1"/>
    <w:semiHidden/>
    <w:rPr>
      <w:rFonts w:ascii="Times New Roman" w:hAnsi="Times New Roman"/>
      <w:sz w:val="24"/>
      <w:szCs w:val="24"/>
    </w:rPr>
  </w:style>
  <w:style w:type="paragraph" w:styleId="Title">
    <w:name w:val="Title"/>
    <w:basedOn w:val="BodyText"/>
    <w:next w:val="Normal"/>
    <w:link w:val="TitleChar"/>
    <w:uiPriority w:val="10"/>
    <w:qFormat/>
    <w:rsid w:val="004E6777"/>
    <w:pPr>
      <w:kinsoku w:val="0"/>
      <w:overflowPunct w:val="0"/>
      <w:spacing w:before="22" w:line="374" w:lineRule="exact"/>
      <w:ind w:left="144"/>
    </w:pPr>
    <w:rPr>
      <w:rFonts w:asciiTheme="majorHAnsi" w:hAnsiTheme="majorHAnsi"/>
      <w:color w:val="4B005C" w:themeColor="accent2"/>
      <w:sz w:val="31"/>
      <w:szCs w:val="31"/>
    </w:rPr>
  </w:style>
  <w:style w:type="character" w:customStyle="1" w:styleId="TitleChar">
    <w:name w:val="Title Char"/>
    <w:basedOn w:val="DefaultParagraphFont"/>
    <w:link w:val="Title"/>
    <w:uiPriority w:val="10"/>
    <w:rsid w:val="004E6777"/>
    <w:rPr>
      <w:rFonts w:asciiTheme="majorHAnsi" w:hAnsiTheme="majorHAnsi" w:cs="News Gothic Cyr"/>
      <w:b/>
      <w:bCs/>
      <w:color w:val="4B005C" w:themeColor="accent2"/>
      <w:sz w:val="31"/>
      <w:szCs w:val="31"/>
    </w:rPr>
  </w:style>
  <w:style w:type="paragraph" w:styleId="Subtitle">
    <w:name w:val="Subtitle"/>
    <w:basedOn w:val="BodyText"/>
    <w:next w:val="Normal"/>
    <w:link w:val="SubtitleChar"/>
    <w:uiPriority w:val="11"/>
    <w:qFormat/>
    <w:rsid w:val="00B54E2A"/>
    <w:pPr>
      <w:kinsoku w:val="0"/>
      <w:overflowPunct w:val="0"/>
      <w:spacing w:before="0"/>
      <w:ind w:left="0"/>
      <w:jc w:val="center"/>
    </w:pPr>
    <w:rPr>
      <w:rFonts w:asciiTheme="majorHAnsi" w:hAnsiTheme="majorHAnsi"/>
      <w:color w:val="EFC01B" w:themeColor="accent1"/>
      <w:spacing w:val="-7"/>
    </w:rPr>
  </w:style>
  <w:style w:type="character" w:customStyle="1" w:styleId="SubtitleChar">
    <w:name w:val="Subtitle Char"/>
    <w:basedOn w:val="DefaultParagraphFont"/>
    <w:link w:val="Subtitle"/>
    <w:uiPriority w:val="11"/>
    <w:rsid w:val="00B54E2A"/>
    <w:rPr>
      <w:rFonts w:asciiTheme="majorHAnsi" w:hAnsiTheme="majorHAnsi" w:cs="News Gothic Cyr"/>
      <w:b/>
      <w:bCs/>
      <w:color w:val="EFC01B" w:themeColor="accent1"/>
      <w:spacing w:val="-7"/>
      <w:sz w:val="24"/>
      <w:szCs w:val="24"/>
    </w:rPr>
  </w:style>
  <w:style w:type="table" w:styleId="TableGrid">
    <w:name w:val="Table Grid"/>
    <w:basedOn w:val="TableNormal"/>
    <w:uiPriority w:val="39"/>
    <w:rsid w:val="00B54E2A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Header">
    <w:name w:val="header"/>
    <w:basedOn w:val="Normal"/>
    <w:link w:val="HeaderChar"/>
    <w:uiPriority w:val="99"/>
    <w:semiHidden/>
    <w:rsid w:val="00B53290"/>
    <w:pPr>
      <w:tabs>
        <w:tab w:val="center" w:pos="4680"/>
        <w:tab w:val="right" w:pos="9360"/>
      </w:tabs>
    </w:pPr>
  </w:style>
  <w:style w:type="character" w:customStyle="1" w:styleId="HeaderChar">
    <w:name w:val="Header Char"/>
    <w:basedOn w:val="DefaultParagraphFont"/>
    <w:link w:val="Header"/>
    <w:uiPriority w:val="99"/>
    <w:semiHidden/>
    <w:rsid w:val="00B53290"/>
  </w:style>
  <w:style w:type="paragraph" w:styleId="Footer">
    <w:name w:val="footer"/>
    <w:basedOn w:val="Normal"/>
    <w:link w:val="FooterChar"/>
    <w:uiPriority w:val="99"/>
    <w:semiHidden/>
    <w:rsid w:val="00B53290"/>
    <w:pPr>
      <w:tabs>
        <w:tab w:val="center" w:pos="4680"/>
        <w:tab w:val="right" w:pos="9360"/>
      </w:tabs>
    </w:pPr>
  </w:style>
  <w:style w:type="character" w:customStyle="1" w:styleId="FooterChar">
    <w:name w:val="Footer Char"/>
    <w:basedOn w:val="DefaultParagraphFont"/>
    <w:link w:val="Footer"/>
    <w:uiPriority w:val="99"/>
    <w:semiHidden/>
    <w:rsid w:val="00B53290"/>
  </w:style>
  <w:style w:type="character" w:styleId="PlaceholderText">
    <w:name w:val="Placeholder Text"/>
    <w:basedOn w:val="DefaultParagraphFont"/>
    <w:uiPriority w:val="99"/>
    <w:semiHidden/>
    <w:rsid w:val="00B53290"/>
    <w:rPr>
      <w:color w:val="808080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endnotes" Target="endnotes.xml"/><Relationship Id="rId13" Type="http://schemas.openxmlformats.org/officeDocument/2006/relationships/theme" Target="theme/theme1.xml"/><Relationship Id="rId3" Type="http://schemas.openxmlformats.org/officeDocument/2006/relationships/customXml" Target="../customXml/item3.xml"/><Relationship Id="rId7" Type="http://schemas.openxmlformats.org/officeDocument/2006/relationships/footnotes" Target="footnotes.xml"/><Relationship Id="rId12" Type="http://schemas.openxmlformats.org/officeDocument/2006/relationships/glossaryDocument" Target="glossary/document.xml"/><Relationship Id="rId2" Type="http://schemas.openxmlformats.org/officeDocument/2006/relationships/customXml" Target="../customXml/item2.xml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fontTable" Target="fontTable.xml"/><Relationship Id="rId5" Type="http://schemas.openxmlformats.org/officeDocument/2006/relationships/settings" Target="settings.xml"/><Relationship Id="rId10" Type="http://schemas.openxmlformats.org/officeDocument/2006/relationships/image" Target="media/image2.jpeg"/><Relationship Id="rId4" Type="http://schemas.openxmlformats.org/officeDocument/2006/relationships/styles" Target="styles.xml"/><Relationship Id="rId9" Type="http://schemas.openxmlformats.org/officeDocument/2006/relationships/image" Target="media/image1.jpeg"/></Relationships>
</file>

<file path=word/_rels/settings.xml.rels><?xml version="1.0" encoding="UTF-8" standalone="yes"?>
<Relationships xmlns="http://schemas.openxmlformats.org/package/2006/relationships"><Relationship Id="rId1" Type="http://schemas.openxmlformats.org/officeDocument/2006/relationships/attachedTemplate" Target="file:///C:\Users\Naveed%20Ahmed\AppData\Roaming\Microsoft\Templates\Blue%20event%20tickets.dotx" TargetMode="External"/></Relationships>
</file>

<file path=word/glossary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4" Type="http://schemas.openxmlformats.org/officeDocument/2006/relationships/fontTable" Target="fontTable.xml"/></Relationships>
</file>

<file path=word/glossary/document.xml><?xml version="1.0" encoding="utf-8"?>
<w:glossary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docParts>
    <w:docPart>
      <w:docPartPr>
        <w:name w:val="DF0097757E04417FBF41D55B839661AE"/>
        <w:category>
          <w:name w:val="General"/>
          <w:gallery w:val="placeholder"/>
        </w:category>
        <w:types>
          <w:type w:val="bbPlcHdr"/>
        </w:types>
        <w:behaviors>
          <w:behavior w:val="content"/>
        </w:behaviors>
        <w:guid w:val="{C94F7D2A-A8EF-4D28-9172-BFDFBA4B7A9D}"/>
      </w:docPartPr>
      <w:docPartBody>
        <w:p w:rsidR="00665E05" w:rsidRPr="00A20ACF" w:rsidRDefault="00DA793D" w:rsidP="00F97F9A">
          <w:pPr>
            <w:pStyle w:val="Title"/>
            <w:rPr>
              <w:rStyle w:val="PlaceholderText"/>
            </w:rPr>
          </w:pPr>
          <w:r w:rsidRPr="00A20ACF">
            <w:rPr>
              <w:rStyle w:val="PlaceholderText"/>
            </w:rPr>
            <w:t>[YOUR</w:t>
          </w:r>
        </w:p>
        <w:p w:rsidR="00000000" w:rsidRDefault="00DA793D">
          <w:pPr>
            <w:pStyle w:val="DF0097757E04417FBF41D55B839661AE"/>
          </w:pPr>
          <w:r w:rsidRPr="00A20ACF">
            <w:rPr>
              <w:rStyle w:val="PlaceholderText"/>
            </w:rPr>
            <w:t>EVENT NAME]</w:t>
          </w:r>
        </w:p>
      </w:docPartBody>
    </w:docPart>
  </w:docParts>
</w:glossaryDocument>
</file>

<file path=word/glossary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Franklin Gothic Book">
    <w:panose1 w:val="020B0503020102020204"/>
    <w:charset w:val="00"/>
    <w:family w:val="swiss"/>
    <w:pitch w:val="variable"/>
    <w:sig w:usb0="00000287" w:usb1="00000000" w:usb2="00000000" w:usb3="00000000" w:csb0="0000009F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Franklin Gothic Medium">
    <w:panose1 w:val="020B0603020102020204"/>
    <w:charset w:val="00"/>
    <w:family w:val="swiss"/>
    <w:pitch w:val="variable"/>
    <w:sig w:usb0="00000287" w:usb1="00000000" w:usb2="00000000" w:usb3="00000000" w:csb0="0000009F" w:csb1="00000000"/>
  </w:font>
  <w:font w:name="News Gothic Cyr">
    <w:altName w:val="Calibri"/>
    <w:charset w:val="CC"/>
    <w:family w:val="auto"/>
    <w:pitch w:val="variable"/>
    <w:sig w:usb0="00000201" w:usb1="00000000" w:usb2="00000000" w:usb3="00000000" w:csb0="00000004" w:csb1="00000000"/>
  </w:font>
  <w:font w:name="Calibri">
    <w:panose1 w:val="020F0502020204030204"/>
    <w:charset w:val="00"/>
    <w:family w:val="swiss"/>
    <w:pitch w:val="variable"/>
    <w:sig w:usb0="E1002AFF" w:usb1="4000ACFF" w:usb2="00000009" w:usb3="00000000" w:csb0="000001FF" w:csb1="00000000"/>
  </w:font>
  <w:font w:name="Calibri Light">
    <w:panose1 w:val="020F0302020204030204"/>
    <w:charset w:val="00"/>
    <w:family w:val="swiss"/>
    <w:pitch w:val="variable"/>
    <w:sig w:usb0="A0002AEF" w:usb1="4000207B" w:usb2="00000000" w:usb3="00000000" w:csb0="000001FF" w:csb1="00000000"/>
  </w:font>
</w:fonts>
</file>

<file path=word/glossary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view w:val="normal"/>
  <w:defaultTabStop w:val="720"/>
  <w:characterSpacingControl w:val="doNotCompress"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DA793D"/>
    <w:rsid w:val="00DA793D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."/>
  <w:listSeparator w:val=","/>
  <w15:chartTrackingRefBased/>
</w:settings>
</file>

<file path=word/glossary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EastAsia" w:hAnsiTheme="minorHAnsi" w:cstheme="minorBidi"/>
        <w:sz w:val="22"/>
        <w:szCs w:val="22"/>
        <w:lang w:val="en-US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5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character" w:styleId="PlaceholderText">
    <w:name w:val="Placeholder Text"/>
    <w:basedOn w:val="DefaultParagraphFont"/>
    <w:uiPriority w:val="99"/>
    <w:semiHidden/>
    <w:rPr>
      <w:color w:val="808080"/>
    </w:rPr>
  </w:style>
  <w:style w:type="paragraph" w:styleId="Title">
    <w:name w:val="Title"/>
    <w:basedOn w:val="BodyText"/>
    <w:next w:val="Normal"/>
    <w:link w:val="TitleChar"/>
    <w:uiPriority w:val="10"/>
    <w:qFormat/>
    <w:pPr>
      <w:widowControl w:val="0"/>
      <w:kinsoku w:val="0"/>
      <w:overflowPunct w:val="0"/>
      <w:autoSpaceDE w:val="0"/>
      <w:autoSpaceDN w:val="0"/>
      <w:adjustRightInd w:val="0"/>
      <w:spacing w:before="22" w:after="0" w:line="374" w:lineRule="exact"/>
      <w:ind w:left="144"/>
    </w:pPr>
    <w:rPr>
      <w:rFonts w:asciiTheme="majorHAnsi" w:eastAsia="Times New Roman" w:hAnsiTheme="majorHAnsi" w:cs="News Gothic Cyr"/>
      <w:b/>
      <w:bCs/>
      <w:color w:val="ED7D31" w:themeColor="accent2"/>
      <w:sz w:val="31"/>
      <w:szCs w:val="31"/>
    </w:rPr>
  </w:style>
  <w:style w:type="character" w:customStyle="1" w:styleId="TitleChar">
    <w:name w:val="Title Char"/>
    <w:basedOn w:val="DefaultParagraphFont"/>
    <w:link w:val="Title"/>
    <w:uiPriority w:val="10"/>
    <w:rPr>
      <w:rFonts w:asciiTheme="majorHAnsi" w:eastAsia="Times New Roman" w:hAnsiTheme="majorHAnsi" w:cs="News Gothic Cyr"/>
      <w:b/>
      <w:bCs/>
      <w:color w:val="ED7D31" w:themeColor="accent2"/>
      <w:sz w:val="31"/>
      <w:szCs w:val="31"/>
    </w:rPr>
  </w:style>
  <w:style w:type="paragraph" w:styleId="BodyText">
    <w:name w:val="Body Text"/>
    <w:basedOn w:val="Normal"/>
    <w:link w:val="BodyTextChar"/>
    <w:uiPriority w:val="99"/>
    <w:semiHidden/>
    <w:unhideWhenUsed/>
    <w:pPr>
      <w:spacing w:after="120"/>
    </w:pPr>
  </w:style>
  <w:style w:type="character" w:customStyle="1" w:styleId="BodyTextChar">
    <w:name w:val="Body Text Char"/>
    <w:basedOn w:val="DefaultParagraphFont"/>
    <w:link w:val="BodyText"/>
    <w:uiPriority w:val="99"/>
    <w:semiHidden/>
  </w:style>
  <w:style w:type="paragraph" w:customStyle="1" w:styleId="DF0097757E04417FBF41D55B839661AE">
    <w:name w:val="DF0097757E04417FBF41D55B839661AE"/>
  </w:style>
</w:styles>
</file>

<file path=word/glossary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optimizeForBrowser/>
  <w:allowPNG/>
</w:webSettings>
</file>

<file path=word/theme/theme1.xml><?xml version="1.0" encoding="utf-8"?>
<a:theme xmlns:a="http://schemas.openxmlformats.org/drawingml/2006/main" name="TicketEvent">
  <a:themeElements>
    <a:clrScheme name="TicketEvent">
      <a:dk1>
        <a:srgbClr val="000000"/>
      </a:dk1>
      <a:lt1>
        <a:srgbClr val="FFFFFF"/>
      </a:lt1>
      <a:dk2>
        <a:srgbClr val="5E5E5E"/>
      </a:dk2>
      <a:lt2>
        <a:srgbClr val="D6D5D5"/>
      </a:lt2>
      <a:accent1>
        <a:srgbClr val="EFC01B"/>
      </a:accent1>
      <a:accent2>
        <a:srgbClr val="4B005C"/>
      </a:accent2>
      <a:accent3>
        <a:srgbClr val="3FD8D4"/>
      </a:accent3>
      <a:accent4>
        <a:srgbClr val="DE4B5E"/>
      </a:accent4>
      <a:accent5>
        <a:srgbClr val="734170"/>
      </a:accent5>
      <a:accent6>
        <a:srgbClr val="262262"/>
      </a:accent6>
      <a:hlink>
        <a:srgbClr val="0000FF"/>
      </a:hlink>
      <a:folHlink>
        <a:srgbClr val="FF00FF"/>
      </a:folHlink>
    </a:clrScheme>
    <a:fontScheme name="Franklin Gothic">
      <a:majorFont>
        <a:latin typeface="Franklin Gothic Medium" panose="020B0603020102020204"/>
        <a:ea typeface=""/>
        <a:cs typeface=""/>
        <a:font script="Jpan" typeface="HG創英角ｺﾞｼｯｸUB"/>
        <a:font script="Hang" typeface="돋움"/>
        <a:font script="Hans" typeface="隶书"/>
        <a:font script="Hant" typeface="微軟正黑體"/>
        <a:font script="Arab" typeface="Tahoma"/>
        <a:font script="Hebr" typeface="Aharoni"/>
        <a:font script="Thai" typeface="LilyUPC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ajorFont>
      <a:minorFont>
        <a:latin typeface="Franklin Gothic Book" panose="020B0503020102020204"/>
        <a:ea typeface=""/>
        <a:cs typeface=""/>
        <a:font script="Jpan" typeface="HGｺﾞｼｯｸE"/>
        <a:font script="Hang" typeface="돋움"/>
        <a:font script="Hans" typeface="华文楷体"/>
        <a:font script="Hant" typeface="微軟正黑體"/>
        <a:font script="Arab" typeface="Tahoma"/>
        <a:font script="Hebr" typeface="Aharoni"/>
        <a:font script="Thai" typeface="LilyUPC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ahoma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TicketEvent" id="{DC48A6B5-9302-AC42-B591-237562C8DA1D}" vid="{B93F310E-6A86-4A49-8D68-5FB4BFD878A7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item1.xml><?xml version="1.0" encoding="utf-8"?>
<ct:contentTypeSchema xmlns:ct="http://schemas.microsoft.com/office/2006/metadata/contentType" xmlns:ma="http://schemas.microsoft.com/office/2006/metadata/properties/metaAttributes" ct:_="" ma:_="" ma:contentTypeName="Document" ma:contentTypeID="0x01010079F111ED35F8CC479449609E8A0923A6" ma:contentTypeVersion="10" ma:contentTypeDescription="Create a new document." ma:contentTypeScope="" ma:versionID="e39e7e9e36de66d473ce04bb4ab2dbb8">
  <xsd:schema xmlns:xsd="http://www.w3.org/2001/XMLSchema" xmlns:xs="http://www.w3.org/2001/XMLSchema" xmlns:p="http://schemas.microsoft.com/office/2006/metadata/properties" xmlns:ns2="71af3243-3dd4-4a8d-8c0d-dd76da1f02a5" xmlns:ns3="16c05727-aa75-4e4a-9b5f-8a80a1165891" targetNamespace="http://schemas.microsoft.com/office/2006/metadata/properties" ma:root="true" ma:fieldsID="19dc5994665da46609c24125788630d8" ns2:_="" ns3:_="">
    <xsd:import namespace="71af3243-3dd4-4a8d-8c0d-dd76da1f02a5"/>
    <xsd:import namespace="16c05727-aa75-4e4a-9b5f-8a80a1165891"/>
    <xsd:element name="properties">
      <xsd:complexType>
        <xsd:sequence>
          <xsd:element name="documentManagement">
            <xsd:complexType>
              <xsd:all>
                <xsd:element ref="ns2:MediaServiceMetadata" minOccurs="0"/>
                <xsd:element ref="ns2:MediaServiceFastMetadata" minOccurs="0"/>
                <xsd:element ref="ns2:MediaServiceOCR" minOccurs="0"/>
                <xsd:element ref="ns2:MediaServiceAutoTags" minOccurs="0"/>
                <xsd:element ref="ns2:MediaServiceEventHashCode" minOccurs="0"/>
                <xsd:element ref="ns2:MediaServiceGenerationTime" minOccurs="0"/>
                <xsd:element ref="ns3:SharedWithUsers" minOccurs="0"/>
                <xsd:element ref="ns3:SharedWithDetails" minOccurs="0"/>
                <xsd:element ref="ns2:MediaServiceAutoKeyPoints" minOccurs="0"/>
                <xsd:element ref="ns2:MediaServiceKeyPoints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71af3243-3dd4-4a8d-8c0d-dd76da1f02a5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hidden="true" ma:internalName="MediaServiceFastMetadata" ma:readOnly="true">
      <xsd:simpleType>
        <xsd:restriction base="dms:Note"/>
      </xsd:simpleType>
    </xsd:element>
    <xsd:element name="MediaServiceOCR" ma:index="10" nillable="true" ma:displayName="MediaServiceOCR" ma:internalName="MediaServiceOCR" ma:readOnly="true">
      <xsd:simpleType>
        <xsd:restriction base="dms:Note">
          <xsd:maxLength value="255"/>
        </xsd:restriction>
      </xsd:simpleType>
    </xsd:element>
    <xsd:element name="MediaServiceAutoTags" ma:index="11" nillable="true" ma:displayName="MediaServiceAutoTags" ma:internalName="MediaServiceAutoTags" ma:readOnly="true">
      <xsd:simpleType>
        <xsd:restriction base="dms:Text"/>
      </xsd:simpleType>
    </xsd:element>
    <xsd:element name="MediaServiceEventHashCode" ma:index="12" nillable="true" ma:displayName="MediaServiceEventHashCode" ma:hidden="true" ma:internalName="MediaServiceEventHashCode" ma:readOnly="true">
      <xsd:simpleType>
        <xsd:restriction base="dms:Text"/>
      </xsd:simpleType>
    </xsd:element>
    <xsd:element name="MediaServiceGenerationTime" ma:index="13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AutoKeyPoints" ma:index="16" nillable="true" ma:displayName="MediaServiceAutoKeyPoints" ma:hidden="true" ma:internalName="MediaServiceAutoKeyPoints" ma:readOnly="true">
      <xsd:simpleType>
        <xsd:restriction base="dms:Note"/>
      </xsd:simpleType>
    </xsd:element>
    <xsd:element name="MediaServiceKeyPoints" ma:index="17" nillable="true" ma:displayName="KeyPoints" ma:internalName="MediaServiceKeyPoints" ma:readOnly="false">
      <xsd:simpleType>
        <xsd:restriction base="dms:Note">
          <xsd:maxLength value="255"/>
        </xsd:restriction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16c05727-aa75-4e4a-9b5f-8a80a1165891" elementFormDefault="qualified">
    <xsd:import namespace="http://schemas.microsoft.com/office/2006/documentManagement/types"/>
    <xsd:import namespace="http://schemas.microsoft.com/office/infopath/2007/PartnerControls"/>
    <xsd:element name="SharedWithUsers" ma:index="14" nillable="true" ma:displayName="Shared With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haredWithDetails" ma:index="15" nillable="true" ma:displayName="Shared With Details" ma:internalName="SharedWithDetails" ma:readOnly="true">
      <xsd:simpleType>
        <xsd:restriction base="dms:Note">
          <xsd:maxLength value="255"/>
        </xsd:restriction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Content Type"/>
        <xsd:element ref="dc:title" minOccurs="0" maxOccurs="1" ma:index="4" ma:displayName="Title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2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>
    <MediaServiceKeyPoints xmlns="71af3243-3dd4-4a8d-8c0d-dd76da1f02a5" xsi:nil="true"/>
  </documentManagement>
</p:properties>
</file>

<file path=customXml/item3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Props1.xml><?xml version="1.0" encoding="utf-8"?>
<ds:datastoreItem xmlns:ds="http://schemas.openxmlformats.org/officeDocument/2006/customXml" ds:itemID="{D5780FDB-454C-452E-B007-5C9A48876445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71af3243-3dd4-4a8d-8c0d-dd76da1f02a5"/>
    <ds:schemaRef ds:uri="16c05727-aa75-4e4a-9b5f-8a80a1165891"/>
    <ds:schemaRef ds:uri="http://schemas.microsoft.com/office/2006/documentManagement/types"/>
    <ds:schemaRef ds:uri="http://schemas.microsoft.com/office/infopath/2007/PartnerControl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</ds:schemaRefs>
</ds:datastoreItem>
</file>

<file path=customXml/itemProps2.xml><?xml version="1.0" encoding="utf-8"?>
<ds:datastoreItem xmlns:ds="http://schemas.openxmlformats.org/officeDocument/2006/customXml" ds:itemID="{422EB5DD-40BF-4998-A8BD-63EC2D05AE86}">
  <ds:schemaRefs>
    <ds:schemaRef ds:uri="http://schemas.microsoft.com/office/2006/metadata/properties"/>
    <ds:schemaRef ds:uri="http://schemas.microsoft.com/office/infopath/2007/PartnerControls"/>
    <ds:schemaRef ds:uri="71af3243-3dd4-4a8d-8c0d-dd76da1f02a5"/>
  </ds:schemaRefs>
</ds:datastoreItem>
</file>

<file path=customXml/itemProps3.xml><?xml version="1.0" encoding="utf-8"?>
<ds:datastoreItem xmlns:ds="http://schemas.openxmlformats.org/officeDocument/2006/customXml" ds:itemID="{718232A0-E754-433C-9288-D6E1E493038B}">
  <ds:schemaRefs>
    <ds:schemaRef ds:uri="http://schemas.microsoft.com/sharepoint/v3/contenttype/forms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Blue event tickets.dotx</Template>
  <TotalTime>0</TotalTime>
  <Pages>1</Pages>
  <Words>4</Words>
  <Characters>27</Characters>
  <Application>Microsoft Office Word</Application>
  <DocSecurity>0</DocSecurity>
  <Lines>1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30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/>
  <cp:keywords/>
  <dc:description/>
  <cp:lastModifiedBy/>
  <cp:revision>1</cp:revision>
  <dcterms:created xsi:type="dcterms:W3CDTF">2019-05-02T08:11:00Z</dcterms:created>
  <dcterms:modified xsi:type="dcterms:W3CDTF">2019-05-02T08:23:00Z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0x01010079F111ED35F8CC479449609E8A0923A6</vt:lpwstr>
  </property>
</Properties>
</file>