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jc w:val="center"/>
        <w:tblLayout w:type="fixed"/>
        <w:tblCellMar>
          <w:left w:w="43" w:type="dxa"/>
          <w:right w:w="43" w:type="dxa"/>
        </w:tblCellMar>
        <w:tblLook w:val="0600" w:firstRow="0" w:lastRow="0" w:firstColumn="0" w:lastColumn="0" w:noHBand="1" w:noVBand="1"/>
      </w:tblPr>
      <w:tblGrid>
        <w:gridCol w:w="5760"/>
        <w:gridCol w:w="5760"/>
      </w:tblGrid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046F285" wp14:editId="2BD1326F">
                      <wp:extent cx="3429000" cy="1310640"/>
                      <wp:effectExtent l="0" t="0" r="0" b="22860"/>
                      <wp:docPr id="276" name="Group 27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62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0" name="Rectangle 260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1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6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bookmarkStart w:id="0" w:name="_Hlk526195565" w:displacedByCustomXml="next"/>
                                  <w:sdt>
                                    <w:sdtPr>
                                      <w:tag w:val="EventName"/>
                                      <w:id w:val="-1866898180"/>
                                      <w:placeholder>
                                        <w:docPart w:val="0D9A7525DAFE46FA9AC120EE40F67235"/>
                                      </w:placeholder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F97F9A" w:rsidRDefault="00BB5F8B" w:rsidP="00BB5F8B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bookmarkEnd w:id="0" w:displacedByCustomXml="prev"/>
                                  <w:p w:rsidR="00BE668C" w:rsidRPr="004E6777" w:rsidRDefault="00BE668C" w:rsidP="00A20ACF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8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517618164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E668C" w:rsidRPr="004E6777" w:rsidRDefault="00EE2600" w:rsidP="00B54E2A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7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955024490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BE668C" w:rsidRDefault="00EE2600" w:rsidP="00EE2600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BE668C" w:rsidRPr="004E6777" w:rsidRDefault="00BE668C" w:rsidP="00B54E2A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265" name="Straight Connector 265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046F285" id="Group 276" o:spid="_x0000_s1026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jYM2lEAAAWlcAAA4AAABkcnMvZTJvRG9jLnhtbOxc247jxhF9D5B/&#10;IPQYQB7xTg48a8xlxwiwsRfeDfzMkaiREElUSM7ObIz8e071jd1a9cXrxE6cNe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">
                      <v:shape id="Freeform 3" o:spid="_x0000_s1027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260" o:spid="_x0000_s1028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29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9" o:spid="_x0000_s1030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" fillcolor="#efc01b [3204]" stroked="f">
                        <v:textbox inset="0,0,0,0">
                          <w:txbxContent>
                            <w:bookmarkStart w:id="1" w:name="_Hlk526195565" w:displacedByCustomXml="next"/>
                            <w:sdt>
                              <w:sdtPr>
                                <w:tag w:val="EventName"/>
                                <w:id w:val="-1866898180"/>
                                <w:placeholder>
                                  <w:docPart w:val="0D9A7525DAFE46FA9AC120EE40F67235"/>
                                </w:placeholder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F97F9A" w:rsidRDefault="00BB5F8B" w:rsidP="00BB5F8B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bookmarkEnd w:id="1" w:displacedByCustomXml="prev"/>
                            <w:p w:rsidR="00BE668C" w:rsidRPr="004E6777" w:rsidRDefault="00BE668C" w:rsidP="00A20ACF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31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517618164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E668C" w:rsidRPr="004E6777" w:rsidRDefault="00EE2600" w:rsidP="00B54E2A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32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955024490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BE668C" w:rsidRDefault="00EE2600" w:rsidP="00EE2600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33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" fillcolor="#efc01b [3204]" stroked="f">
                        <v:textbox inset="0,0,0,0">
                          <w:txbxContent>
                            <w:p w:rsidR="00BE668C" w:rsidRPr="004E6777" w:rsidRDefault="00BE668C" w:rsidP="00B54E2A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265" o:spid="_x0000_s1034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A75F6B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58F2F0E5" wp14:editId="1388869F">
                      <wp:extent cx="3429000" cy="1310640"/>
                      <wp:effectExtent l="0" t="0" r="0" b="22860"/>
                      <wp:docPr id="11" name="Group 11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12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Rectangle 13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399259285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A75F6B" w:rsidRDefault="00BB5F8B" w:rsidP="00A75F6B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A75F6B" w:rsidRPr="004E6777" w:rsidRDefault="00A75F6B" w:rsidP="00A75F6B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6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306768856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A75F6B" w:rsidRPr="004E6777" w:rsidRDefault="00A75F6B" w:rsidP="00A75F6B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7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845596225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A75F6B" w:rsidRDefault="00A75F6B" w:rsidP="00A75F6B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A75F6B" w:rsidRPr="004E6777" w:rsidRDefault="00A75F6B" w:rsidP="00A75F6B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19" name="Straight Connector 19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8F2F0E5" id="Group 11" o:spid="_x0000_s1035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">
                      <v:shape id="Freeform 3" o:spid="_x0000_s1036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13" o:spid="_x0000_s1037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38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39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399259285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A75F6B" w:rsidRDefault="00BB5F8B" w:rsidP="00A75F6B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A75F6B" w:rsidRPr="004E6777" w:rsidRDefault="00A75F6B" w:rsidP="00A75F6B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40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306768856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A75F6B" w:rsidRPr="004E6777" w:rsidRDefault="00A75F6B" w:rsidP="00A75F6B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41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845596225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A75F6B" w:rsidRDefault="00A75F6B" w:rsidP="00A75F6B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42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" fillcolor="#efc01b [3204]" stroked="f">
                        <v:textbox inset="0,0,0,0">
                          <w:txbxContent>
                            <w:p w:rsidR="00A75F6B" w:rsidRPr="004E6777" w:rsidRDefault="00A75F6B" w:rsidP="00A75F6B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19" o:spid="_x0000_s1043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8DB12F6" wp14:editId="77A1415F">
                      <wp:extent cx="3429000" cy="1310640"/>
                      <wp:effectExtent l="0" t="0" r="0" b="22860"/>
                      <wp:docPr id="417" name="Group 417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18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9" name="Rectangle 419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0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1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552436376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22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61759867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23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505710033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2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25" name="Straight Connector 425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8DB12F6" id="Group 417" o:spid="_x0000_s1044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">
                      <v:shape id="Freeform 3" o:spid="_x0000_s1045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19" o:spid="_x0000_s1046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47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48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552436376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49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61759867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50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505710033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51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25" o:spid="_x0000_s1052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1C312660" wp14:editId="0055E1E3">
                      <wp:extent cx="3429000" cy="1310640"/>
                      <wp:effectExtent l="0" t="0" r="0" b="22860"/>
                      <wp:docPr id="286" name="Group 28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287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0" name="Rectangle 320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1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933696022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3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663316549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4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342275117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5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16" name="Straight Connector 416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C312660" id="Group 286" o:spid="_x0000_s1053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">
                      <v:shape id="Freeform 3" o:spid="_x0000_s1054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320" o:spid="_x0000_s1055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56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57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933696022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58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663316549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59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34227511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60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16" o:spid="_x0000_s1061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2883844" wp14:editId="79C7650D">
                      <wp:extent cx="3429000" cy="1310640"/>
                      <wp:effectExtent l="0" t="0" r="0" b="22860"/>
                      <wp:docPr id="435" name="Group 435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36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7" name="Rectangle 437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38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9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1871063330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0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919010892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1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-850248484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2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3" name="Straight Connector 443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883844" id="Group 435" o:spid="_x0000_s1062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HKxfqaEAAAZVcAAA4AAABkcnMvZTJvRG9jLnhtbOxc247jxhF9D5B/&#10;IPQYQB7xTg48a8xlxwiwsRfeDfzMkaiREElUSM7ObIz8e071jd1a9cXrxE7iNe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">
                      <v:shape id="Freeform 3" o:spid="_x0000_s1063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37" o:spid="_x0000_s1064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65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66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1871063330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67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919010892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68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-850248484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69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43" o:spid="_x0000_s1070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1DAE311" wp14:editId="717CAEA3">
                      <wp:extent cx="3429000" cy="1310640"/>
                      <wp:effectExtent l="0" t="0" r="0" b="22860"/>
                      <wp:docPr id="426" name="Group 426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27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28" name="Rectangle 428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9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30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611097250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31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209959361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32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06229442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3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34" name="Straight Connector 434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1DAE311" id="Group 426" o:spid="_x0000_s1071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0yjzKhEAAAZVcAAA4AAABkcnMvZTJvRG9jLnhtbOxc247jxhF9D5B/&#10;IPQYQB7xTg48a8xlxwiwsRfeDfzMkaiREElUSM7ObIz8e071jd1a9cXrxE6cNe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">
                      <v:shape id="Freeform 3" o:spid="_x0000_s1072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28" o:spid="_x0000_s1073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74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75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611097250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76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209959361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77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06229442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78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34" o:spid="_x0000_s1079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427D1FCA" wp14:editId="5744A8A9">
                      <wp:extent cx="3429000" cy="1310640"/>
                      <wp:effectExtent l="0" t="0" r="0" b="22860"/>
                      <wp:docPr id="444" name="Group 444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45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6" name="Rectangle 446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7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4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417224558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49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787654045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50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359625532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51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52" name="Straight Connector 452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27D1FCA" id="Group 444" o:spid="_x0000_s1080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6rew+eEAAAZVcAAA4AAABkcnMvZTJvRG9jLnhtbOxc247jxhF9D5B/&#10;IPQYQB7xTg48a8xlxwiwsRfeDfzMkaiREElUSM7ObIz8e071jd1a9cXrxE6cNe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">
                      <v:shape id="Freeform 3" o:spid="_x0000_s1081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46" o:spid="_x0000_s1082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83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84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417224558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85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787654045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86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359625532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87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52" o:spid="_x0000_s1088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09107B1F" wp14:editId="00074892">
                      <wp:extent cx="3429000" cy="1310640"/>
                      <wp:effectExtent l="0" t="0" r="0" b="22860"/>
                      <wp:docPr id="453" name="Group 453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54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5" name="Rectangle 455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6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57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227071930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58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1168480290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59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272834345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60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61" name="Straight Connector 461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107B1F" id="Group 453" o:spid="_x0000_s1089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+bhWoEAAAZVcAAA4AAABkcnMvZTJvRG9jLnhtbOxc247jxhF9D5B/&#10;IPQYQB7xTg48a8xlxwiwsRfeDfzMkaiREElUSM7ObIz8e071jd1a9cXrZJPYNu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">
                      <v:shape id="Freeform 3" o:spid="_x0000_s1090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55" o:spid="_x0000_s1091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092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093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227071930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094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1168480290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095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272834345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096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61" o:spid="_x0000_s1097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7A638A79" wp14:editId="3277AF1B">
                      <wp:extent cx="3429000" cy="1310640"/>
                      <wp:effectExtent l="0" t="0" r="0" b="22860"/>
                      <wp:docPr id="471" name="Group 471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72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3" name="Rectangle 473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4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5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-1828203487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76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2042396177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77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653103827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78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79" name="Straight Connector 479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A638A79" id="Group 471" o:spid="_x0000_s1098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">
                      <v:shape id="Freeform 3" o:spid="_x0000_s1099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73" o:spid="_x0000_s1100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101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02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-1828203487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103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2042396177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104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653103827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105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79" o:spid="_x0000_s1106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37ACCC2E" wp14:editId="34855CC7">
                      <wp:extent cx="3429000" cy="1310640"/>
                      <wp:effectExtent l="0" t="0" r="0" b="22860"/>
                      <wp:docPr id="462" name="Group 462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63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4" name="Rectangle 464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5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2117866440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67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-38449980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68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2088965635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69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70" name="Straight Connector 470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7ACCC2E" id="Group 462" o:spid="_x0000_s1107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">
                      <v:shape id="Freeform 3" o:spid="_x0000_s1108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64" o:spid="_x0000_s1109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110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11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2117866440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112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-38449980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113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2088965635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114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70" o:spid="_x0000_s1115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  <w:tr w:rsidR="00BE668C" w:rsidTr="00A75F6B">
        <w:trPr>
          <w:trHeight w:val="2448"/>
          <w:jc w:val="center"/>
        </w:trPr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2AEB884" wp14:editId="7B4507B8">
                      <wp:extent cx="3429000" cy="1310640"/>
                      <wp:effectExtent l="0" t="0" r="0" b="22860"/>
                      <wp:docPr id="480" name="Group 480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81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2" name="Rectangle 482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3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4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1833095292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85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788241923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86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167776687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87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88" name="Straight Connector 488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AEB884" id="Group 480" o:spid="_x0000_s1116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HbAOiEAAAZVcAAA4AAABkcnMvZTJvRG9jLnhtbOxc247jxhF9D5B/&#10;IPQYQB7xTg48a8xlxwiwsRfeDfzMkaiREElUSM7ObIz8e071jd1a9cXrxE6cNeClRix1d53Tr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">
                      <v:shape id="Freeform 3" o:spid="_x0000_s1117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82" o:spid="_x0000_s1118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119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20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1833095292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121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788241923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122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167776687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123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88" o:spid="_x0000_s1124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5760" w:type="dxa"/>
            <w:vAlign w:val="center"/>
          </w:tcPr>
          <w:p w:rsidR="00BE668C" w:rsidRDefault="006953E7" w:rsidP="00A75F6B">
            <w:pPr>
              <w:jc w:val="center"/>
            </w:pPr>
            <w:r>
              <w:rPr>
                <w:noProof/>
              </w:rPr>
              <mc:AlternateContent>
                <mc:Choice Requires="wpg">
                  <w:drawing>
                    <wp:inline distT="0" distB="0" distL="0" distR="0" wp14:anchorId="20ABE0D8" wp14:editId="22461E59">
                      <wp:extent cx="3429000" cy="1310640"/>
                      <wp:effectExtent l="0" t="0" r="0" b="22860"/>
                      <wp:docPr id="489" name="Group 489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29000" cy="1310640"/>
                                <a:chOff x="0" y="0"/>
                                <a:chExt cx="3429000" cy="1310640"/>
                              </a:xfrm>
                            </wpg:grpSpPr>
                            <wps:wsp>
                              <wps:cNvPr id="490" name="Freeform 3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3429000" cy="1310640"/>
                                </a:xfrm>
                                <a:custGeom>
                                  <a:avLst/>
                                  <a:gdLst>
                                    <a:gd name="T0" fmla="*/ 207 w 5400"/>
                                    <a:gd name="T1" fmla="*/ 69 h 2064"/>
                                    <a:gd name="T2" fmla="*/ 69 w 5400"/>
                                    <a:gd name="T3" fmla="*/ 207 h 2064"/>
                                    <a:gd name="T4" fmla="*/ 24 w 5400"/>
                                    <a:gd name="T5" fmla="*/ 393 h 2064"/>
                                    <a:gd name="T6" fmla="*/ 63 w 5400"/>
                                    <a:gd name="T7" fmla="*/ 452 h 2064"/>
                                    <a:gd name="T8" fmla="*/ 24 w 5400"/>
                                    <a:gd name="T9" fmla="*/ 510 h 2064"/>
                                    <a:gd name="T10" fmla="*/ 24 w 5400"/>
                                    <a:gd name="T11" fmla="*/ 559 h 2064"/>
                                    <a:gd name="T12" fmla="*/ 63 w 5400"/>
                                    <a:gd name="T13" fmla="*/ 618 h 2064"/>
                                    <a:gd name="T14" fmla="*/ 24 w 5400"/>
                                    <a:gd name="T15" fmla="*/ 677 h 2064"/>
                                    <a:gd name="T16" fmla="*/ 24 w 5400"/>
                                    <a:gd name="T17" fmla="*/ 726 h 2064"/>
                                    <a:gd name="T18" fmla="*/ 63 w 5400"/>
                                    <a:gd name="T19" fmla="*/ 784 h 2064"/>
                                    <a:gd name="T20" fmla="*/ 24 w 5400"/>
                                    <a:gd name="T21" fmla="*/ 843 h 2064"/>
                                    <a:gd name="T22" fmla="*/ 24 w 5400"/>
                                    <a:gd name="T23" fmla="*/ 892 h 2064"/>
                                    <a:gd name="T24" fmla="*/ 63 w 5400"/>
                                    <a:gd name="T25" fmla="*/ 951 h 2064"/>
                                    <a:gd name="T26" fmla="*/ 24 w 5400"/>
                                    <a:gd name="T27" fmla="*/ 1009 h 2064"/>
                                    <a:gd name="T28" fmla="*/ 24 w 5400"/>
                                    <a:gd name="T29" fmla="*/ 1058 h 2064"/>
                                    <a:gd name="T30" fmla="*/ 63 w 5400"/>
                                    <a:gd name="T31" fmla="*/ 1117 h 2064"/>
                                    <a:gd name="T32" fmla="*/ 24 w 5400"/>
                                    <a:gd name="T33" fmla="*/ 1176 h 2064"/>
                                    <a:gd name="T34" fmla="*/ 24 w 5400"/>
                                    <a:gd name="T35" fmla="*/ 1225 h 2064"/>
                                    <a:gd name="T36" fmla="*/ 63 w 5400"/>
                                    <a:gd name="T37" fmla="*/ 1283 h 2064"/>
                                    <a:gd name="T38" fmla="*/ 24 w 5400"/>
                                    <a:gd name="T39" fmla="*/ 1342 h 2064"/>
                                    <a:gd name="T40" fmla="*/ 24 w 5400"/>
                                    <a:gd name="T41" fmla="*/ 1391 h 2064"/>
                                    <a:gd name="T42" fmla="*/ 63 w 5400"/>
                                    <a:gd name="T43" fmla="*/ 1450 h 2064"/>
                                    <a:gd name="T44" fmla="*/ 24 w 5400"/>
                                    <a:gd name="T45" fmla="*/ 1508 h 2064"/>
                                    <a:gd name="T46" fmla="*/ 24 w 5400"/>
                                    <a:gd name="T47" fmla="*/ 1557 h 2064"/>
                                    <a:gd name="T48" fmla="*/ 63 w 5400"/>
                                    <a:gd name="T49" fmla="*/ 1616 h 2064"/>
                                    <a:gd name="T50" fmla="*/ 24 w 5400"/>
                                    <a:gd name="T51" fmla="*/ 1675 h 2064"/>
                                    <a:gd name="T52" fmla="*/ 69 w 5400"/>
                                    <a:gd name="T53" fmla="*/ 1855 h 2064"/>
                                    <a:gd name="T54" fmla="*/ 207 w 5400"/>
                                    <a:gd name="T55" fmla="*/ 1994 h 2064"/>
                                    <a:gd name="T56" fmla="*/ 5192 w 5400"/>
                                    <a:gd name="T57" fmla="*/ 1994 h 2064"/>
                                    <a:gd name="T58" fmla="*/ 5330 w 5400"/>
                                    <a:gd name="T59" fmla="*/ 1855 h 2064"/>
                                    <a:gd name="T60" fmla="*/ 5375 w 5400"/>
                                    <a:gd name="T61" fmla="*/ 1675 h 2064"/>
                                    <a:gd name="T62" fmla="*/ 5336 w 5400"/>
                                    <a:gd name="T63" fmla="*/ 1616 h 2064"/>
                                    <a:gd name="T64" fmla="*/ 5375 w 5400"/>
                                    <a:gd name="T65" fmla="*/ 1557 h 2064"/>
                                    <a:gd name="T66" fmla="*/ 5375 w 5400"/>
                                    <a:gd name="T67" fmla="*/ 1508 h 2064"/>
                                    <a:gd name="T68" fmla="*/ 5336 w 5400"/>
                                    <a:gd name="T69" fmla="*/ 1450 h 2064"/>
                                    <a:gd name="T70" fmla="*/ 5375 w 5400"/>
                                    <a:gd name="T71" fmla="*/ 1391 h 2064"/>
                                    <a:gd name="T72" fmla="*/ 5375 w 5400"/>
                                    <a:gd name="T73" fmla="*/ 1342 h 2064"/>
                                    <a:gd name="T74" fmla="*/ 5336 w 5400"/>
                                    <a:gd name="T75" fmla="*/ 1283 h 2064"/>
                                    <a:gd name="T76" fmla="*/ 5375 w 5400"/>
                                    <a:gd name="T77" fmla="*/ 1225 h 2064"/>
                                    <a:gd name="T78" fmla="*/ 5375 w 5400"/>
                                    <a:gd name="T79" fmla="*/ 1176 h 2064"/>
                                    <a:gd name="T80" fmla="*/ 5336 w 5400"/>
                                    <a:gd name="T81" fmla="*/ 1117 h 2064"/>
                                    <a:gd name="T82" fmla="*/ 5375 w 5400"/>
                                    <a:gd name="T83" fmla="*/ 1058 h 2064"/>
                                    <a:gd name="T84" fmla="*/ 5375 w 5400"/>
                                    <a:gd name="T85" fmla="*/ 1009 h 2064"/>
                                    <a:gd name="T86" fmla="*/ 5336 w 5400"/>
                                    <a:gd name="T87" fmla="*/ 951 h 2064"/>
                                    <a:gd name="T88" fmla="*/ 5375 w 5400"/>
                                    <a:gd name="T89" fmla="*/ 892 h 2064"/>
                                    <a:gd name="T90" fmla="*/ 5375 w 5400"/>
                                    <a:gd name="T91" fmla="*/ 843 h 2064"/>
                                    <a:gd name="T92" fmla="*/ 5336 w 5400"/>
                                    <a:gd name="T93" fmla="*/ 784 h 2064"/>
                                    <a:gd name="T94" fmla="*/ 5375 w 5400"/>
                                    <a:gd name="T95" fmla="*/ 726 h 2064"/>
                                    <a:gd name="T96" fmla="*/ 5375 w 5400"/>
                                    <a:gd name="T97" fmla="*/ 677 h 2064"/>
                                    <a:gd name="T98" fmla="*/ 5336 w 5400"/>
                                    <a:gd name="T99" fmla="*/ 618 h 2064"/>
                                    <a:gd name="T100" fmla="*/ 5375 w 5400"/>
                                    <a:gd name="T101" fmla="*/ 559 h 2064"/>
                                    <a:gd name="T102" fmla="*/ 5375 w 5400"/>
                                    <a:gd name="T103" fmla="*/ 510 h 2064"/>
                                    <a:gd name="T104" fmla="*/ 5336 w 5400"/>
                                    <a:gd name="T105" fmla="*/ 452 h 2064"/>
                                    <a:gd name="T106" fmla="*/ 5375 w 5400"/>
                                    <a:gd name="T107" fmla="*/ 393 h 2064"/>
                                    <a:gd name="T108" fmla="*/ 5330 w 5400"/>
                                    <a:gd name="T109" fmla="*/ 207 h 2064"/>
                                    <a:gd name="T110" fmla="*/ 5192 w 5400"/>
                                    <a:gd name="T111" fmla="*/ 69 h 206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5400" h="2064">
                                      <a:moveTo>
                                        <a:pt x="5181" y="0"/>
                                      </a:moveTo>
                                      <a:lnTo>
                                        <a:pt x="218" y="0"/>
                                      </a:lnTo>
                                      <a:lnTo>
                                        <a:pt x="207" y="69"/>
                                      </a:lnTo>
                                      <a:lnTo>
                                        <a:pt x="176" y="129"/>
                                      </a:lnTo>
                                      <a:lnTo>
                                        <a:pt x="129" y="176"/>
                                      </a:lnTo>
                                      <a:lnTo>
                                        <a:pt x="69" y="207"/>
                                      </a:lnTo>
                                      <a:lnTo>
                                        <a:pt x="0" y="218"/>
                                      </a:lnTo>
                                      <a:lnTo>
                                        <a:pt x="0" y="388"/>
                                      </a:lnTo>
                                      <a:lnTo>
                                        <a:pt x="24" y="393"/>
                                      </a:lnTo>
                                      <a:lnTo>
                                        <a:pt x="44" y="407"/>
                                      </a:lnTo>
                                      <a:lnTo>
                                        <a:pt x="58" y="427"/>
                                      </a:lnTo>
                                      <a:lnTo>
                                        <a:pt x="63" y="452"/>
                                      </a:lnTo>
                                      <a:lnTo>
                                        <a:pt x="58" y="476"/>
                                      </a:lnTo>
                                      <a:lnTo>
                                        <a:pt x="44" y="497"/>
                                      </a:lnTo>
                                      <a:lnTo>
                                        <a:pt x="24" y="510"/>
                                      </a:lnTo>
                                      <a:lnTo>
                                        <a:pt x="0" y="515"/>
                                      </a:lnTo>
                                      <a:lnTo>
                                        <a:pt x="0" y="554"/>
                                      </a:lnTo>
                                      <a:lnTo>
                                        <a:pt x="24" y="559"/>
                                      </a:lnTo>
                                      <a:lnTo>
                                        <a:pt x="44" y="573"/>
                                      </a:lnTo>
                                      <a:lnTo>
                                        <a:pt x="58" y="593"/>
                                      </a:lnTo>
                                      <a:lnTo>
                                        <a:pt x="63" y="618"/>
                                      </a:lnTo>
                                      <a:lnTo>
                                        <a:pt x="58" y="643"/>
                                      </a:lnTo>
                                      <a:lnTo>
                                        <a:pt x="44" y="663"/>
                                      </a:lnTo>
                                      <a:lnTo>
                                        <a:pt x="24" y="677"/>
                                      </a:lnTo>
                                      <a:lnTo>
                                        <a:pt x="0" y="682"/>
                                      </a:lnTo>
                                      <a:lnTo>
                                        <a:pt x="0" y="721"/>
                                      </a:lnTo>
                                      <a:lnTo>
                                        <a:pt x="24" y="726"/>
                                      </a:lnTo>
                                      <a:lnTo>
                                        <a:pt x="44" y="739"/>
                                      </a:lnTo>
                                      <a:lnTo>
                                        <a:pt x="58" y="759"/>
                                      </a:lnTo>
                                      <a:lnTo>
                                        <a:pt x="63" y="784"/>
                                      </a:lnTo>
                                      <a:lnTo>
                                        <a:pt x="58" y="809"/>
                                      </a:lnTo>
                                      <a:lnTo>
                                        <a:pt x="44" y="829"/>
                                      </a:lnTo>
                                      <a:lnTo>
                                        <a:pt x="24" y="843"/>
                                      </a:lnTo>
                                      <a:lnTo>
                                        <a:pt x="0" y="848"/>
                                      </a:lnTo>
                                      <a:lnTo>
                                        <a:pt x="0" y="887"/>
                                      </a:lnTo>
                                      <a:lnTo>
                                        <a:pt x="24" y="892"/>
                                      </a:lnTo>
                                      <a:lnTo>
                                        <a:pt x="44" y="906"/>
                                      </a:lnTo>
                                      <a:lnTo>
                                        <a:pt x="58" y="926"/>
                                      </a:lnTo>
                                      <a:lnTo>
                                        <a:pt x="63" y="951"/>
                                      </a:lnTo>
                                      <a:lnTo>
                                        <a:pt x="58" y="975"/>
                                      </a:lnTo>
                                      <a:lnTo>
                                        <a:pt x="44" y="996"/>
                                      </a:lnTo>
                                      <a:lnTo>
                                        <a:pt x="24" y="1009"/>
                                      </a:lnTo>
                                      <a:lnTo>
                                        <a:pt x="0" y="1014"/>
                                      </a:lnTo>
                                      <a:lnTo>
                                        <a:pt x="0" y="1053"/>
                                      </a:lnTo>
                                      <a:lnTo>
                                        <a:pt x="24" y="1058"/>
                                      </a:lnTo>
                                      <a:lnTo>
                                        <a:pt x="44" y="1072"/>
                                      </a:lnTo>
                                      <a:lnTo>
                                        <a:pt x="58" y="1092"/>
                                      </a:lnTo>
                                      <a:lnTo>
                                        <a:pt x="63" y="1117"/>
                                      </a:lnTo>
                                      <a:lnTo>
                                        <a:pt x="58" y="1142"/>
                                      </a:lnTo>
                                      <a:lnTo>
                                        <a:pt x="44" y="1162"/>
                                      </a:lnTo>
                                      <a:lnTo>
                                        <a:pt x="24" y="1176"/>
                                      </a:lnTo>
                                      <a:lnTo>
                                        <a:pt x="0" y="1181"/>
                                      </a:lnTo>
                                      <a:lnTo>
                                        <a:pt x="0" y="1220"/>
                                      </a:lnTo>
                                      <a:lnTo>
                                        <a:pt x="24" y="1225"/>
                                      </a:lnTo>
                                      <a:lnTo>
                                        <a:pt x="44" y="1238"/>
                                      </a:lnTo>
                                      <a:lnTo>
                                        <a:pt x="58" y="1258"/>
                                      </a:lnTo>
                                      <a:lnTo>
                                        <a:pt x="63" y="1283"/>
                                      </a:lnTo>
                                      <a:lnTo>
                                        <a:pt x="58" y="1308"/>
                                      </a:lnTo>
                                      <a:lnTo>
                                        <a:pt x="44" y="1328"/>
                                      </a:lnTo>
                                      <a:lnTo>
                                        <a:pt x="24" y="1342"/>
                                      </a:lnTo>
                                      <a:lnTo>
                                        <a:pt x="0" y="1347"/>
                                      </a:lnTo>
                                      <a:lnTo>
                                        <a:pt x="0" y="1386"/>
                                      </a:lnTo>
                                      <a:lnTo>
                                        <a:pt x="24" y="1391"/>
                                      </a:lnTo>
                                      <a:lnTo>
                                        <a:pt x="44" y="1405"/>
                                      </a:lnTo>
                                      <a:lnTo>
                                        <a:pt x="58" y="1425"/>
                                      </a:lnTo>
                                      <a:lnTo>
                                        <a:pt x="63" y="1450"/>
                                      </a:lnTo>
                                      <a:lnTo>
                                        <a:pt x="58" y="1474"/>
                                      </a:lnTo>
                                      <a:lnTo>
                                        <a:pt x="44" y="1495"/>
                                      </a:lnTo>
                                      <a:lnTo>
                                        <a:pt x="24" y="1508"/>
                                      </a:lnTo>
                                      <a:lnTo>
                                        <a:pt x="0" y="1513"/>
                                      </a:lnTo>
                                      <a:lnTo>
                                        <a:pt x="0" y="1552"/>
                                      </a:lnTo>
                                      <a:lnTo>
                                        <a:pt x="24" y="1557"/>
                                      </a:lnTo>
                                      <a:lnTo>
                                        <a:pt x="44" y="1571"/>
                                      </a:lnTo>
                                      <a:lnTo>
                                        <a:pt x="58" y="1591"/>
                                      </a:lnTo>
                                      <a:lnTo>
                                        <a:pt x="63" y="1616"/>
                                      </a:lnTo>
                                      <a:lnTo>
                                        <a:pt x="58" y="1641"/>
                                      </a:lnTo>
                                      <a:lnTo>
                                        <a:pt x="44" y="1661"/>
                                      </a:lnTo>
                                      <a:lnTo>
                                        <a:pt x="24" y="1675"/>
                                      </a:lnTo>
                                      <a:lnTo>
                                        <a:pt x="0" y="1680"/>
                                      </a:lnTo>
                                      <a:lnTo>
                                        <a:pt x="0" y="1844"/>
                                      </a:lnTo>
                                      <a:lnTo>
                                        <a:pt x="69" y="1855"/>
                                      </a:lnTo>
                                      <a:lnTo>
                                        <a:pt x="129" y="1886"/>
                                      </a:lnTo>
                                      <a:lnTo>
                                        <a:pt x="176" y="1933"/>
                                      </a:lnTo>
                                      <a:lnTo>
                                        <a:pt x="207" y="1994"/>
                                      </a:lnTo>
                                      <a:lnTo>
                                        <a:pt x="218" y="2063"/>
                                      </a:lnTo>
                                      <a:lnTo>
                                        <a:pt x="5181" y="2063"/>
                                      </a:lnTo>
                                      <a:lnTo>
                                        <a:pt x="5192" y="1994"/>
                                      </a:lnTo>
                                      <a:lnTo>
                                        <a:pt x="5223" y="1933"/>
                                      </a:lnTo>
                                      <a:lnTo>
                                        <a:pt x="5270" y="1886"/>
                                      </a:lnTo>
                                      <a:lnTo>
                                        <a:pt x="5330" y="1855"/>
                                      </a:lnTo>
                                      <a:lnTo>
                                        <a:pt x="5400" y="1844"/>
                                      </a:lnTo>
                                      <a:lnTo>
                                        <a:pt x="5400" y="1680"/>
                                      </a:lnTo>
                                      <a:lnTo>
                                        <a:pt x="5375" y="1675"/>
                                      </a:lnTo>
                                      <a:lnTo>
                                        <a:pt x="5355" y="1661"/>
                                      </a:lnTo>
                                      <a:lnTo>
                                        <a:pt x="5341" y="1641"/>
                                      </a:lnTo>
                                      <a:lnTo>
                                        <a:pt x="5336" y="1616"/>
                                      </a:lnTo>
                                      <a:lnTo>
                                        <a:pt x="5341" y="1591"/>
                                      </a:lnTo>
                                      <a:lnTo>
                                        <a:pt x="5355" y="1571"/>
                                      </a:lnTo>
                                      <a:lnTo>
                                        <a:pt x="5375" y="1557"/>
                                      </a:lnTo>
                                      <a:lnTo>
                                        <a:pt x="5400" y="1552"/>
                                      </a:lnTo>
                                      <a:lnTo>
                                        <a:pt x="5400" y="1513"/>
                                      </a:lnTo>
                                      <a:lnTo>
                                        <a:pt x="5375" y="1508"/>
                                      </a:lnTo>
                                      <a:lnTo>
                                        <a:pt x="5355" y="1495"/>
                                      </a:lnTo>
                                      <a:lnTo>
                                        <a:pt x="5341" y="1474"/>
                                      </a:lnTo>
                                      <a:lnTo>
                                        <a:pt x="5336" y="1450"/>
                                      </a:lnTo>
                                      <a:lnTo>
                                        <a:pt x="5341" y="1425"/>
                                      </a:lnTo>
                                      <a:lnTo>
                                        <a:pt x="5355" y="1405"/>
                                      </a:lnTo>
                                      <a:lnTo>
                                        <a:pt x="5375" y="1391"/>
                                      </a:lnTo>
                                      <a:lnTo>
                                        <a:pt x="5400" y="1386"/>
                                      </a:lnTo>
                                      <a:lnTo>
                                        <a:pt x="5400" y="1347"/>
                                      </a:lnTo>
                                      <a:lnTo>
                                        <a:pt x="5375" y="1342"/>
                                      </a:lnTo>
                                      <a:lnTo>
                                        <a:pt x="5355" y="1328"/>
                                      </a:lnTo>
                                      <a:lnTo>
                                        <a:pt x="5341" y="1308"/>
                                      </a:lnTo>
                                      <a:lnTo>
                                        <a:pt x="5336" y="1283"/>
                                      </a:lnTo>
                                      <a:lnTo>
                                        <a:pt x="5341" y="1258"/>
                                      </a:lnTo>
                                      <a:lnTo>
                                        <a:pt x="5355" y="1238"/>
                                      </a:lnTo>
                                      <a:lnTo>
                                        <a:pt x="5375" y="1225"/>
                                      </a:lnTo>
                                      <a:lnTo>
                                        <a:pt x="5400" y="1220"/>
                                      </a:lnTo>
                                      <a:lnTo>
                                        <a:pt x="5400" y="1181"/>
                                      </a:lnTo>
                                      <a:lnTo>
                                        <a:pt x="5375" y="1176"/>
                                      </a:lnTo>
                                      <a:lnTo>
                                        <a:pt x="5355" y="1162"/>
                                      </a:lnTo>
                                      <a:lnTo>
                                        <a:pt x="5341" y="1142"/>
                                      </a:lnTo>
                                      <a:lnTo>
                                        <a:pt x="5336" y="1117"/>
                                      </a:lnTo>
                                      <a:lnTo>
                                        <a:pt x="5341" y="1092"/>
                                      </a:lnTo>
                                      <a:lnTo>
                                        <a:pt x="5355" y="1072"/>
                                      </a:lnTo>
                                      <a:lnTo>
                                        <a:pt x="5375" y="1058"/>
                                      </a:lnTo>
                                      <a:lnTo>
                                        <a:pt x="5400" y="1053"/>
                                      </a:lnTo>
                                      <a:lnTo>
                                        <a:pt x="5400" y="1014"/>
                                      </a:lnTo>
                                      <a:lnTo>
                                        <a:pt x="5375" y="1009"/>
                                      </a:lnTo>
                                      <a:lnTo>
                                        <a:pt x="5355" y="996"/>
                                      </a:lnTo>
                                      <a:lnTo>
                                        <a:pt x="5341" y="975"/>
                                      </a:lnTo>
                                      <a:lnTo>
                                        <a:pt x="5336" y="951"/>
                                      </a:lnTo>
                                      <a:lnTo>
                                        <a:pt x="5341" y="926"/>
                                      </a:lnTo>
                                      <a:lnTo>
                                        <a:pt x="5355" y="906"/>
                                      </a:lnTo>
                                      <a:lnTo>
                                        <a:pt x="5375" y="892"/>
                                      </a:lnTo>
                                      <a:lnTo>
                                        <a:pt x="5400" y="887"/>
                                      </a:lnTo>
                                      <a:lnTo>
                                        <a:pt x="5400" y="848"/>
                                      </a:lnTo>
                                      <a:lnTo>
                                        <a:pt x="5375" y="843"/>
                                      </a:lnTo>
                                      <a:lnTo>
                                        <a:pt x="5355" y="829"/>
                                      </a:lnTo>
                                      <a:lnTo>
                                        <a:pt x="5341" y="809"/>
                                      </a:lnTo>
                                      <a:lnTo>
                                        <a:pt x="5336" y="784"/>
                                      </a:lnTo>
                                      <a:lnTo>
                                        <a:pt x="5341" y="759"/>
                                      </a:lnTo>
                                      <a:lnTo>
                                        <a:pt x="5355" y="739"/>
                                      </a:lnTo>
                                      <a:lnTo>
                                        <a:pt x="5375" y="726"/>
                                      </a:lnTo>
                                      <a:lnTo>
                                        <a:pt x="5400" y="721"/>
                                      </a:lnTo>
                                      <a:lnTo>
                                        <a:pt x="5400" y="682"/>
                                      </a:lnTo>
                                      <a:lnTo>
                                        <a:pt x="5375" y="677"/>
                                      </a:lnTo>
                                      <a:lnTo>
                                        <a:pt x="5355" y="663"/>
                                      </a:lnTo>
                                      <a:lnTo>
                                        <a:pt x="5341" y="643"/>
                                      </a:lnTo>
                                      <a:lnTo>
                                        <a:pt x="5336" y="618"/>
                                      </a:lnTo>
                                      <a:lnTo>
                                        <a:pt x="5341" y="593"/>
                                      </a:lnTo>
                                      <a:lnTo>
                                        <a:pt x="5355" y="573"/>
                                      </a:lnTo>
                                      <a:lnTo>
                                        <a:pt x="5375" y="559"/>
                                      </a:lnTo>
                                      <a:lnTo>
                                        <a:pt x="5400" y="554"/>
                                      </a:lnTo>
                                      <a:lnTo>
                                        <a:pt x="5400" y="515"/>
                                      </a:lnTo>
                                      <a:lnTo>
                                        <a:pt x="5375" y="510"/>
                                      </a:lnTo>
                                      <a:lnTo>
                                        <a:pt x="5355" y="497"/>
                                      </a:lnTo>
                                      <a:lnTo>
                                        <a:pt x="5341" y="476"/>
                                      </a:lnTo>
                                      <a:lnTo>
                                        <a:pt x="5336" y="452"/>
                                      </a:lnTo>
                                      <a:lnTo>
                                        <a:pt x="5341" y="427"/>
                                      </a:lnTo>
                                      <a:lnTo>
                                        <a:pt x="5355" y="407"/>
                                      </a:lnTo>
                                      <a:lnTo>
                                        <a:pt x="5375" y="393"/>
                                      </a:lnTo>
                                      <a:lnTo>
                                        <a:pt x="5400" y="388"/>
                                      </a:lnTo>
                                      <a:lnTo>
                                        <a:pt x="5400" y="218"/>
                                      </a:lnTo>
                                      <a:lnTo>
                                        <a:pt x="5330" y="207"/>
                                      </a:lnTo>
                                      <a:lnTo>
                                        <a:pt x="5270" y="176"/>
                                      </a:lnTo>
                                      <a:lnTo>
                                        <a:pt x="5223" y="129"/>
                                      </a:lnTo>
                                      <a:lnTo>
                                        <a:pt x="5192" y="69"/>
                                      </a:lnTo>
                                      <a:lnTo>
                                        <a:pt x="51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1" name="Rectangle 491" descr="Picture placeholder."/>
                              <wps:cNvSpPr/>
                              <wps:spPr>
                                <a:xfrm>
                                  <a:off x="258233" y="93133"/>
                                  <a:ext cx="2209165" cy="112966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9" cstate="email">
                                    <a:duotone>
                                      <a:schemeClr val="accent2">
                                        <a:shade val="45000"/>
                                        <a:satMod val="135000"/>
                                      </a:schemeClr>
                                      <a:prstClr val="white"/>
                                    </a:duotone>
                                    <a:extLst>
                                      <a:ext uri="{28A0092B-C50C-407E-A947-70E740481C1C}">
                                        <a14:useLocalDpi xmlns:a14="http://schemas.microsoft.com/office/drawing/2010/main"/>
                                      </a:ext>
                                    </a:extLst>
                                  </a:blip>
                                  <a:srcRect/>
                                  <a:tile tx="0" ty="0" sx="30000" sy="30000" flip="none" algn="tl"/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2" name="Freeform 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937933" y="93133"/>
                                  <a:ext cx="12700" cy="1127760"/>
                                </a:xfrm>
                                <a:custGeom>
                                  <a:avLst/>
                                  <a:gdLst>
                                    <a:gd name="T0" fmla="*/ 0 w 20"/>
                                    <a:gd name="T1" fmla="*/ 1775 h 1776"/>
                                    <a:gd name="T2" fmla="*/ 0 w 20"/>
                                    <a:gd name="T3" fmla="*/ 0 h 177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1776">
                                      <a:moveTo>
                                        <a:pt x="0" y="177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2700">
                                  <a:solidFill>
                                    <a:schemeClr val="accent1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93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186267"/>
                                  <a:ext cx="1565910" cy="533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sdt>
                                    <w:sdtPr>
                                      <w:tag w:val="EventName"/>
                                      <w:id w:val="736368718"/>
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BB5F8B" w:rsidP="006953E7">
                                        <w:pPr>
                                          <w:pStyle w:val="Title"/>
                                        </w:pPr>
                                        <w:r>
                                          <w:t>[Event Name]</w:t>
                                        </w:r>
                                      </w:p>
                                    </w:sdtContent>
                                  </w:sd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94" name="Text Box 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71233" y="93133"/>
                                  <a:ext cx="210185" cy="11275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Date"/>
                                      <w:tag w:val=""/>
                                      <w:id w:val="1054743818"/>
                                      <w:showingPlcHdr/>
      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Pr="004E6777" w:rsidRDefault="006953E7" w:rsidP="006953E7">
                                        <w:pPr>
                                          <w:pStyle w:val="Subtitle"/>
                                        </w:pPr>
                                        <w:r>
                                          <w:t>DATE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95" name="Text Box 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09900" y="93133"/>
                                  <a:ext cx="210185" cy="11286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sdt>
                                    <w:sdtPr>
                                      <w:alias w:val="Time"/>
                                      <w:tag w:val=""/>
                                      <w:id w:val="68003939"/>
                                      <w:showingPlcHdr/>
      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      <w15:appearance w15:val="hidden"/>
                                      <w:text/>
                                    </w:sdtPr>
                                    <w:sdtEndPr/>
                                    <w:sdtContent>
                                      <w:p w:rsidR="006953E7" w:rsidRDefault="006953E7" w:rsidP="006953E7">
                                        <w:pPr>
                                          <w:pStyle w:val="Subtitle"/>
                                        </w:pPr>
                                        <w:r w:rsidRPr="00EE2600">
                                          <w:t>TIME</w:t>
                                        </w:r>
                                      </w:p>
                                    </w:sdtContent>
                                  </w:sdt>
                                </w:txbxContent>
                              </wps:txbx>
                              <wps:bodyPr rot="0" vert="vert270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96" name="Text Box 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1366" y="829733"/>
                                  <a:ext cx="1565910" cy="2552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6953E7" w:rsidRPr="004E6777" w:rsidRDefault="006953E7" w:rsidP="006953E7">
                                    <w:pPr>
                                      <w:pStyle w:val="Title"/>
                                    </w:pPr>
                                    <w:r>
                                      <w:t>TICKET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  <wps:wsp>
                              <wps:cNvPr id="497" name="Straight Connector 497"/>
                              <wps:cNvCnPr/>
                              <wps:spPr>
                                <a:xfrm>
                                  <a:off x="2565400" y="0"/>
                                  <a:ext cx="0" cy="1298163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chemeClr val="bg1"/>
                                  </a:solidFill>
                                  <a:prstDash val="sysDash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ABE0D8" id="Group 489" o:spid="_x0000_s1125" style="width:270pt;height:103.2pt;mso-position-horizontal-relative:char;mso-position-vertical-relative:line" coordsize="34290,13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">
                      <v:shape id="Freeform 3" o:spid="_x0000_s1126" style="position:absolute;width:34290;height:13106;visibility:visible;mso-wrap-style:square;v-text-anchor:top" coordsize="5400,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" path="m5181,l218,,207,69r-31,60l129,176,69,207,,218,,388r24,5l44,407r14,20l63,452r-5,24l44,497,24,510,,515r,39l24,559r20,14l58,593r5,25l58,643,44,663,24,677,,682r,39l24,726r20,13l58,759r5,25l58,809,44,829,24,843,,848r,39l24,892r20,14l58,926r5,25l58,975,44,996r-20,13l,1014r,39l24,1058r20,14l58,1092r5,25l58,1142r-14,20l24,1176,,1181r,39l24,1225r20,13l58,1258r5,25l58,1308r-14,20l24,1342,,1347r,39l24,1391r20,14l58,1425r5,25l58,1474r-14,21l24,1508,,1513r,39l24,1557r20,14l58,1591r5,25l58,1641r-14,20l24,1675,,1680r,164l69,1855r60,31l176,1933r31,61l218,2063r4963,l5192,1994r31,-61l5270,1886r60,-31l5400,1844r,-164l5375,1675r-20,-14l5341,1641r-5,-25l5341,1591r14,-20l5375,1557r25,-5l5400,1513r-25,-5l5355,1495r-14,-21l5336,1450r5,-25l5355,1405r20,-14l5400,1386r,-39l5375,1342r-20,-14l5341,1308r-5,-25l5341,1258r14,-20l5375,1225r25,-5l5400,1181r-25,-5l5355,1162r-14,-20l5336,1117r5,-25l5355,1072r20,-14l5400,1053r,-39l5375,1009r-20,-13l5341,975r-5,-24l5341,926r14,-20l5375,892r25,-5l5400,848r-25,-5l5355,829r-14,-20l5336,784r5,-25l5355,739r20,-13l5400,721r,-39l5375,677r-20,-14l5341,643r-5,-25l5341,593r14,-20l5375,559r25,-5l5400,515r-25,-5l5355,497r-14,-21l5336,452r5,-25l5355,407r20,-14l5400,388r,-170l5330,207r-60,-31l5223,129,5192,69,5181,xe" fillcolor="#4b005c [3205]" stroked="f">
                        <v:path arrowok="t" o:connecttype="custom" o:connectlocs="131445,43815;43815,131445;15240,249555;40005,287020;15240,323850;15240,354965;40005,392430;15240,429895;15240,461010;40005,497840;15240,535305;15240,566420;40005,603885;15240,640715;15240,671830;40005,709295;15240,746760;15240,777875;40005,814705;15240,852170;15240,883285;40005,920750;15240,957580;15240,988695;40005,1026160;15240,1063625;43815,1177925;131445,1266190;3296920,1266190;3384550,1177925;3413125,1063625;3388360,1026160;3413125,988695;3413125,957580;3388360,920750;3413125,883285;3413125,852170;3388360,814705;3413125,777875;3413125,746760;3388360,709295;3413125,671830;3413125,640715;3388360,603885;3413125,566420;3413125,535305;3388360,497840;3413125,461010;3413125,429895;3388360,392430;3413125,354965;3413125,323850;3388360,287020;3413125,249555;3384550,131445;3296920,43815" o:connectangles="0,0,0,0,0,0,0,0,0,0,0,0,0,0,0,0,0,0,0,0,0,0,0,0,0,0,0,0,0,0,0,0,0,0,0,0,0,0,0,0,0,0,0,0,0,0,0,0,0,0,0,0,0,0,0,0"/>
                      </v:shape>
                      <v:rect id="Rectangle 491" o:spid="_x0000_s1127" alt="Picture placeholder." style="position:absolute;left:2582;top:931;width:22091;height:112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" stroked="f" strokeweight="1pt">
                        <v:fill r:id="rId10" o:title="Picture placeholder" recolor="t" rotate="t" type="tile"/>
                        <v:imagedata recolortarget="#210029 [1445]"/>
                      </v:rect>
                      <v:shape id="Freeform 4" o:spid="_x0000_s1128" style="position:absolute;left:29379;top:931;width:127;height:11277;visibility:visible;mso-wrap-style:square;v-text-anchor:top" coordsize="20,1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" path="m,1775l,e" filled="f" strokecolor="#efc01b [3204]" strokeweight="1pt">
                        <v:path arrowok="t" o:connecttype="custom" o:connectlocs="0,1127125;0,0" o:connectangles="0,0"/>
                      </v:shape>
                      <v:shape id="Text Box 9" o:spid="_x0000_s1129" type="#_x0000_t202" style="position:absolute;left:3513;top:1862;width:15659;height:5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" fillcolor="#efc01b [3204]" stroked="f">
                        <v:textbox inset="0,0,0,0">
                          <w:txbxContent>
                            <w:sdt>
                              <w:sdtPr>
                                <w:tag w:val="EventName"/>
                                <w:id w:val="736368718"/>
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BB5F8B" w:rsidP="006953E7">
                                  <w:pPr>
                                    <w:pStyle w:val="Title"/>
                                  </w:pPr>
                                  <w:r>
                                    <w:t>[Event Name]</w:t>
                                  </w:r>
                                </w:p>
                              </w:sdtContent>
                            </w:sd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</w:p>
                          </w:txbxContent>
                        </v:textbox>
                      </v:shape>
                      <v:shape id="Text Box 10" o:spid="_x0000_s1130" type="#_x0000_t202" style="position:absolute;left:26712;top:931;width:2102;height:11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Date"/>
                                <w:tag w:val=""/>
                                <w:id w:val="1054743818"/>
                                <w:showingPlcHdr/>
                                <w:dataBinding w:prefixMappings="xmlns:ns0='http://schemas.openxmlformats.org/officeDocument/2006/extended-properties' " w:xpath="/ns0:Properties[1]/ns0:Manager[1]" w:storeItemID="{6668398D-A668-4E3E-A5EB-62B293D839F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Pr="004E6777" w:rsidRDefault="006953E7" w:rsidP="006953E7">
                                  <w:pPr>
                                    <w:pStyle w:val="Subtitle"/>
                                  </w:pPr>
                                  <w:r>
                                    <w:t>DATE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11" o:spid="_x0000_s1131" type="#_x0000_t202" style="position:absolute;left:30099;top:931;width:2101;height:11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" filled="f" stroked="f">
                        <v:textbox style="layout-flow:vertical;mso-layout-flow-alt:bottom-to-top" inset="0,0,0,0">
                          <w:txbxContent>
                            <w:sdt>
                              <w:sdtPr>
                                <w:alias w:val="Time"/>
                                <w:tag w:val=""/>
                                <w:id w:val="68003939"/>
                                <w:showingPlcHdr/>
                  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                  <w15:appearance w15:val="hidden"/>
                                <w:text/>
                              </w:sdtPr>
                              <w:sdtEndPr/>
                              <w:sdtContent>
                                <w:p w:rsidR="006953E7" w:rsidRDefault="006953E7" w:rsidP="006953E7">
                                  <w:pPr>
                                    <w:pStyle w:val="Subtitle"/>
                                  </w:pPr>
                                  <w:r w:rsidRPr="00EE2600">
                                    <w:t>TIME</w:t>
                                  </w:r>
                                </w:p>
                              </w:sdtContent>
                            </w:sdt>
                          </w:txbxContent>
                        </v:textbox>
                      </v:shape>
                      <v:shape id="Text Box 9" o:spid="_x0000_s1132" type="#_x0000_t202" style="position:absolute;left:3513;top:8297;width:15659;height:2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" fillcolor="#efc01b [3204]" stroked="f">
                        <v:textbox inset="0,0,0,0">
                          <w:txbxContent>
                            <w:p w:rsidR="006953E7" w:rsidRPr="004E6777" w:rsidRDefault="006953E7" w:rsidP="006953E7">
                              <w:pPr>
                                <w:pStyle w:val="Title"/>
                              </w:pPr>
                              <w:r>
                                <w:t>TICKET</w:t>
                              </w:r>
                            </w:p>
                          </w:txbxContent>
                        </v:textbox>
                      </v:shape>
                      <v:line id="Straight Connector 497" o:spid="_x0000_s1133" style="position:absolute;visibility:visible;mso-wrap-style:square" from="25654,0" to="25654,129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" strokecolor="white [3212]" strokeweight="1pt">
                        <v:stroke dashstyle="3 1" joinstyle="miter"/>
                      </v:line>
                      <w10:anchorlock/>
                    </v:group>
                  </w:pict>
                </mc:Fallback>
              </mc:AlternateContent>
            </w:r>
          </w:p>
        </w:tc>
      </w:tr>
    </w:tbl>
    <w:p w:rsidR="006819FF" w:rsidRPr="00B54E2A" w:rsidRDefault="006819FF" w:rsidP="00B54E2A"/>
    <w:sectPr w:rsidR="006819FF" w:rsidRPr="00B54E2A" w:rsidSect="00A75F6B">
      <w:type w:val="continuous"/>
      <w:pgSz w:w="12240" w:h="15840" w:code="1"/>
      <w:pgMar w:top="360" w:right="360" w:bottom="360" w:left="360" w:header="360" w:footer="36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5143" w:rsidRDefault="00785143" w:rsidP="00820134">
      <w:r>
        <w:separator/>
      </w:r>
    </w:p>
  </w:endnote>
  <w:endnote w:type="continuationSeparator" w:id="0">
    <w:p w:rsidR="00785143" w:rsidRDefault="00785143" w:rsidP="008201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ews Gothic Cyr">
    <w:altName w:val="Calibri"/>
    <w:charset w:val="CC"/>
    <w:family w:val="auto"/>
    <w:pitch w:val="variable"/>
    <w:sig w:usb0="00000201" w:usb1="00000000" w:usb2="00000000" w:usb3="00000000" w:csb0="00000004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5143" w:rsidRDefault="00785143" w:rsidP="00820134">
      <w:r>
        <w:separator/>
      </w:r>
    </w:p>
  </w:footnote>
  <w:footnote w:type="continuationSeparator" w:id="0">
    <w:p w:rsidR="00785143" w:rsidRDefault="00785143" w:rsidP="0082013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embedSystemFonts/>
  <w:bordersDoNotSurroundHeader/>
  <w:bordersDoNotSurroundFooter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rawingGridVerticalSpacing w:val="299"/>
  <w:displayHorizontalDrawingGridEvery w:val="0"/>
  <w:doNotShadeFormData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0089"/>
    <w:rsid w:val="00010089"/>
    <w:rsid w:val="00322AA8"/>
    <w:rsid w:val="00360F14"/>
    <w:rsid w:val="003877F2"/>
    <w:rsid w:val="003C61DF"/>
    <w:rsid w:val="004E6777"/>
    <w:rsid w:val="006819FF"/>
    <w:rsid w:val="006953E7"/>
    <w:rsid w:val="00785143"/>
    <w:rsid w:val="007D7A6C"/>
    <w:rsid w:val="00820134"/>
    <w:rsid w:val="008228AF"/>
    <w:rsid w:val="008244C3"/>
    <w:rsid w:val="00930D1E"/>
    <w:rsid w:val="00A02F1E"/>
    <w:rsid w:val="00A20ACF"/>
    <w:rsid w:val="00A75F6B"/>
    <w:rsid w:val="00B54E2A"/>
    <w:rsid w:val="00BB5F8B"/>
    <w:rsid w:val="00BE668C"/>
    <w:rsid w:val="00C96AFB"/>
    <w:rsid w:val="00EE19E4"/>
    <w:rsid w:val="00EE2600"/>
    <w:rsid w:val="00F97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A40A406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pPr>
      <w:widowControl w:val="0"/>
      <w:autoSpaceDE w:val="0"/>
      <w:autoSpaceDN w:val="0"/>
      <w:adjustRightInd w:val="0"/>
    </w:pPr>
    <w:rPr>
      <w:rFonts w:ascii="News Gothic Cyr" w:hAnsi="News Gothic Cyr" w:cs="News Gothic Cyr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pPr>
      <w:spacing w:before="20"/>
      <w:ind w:left="20"/>
    </w:pPr>
    <w:rPr>
      <w:b/>
      <w:bCs/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semiHidden/>
    <w:rPr>
      <w:rFonts w:ascii="News Gothic Cyr" w:hAnsi="News Gothic Cyr" w:cs="News Gothic Cyr"/>
      <w:sz w:val="22"/>
      <w:szCs w:val="22"/>
    </w:rPr>
  </w:style>
  <w:style w:type="paragraph" w:styleId="ListParagraph">
    <w:name w:val="List Paragraph"/>
    <w:basedOn w:val="Normal"/>
    <w:uiPriority w:val="1"/>
    <w:rPr>
      <w:rFonts w:ascii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"/>
    <w:uiPriority w:val="1"/>
    <w:rPr>
      <w:rFonts w:ascii="Times New Roman" w:hAnsi="Times New Roman" w:cs="Times New Roman"/>
      <w:sz w:val="24"/>
      <w:szCs w:val="24"/>
    </w:rPr>
  </w:style>
  <w:style w:type="paragraph" w:styleId="Title">
    <w:name w:val="Title"/>
    <w:basedOn w:val="BodyText"/>
    <w:next w:val="Normal"/>
    <w:link w:val="TitleChar"/>
    <w:uiPriority w:val="10"/>
    <w:qFormat/>
    <w:rsid w:val="004E6777"/>
    <w:pPr>
      <w:kinsoku w:val="0"/>
      <w:overflowPunct w:val="0"/>
      <w:spacing w:before="22" w:line="374" w:lineRule="exact"/>
      <w:ind w:left="144"/>
    </w:pPr>
    <w:rPr>
      <w:rFonts w:asciiTheme="majorHAnsi" w:hAnsiTheme="majorHAnsi"/>
      <w:color w:val="4B005C" w:themeColor="accent2"/>
      <w:sz w:val="31"/>
      <w:szCs w:val="31"/>
    </w:rPr>
  </w:style>
  <w:style w:type="character" w:customStyle="1" w:styleId="TitleChar">
    <w:name w:val="Title Char"/>
    <w:basedOn w:val="DefaultParagraphFont"/>
    <w:link w:val="Title"/>
    <w:uiPriority w:val="10"/>
    <w:rsid w:val="004E6777"/>
    <w:rPr>
      <w:rFonts w:asciiTheme="majorHAnsi" w:hAnsiTheme="majorHAnsi" w:cs="News Gothic Cyr"/>
      <w:b/>
      <w:bCs/>
      <w:color w:val="4B005C" w:themeColor="accent2"/>
      <w:sz w:val="31"/>
      <w:szCs w:val="31"/>
    </w:rPr>
  </w:style>
  <w:style w:type="paragraph" w:styleId="Subtitle">
    <w:name w:val="Subtitle"/>
    <w:basedOn w:val="BodyText"/>
    <w:next w:val="Normal"/>
    <w:link w:val="SubtitleChar"/>
    <w:uiPriority w:val="11"/>
    <w:qFormat/>
    <w:rsid w:val="00B54E2A"/>
    <w:pPr>
      <w:kinsoku w:val="0"/>
      <w:overflowPunct w:val="0"/>
      <w:spacing w:before="0"/>
      <w:ind w:left="0"/>
      <w:jc w:val="center"/>
    </w:pPr>
    <w:rPr>
      <w:rFonts w:asciiTheme="majorHAnsi" w:hAnsiTheme="majorHAnsi"/>
      <w:color w:val="EFC01B" w:themeColor="accent1"/>
      <w:spacing w:val="-7"/>
    </w:rPr>
  </w:style>
  <w:style w:type="character" w:customStyle="1" w:styleId="SubtitleChar">
    <w:name w:val="Subtitle Char"/>
    <w:basedOn w:val="DefaultParagraphFont"/>
    <w:link w:val="Subtitle"/>
    <w:uiPriority w:val="11"/>
    <w:rsid w:val="00B54E2A"/>
    <w:rPr>
      <w:rFonts w:asciiTheme="majorHAnsi" w:hAnsiTheme="majorHAnsi" w:cs="News Gothic Cyr"/>
      <w:b/>
      <w:bCs/>
      <w:color w:val="EFC01B" w:themeColor="accent1"/>
      <w:spacing w:val="-7"/>
      <w:sz w:val="24"/>
      <w:szCs w:val="24"/>
    </w:rPr>
  </w:style>
  <w:style w:type="table" w:styleId="TableGrid">
    <w:name w:val="Table Grid"/>
    <w:basedOn w:val="TableNormal"/>
    <w:uiPriority w:val="39"/>
    <w:rsid w:val="00B54E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2013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20134"/>
    <w:rPr>
      <w:rFonts w:ascii="News Gothic Cyr" w:hAnsi="News Gothic Cyr" w:cs="News Gothic Cyr"/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82013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20134"/>
    <w:rPr>
      <w:rFonts w:ascii="News Gothic Cyr" w:hAnsi="News Gothic Cyr" w:cs="News Gothic Cyr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A20AC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Purple%20event%20tickets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0D9A7525DAFE46FA9AC120EE40F672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C5F358A-0EE0-45C0-9FD8-AC9195CB60A0}"/>
      </w:docPartPr>
      <w:docPartBody>
        <w:p w:rsidR="004C760D" w:rsidRPr="00A20ACF" w:rsidRDefault="00D816DA" w:rsidP="00F97F9A">
          <w:pPr>
            <w:pStyle w:val="Title"/>
            <w:rPr>
              <w:rStyle w:val="PlaceholderText"/>
            </w:rPr>
          </w:pPr>
          <w:r w:rsidRPr="00A20ACF">
            <w:rPr>
              <w:rStyle w:val="PlaceholderText"/>
            </w:rPr>
            <w:t>[YOUR</w:t>
          </w:r>
        </w:p>
        <w:p w:rsidR="00000000" w:rsidRDefault="00D816DA">
          <w:pPr>
            <w:pStyle w:val="0D9A7525DAFE46FA9AC120EE40F67235"/>
          </w:pPr>
          <w:r w:rsidRPr="00A20ACF">
            <w:rPr>
              <w:rStyle w:val="PlaceholderText"/>
            </w:rPr>
            <w:t>EVENT NAME]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News Gothic Cyr">
    <w:altName w:val="Calibri"/>
    <w:charset w:val="CC"/>
    <w:family w:val="auto"/>
    <w:pitch w:val="variable"/>
    <w:sig w:usb0="00000201" w:usb1="00000000" w:usb2="00000000" w:usb3="00000000" w:csb0="00000004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6DA"/>
    <w:rsid w:val="00D816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Title">
    <w:name w:val="Title"/>
    <w:basedOn w:val="BodyText"/>
    <w:next w:val="Normal"/>
    <w:link w:val="TitleChar"/>
    <w:uiPriority w:val="10"/>
    <w:qFormat/>
    <w:pPr>
      <w:widowControl w:val="0"/>
      <w:kinsoku w:val="0"/>
      <w:overflowPunct w:val="0"/>
      <w:autoSpaceDE w:val="0"/>
      <w:autoSpaceDN w:val="0"/>
      <w:adjustRightInd w:val="0"/>
      <w:spacing w:before="22" w:after="0" w:line="374" w:lineRule="exact"/>
      <w:ind w:left="144"/>
    </w:pPr>
    <w:rPr>
      <w:rFonts w:asciiTheme="majorHAnsi" w:eastAsia="Times New Roman" w:hAnsiTheme="majorHAnsi" w:cs="News Gothic Cyr"/>
      <w:b/>
      <w:bCs/>
      <w:color w:val="ED7D31" w:themeColor="accent2"/>
      <w:sz w:val="31"/>
      <w:szCs w:val="31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="Times New Roman" w:hAnsiTheme="majorHAnsi" w:cs="News Gothic Cyr"/>
      <w:b/>
      <w:bCs/>
      <w:color w:val="ED7D31" w:themeColor="accent2"/>
      <w:sz w:val="31"/>
      <w:szCs w:val="31"/>
    </w:rPr>
  </w:style>
  <w:style w:type="paragraph" w:styleId="BodyText">
    <w:name w:val="Body Text"/>
    <w:basedOn w:val="Normal"/>
    <w:link w:val="BodyTextChar"/>
    <w:uiPriority w:val="99"/>
    <w:semiHidden/>
    <w:unhideWhenUsed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</w:style>
  <w:style w:type="paragraph" w:customStyle="1" w:styleId="0D9A7525DAFE46FA9AC120EE40F67235">
    <w:name w:val="0D9A7525DAFE46FA9AC120EE40F6723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icketEvent">
  <a:themeElements>
    <a:clrScheme name="TicketEvent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FC01B"/>
      </a:accent1>
      <a:accent2>
        <a:srgbClr val="4B005C"/>
      </a:accent2>
      <a:accent3>
        <a:srgbClr val="3FD8D4"/>
      </a:accent3>
      <a:accent4>
        <a:srgbClr val="DE4B5E"/>
      </a:accent4>
      <a:accent5>
        <a:srgbClr val="734170"/>
      </a:accent5>
      <a:accent6>
        <a:srgbClr val="262262"/>
      </a:accent6>
      <a:hlink>
        <a:srgbClr val="0000FF"/>
      </a:hlink>
      <a:folHlink>
        <a:srgbClr val="FF00FF"/>
      </a:folHlink>
    </a:clrScheme>
    <a:fontScheme name="Franklin Gothic">
      <a:majorFont>
        <a:latin typeface="Franklin Gothic Medium" panose="020B0603020102020204"/>
        <a:ea typeface=""/>
        <a:cs typeface=""/>
        <a:font script="Jpan" typeface="HG創英角ｺﾞｼｯｸUB"/>
        <a:font script="Hang" typeface="돋움"/>
        <a:font script="Hans" typeface="隶书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Franklin Gothic Book" panose="020B0503020102020204"/>
        <a:ea typeface=""/>
        <a:cs typeface=""/>
        <a:font script="Jpan" typeface="HGｺﾞｼｯｸE"/>
        <a:font script="Hang" typeface="돋움"/>
        <a:font script="Hans" typeface="华文楷体"/>
        <a:font script="Hant" typeface="微軟正黑體"/>
        <a:font script="Arab" typeface="Tahoma"/>
        <a:font script="Hebr" typeface="Aharoni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TicketEvent" id="{DC48A6B5-9302-AC42-B591-237562C8DA1D}" vid="{B93F310E-6A86-4A49-8D68-5FB4BFD878A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0" ma:contentTypeDescription="Create a new document." ma:contentTypeScope="" ma:versionID="e39e7e9e36de66d473ce04bb4ab2dbb8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19dc5994665da46609c24125788630d8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0A2E05D2-6754-4B50-AE06-E89B0ACC71B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4D5F96-B62A-4DC1-A989-FDBC628CA4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1A33A79-7B0A-42A9-9332-E2E5B459DBD0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Purple event tickets.dotx</Template>
  <TotalTime>0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2019-05-02T08:12:00Z</dcterms:created>
  <dcterms:modified xsi:type="dcterms:W3CDTF">2019-05-02T08:21:00Z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