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ListTable1Light-Accent6"/>
        <w:tblW w:w="4420" w:type="pct"/>
        <w:tblInd w:w="1253" w:type="dxa"/>
        <w:tblLook w:val="04A0" w:firstRow="1" w:lastRow="0" w:firstColumn="1" w:lastColumn="0" w:noHBand="0" w:noVBand="1"/>
      </w:tblPr>
      <w:tblGrid>
        <w:gridCol w:w="1874"/>
        <w:gridCol w:w="356"/>
        <w:gridCol w:w="810"/>
        <w:gridCol w:w="215"/>
        <w:gridCol w:w="3126"/>
        <w:gridCol w:w="2873"/>
        <w:gridCol w:w="253"/>
      </w:tblGrid>
      <w:tr w:rsidR="006B2D93" w:rsidRPr="006256B2" w:rsidTr="00DA24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0"/>
        </w:trPr>
        <w:sdt>
          <w:sdtPr>
            <w:rPr>
              <w:color w:val="385623" w:themeColor="accent6" w:themeShade="80"/>
            </w:rPr>
            <w:id w:val="-868213087"/>
            <w:placeholder>
              <w:docPart w:val="12479F438881438A9773B4E2FBBF6BB6"/>
            </w:placeholder>
            <w:temporary/>
            <w:showingPlcHdr/>
            <w15:appearance w15:val="hidden"/>
          </w:sdtPr>
          <w:sdtEndPr/>
          <w:sdtContent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73" w:type="pct"/>
                <w:gridSpan w:val="2"/>
                <w:tcBorders>
                  <w:top w:val="single" w:sz="18" w:space="0" w:color="538135" w:themeColor="accent6" w:themeShade="BF"/>
                  <w:left w:val="single" w:sz="18" w:space="0" w:color="538135" w:themeColor="accent6" w:themeShade="BF"/>
                  <w:bottom w:val="none" w:sz="0" w:space="0" w:color="auto"/>
                </w:tcBorders>
                <w:shd w:val="clear" w:color="auto" w:fill="FFFFFF" w:themeFill="background1"/>
                <w:vAlign w:val="bottom"/>
              </w:tcPr>
              <w:p w:rsidR="006B2D93" w:rsidRPr="00760791" w:rsidRDefault="006B2D93" w:rsidP="00B33633">
                <w:pPr>
                  <w:pStyle w:val="Header"/>
                  <w:jc w:val="left"/>
                  <w:rPr>
                    <w:color w:val="385623" w:themeColor="accent6" w:themeShade="80"/>
                  </w:rPr>
                </w:pPr>
                <w:r>
                  <w:rPr>
                    <w:rStyle w:val="PlaceholderText"/>
                  </w:rPr>
                  <w:t>My Name:</w:t>
                </w:r>
              </w:p>
            </w:tc>
          </w:sdtContent>
        </w:sdt>
        <w:tc>
          <w:tcPr>
            <w:tcW w:w="3694" w:type="pct"/>
            <w:gridSpan w:val="4"/>
            <w:tcBorders>
              <w:top w:val="single" w:sz="18" w:space="0" w:color="538135" w:themeColor="accent6" w:themeShade="BF"/>
              <w:bottom w:val="single" w:sz="12" w:space="0" w:color="538135" w:themeColor="accent6" w:themeShade="BF"/>
            </w:tcBorders>
            <w:shd w:val="clear" w:color="auto" w:fill="FFFFFF" w:themeFill="background1"/>
            <w:vAlign w:val="bottom"/>
          </w:tcPr>
          <w:p w:rsidR="006B2D93" w:rsidRPr="00760791" w:rsidRDefault="00346721" w:rsidP="00B33633">
            <w:pPr>
              <w:pStyle w:val="Head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385623" w:themeColor="accent6" w:themeShade="80"/>
              </w:rPr>
            </w:pPr>
            <w:r>
              <w:rPr>
                <w:b/>
                <w:bCs/>
                <w:color w:val="385623" w:themeColor="accent6" w:themeShade="80"/>
              </w:rPr>
              <w:t>[Name Here]</w:t>
            </w:r>
          </w:p>
        </w:tc>
        <w:tc>
          <w:tcPr>
            <w:tcW w:w="133" w:type="pct"/>
            <w:tcBorders>
              <w:top w:val="single" w:sz="18" w:space="0" w:color="538135" w:themeColor="accent6" w:themeShade="BF"/>
              <w:left w:val="nil"/>
              <w:bottom w:val="none" w:sz="0" w:space="0" w:color="auto"/>
              <w:right w:val="single" w:sz="18" w:space="0" w:color="538135" w:themeColor="accent6" w:themeShade="BF"/>
            </w:tcBorders>
            <w:shd w:val="clear" w:color="auto" w:fill="FFFFFF" w:themeFill="background1"/>
            <w:vAlign w:val="bottom"/>
          </w:tcPr>
          <w:p w:rsidR="006B2D93" w:rsidRPr="00760791" w:rsidRDefault="006B2D93" w:rsidP="00B33633">
            <w:pPr>
              <w:pStyle w:val="Head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385623" w:themeColor="accent6" w:themeShade="80"/>
              </w:rPr>
            </w:pPr>
          </w:p>
        </w:tc>
      </w:tr>
      <w:tr w:rsidR="006B2D93" w:rsidRPr="006256B2" w:rsidTr="00DA24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0"/>
        </w:trPr>
        <w:sdt>
          <w:sdtPr>
            <w:rPr>
              <w:color w:val="385623" w:themeColor="accent6" w:themeShade="80"/>
            </w:rPr>
            <w:id w:val="1058284991"/>
            <w:placeholder>
              <w:docPart w:val="127D0D114C3D4AB3B46126150F38B5F1"/>
            </w:placeholder>
            <w:temporary/>
            <w:showingPlcHdr/>
            <w15:appearance w15:val="hidden"/>
          </w:sdtPr>
          <w:sdtEndPr/>
          <w:sdtContent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99" w:type="pct"/>
                <w:gridSpan w:val="3"/>
                <w:tcBorders>
                  <w:left w:val="single" w:sz="18" w:space="0" w:color="538135" w:themeColor="accent6" w:themeShade="BF"/>
                  <w:right w:val="single" w:sz="4" w:space="0" w:color="FFFFFF" w:themeColor="background1"/>
                </w:tcBorders>
                <w:shd w:val="clear" w:color="auto" w:fill="FFFFFF" w:themeFill="background1"/>
                <w:vAlign w:val="bottom"/>
              </w:tcPr>
              <w:p w:rsidR="006B2D93" w:rsidRPr="00760791" w:rsidRDefault="006B2D93" w:rsidP="00B33633">
                <w:pPr>
                  <w:pStyle w:val="Header"/>
                  <w:jc w:val="left"/>
                </w:pPr>
                <w:r>
                  <w:rPr>
                    <w:rStyle w:val="PlaceholderText"/>
                  </w:rPr>
                  <w:t>My Age/Grade:</w:t>
                </w:r>
              </w:p>
            </w:tc>
          </w:sdtContent>
        </w:sdt>
        <w:tc>
          <w:tcPr>
            <w:tcW w:w="3268" w:type="pct"/>
            <w:gridSpan w:val="3"/>
            <w:tcBorders>
              <w:left w:val="single" w:sz="4" w:space="0" w:color="FFFFFF" w:themeColor="background1"/>
              <w:bottom w:val="single" w:sz="12" w:space="0" w:color="538135" w:themeColor="accent6" w:themeShade="BF"/>
            </w:tcBorders>
            <w:shd w:val="clear" w:color="auto" w:fill="FFFFFF" w:themeFill="background1"/>
            <w:vAlign w:val="bottom"/>
          </w:tcPr>
          <w:p w:rsidR="006B2D93" w:rsidRPr="00760791" w:rsidRDefault="00346721" w:rsidP="00B33633">
            <w:pPr>
              <w:pStyle w:val="Head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</w:rPr>
            </w:pPr>
            <w:r w:rsidRPr="00346721">
              <w:rPr>
                <w:b w:val="0"/>
                <w:color w:val="auto"/>
              </w:rPr>
              <w:t>[Age</w:t>
            </w:r>
            <w:r>
              <w:rPr>
                <w:b w:val="0"/>
                <w:color w:val="auto"/>
              </w:rPr>
              <w:t>] [Grade]</w:t>
            </w:r>
          </w:p>
        </w:tc>
        <w:tc>
          <w:tcPr>
            <w:tcW w:w="133" w:type="pct"/>
            <w:tcBorders>
              <w:left w:val="nil"/>
              <w:right w:val="single" w:sz="18" w:space="0" w:color="538135" w:themeColor="accent6" w:themeShade="BF"/>
            </w:tcBorders>
            <w:shd w:val="clear" w:color="auto" w:fill="FFFFFF" w:themeFill="background1"/>
            <w:vAlign w:val="bottom"/>
          </w:tcPr>
          <w:p w:rsidR="006B2D93" w:rsidRPr="00760791" w:rsidRDefault="006B2D93" w:rsidP="00B33633">
            <w:pPr>
              <w:pStyle w:val="Head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</w:rPr>
            </w:pPr>
          </w:p>
        </w:tc>
      </w:tr>
      <w:tr w:rsidR="006B2D93" w:rsidRPr="006256B2" w:rsidTr="00DA24A0">
        <w:trPr>
          <w:trHeight w:val="720"/>
        </w:trPr>
        <w:sdt>
          <w:sdtPr>
            <w:rPr>
              <w:color w:val="385623" w:themeColor="accent6" w:themeShade="80"/>
            </w:rPr>
            <w:id w:val="156278321"/>
            <w:placeholder>
              <w:docPart w:val="C064A9A591BF4040810BD08027742DC5"/>
            </w:placeholder>
            <w:temporary/>
            <w:showingPlcHdr/>
            <w15:appearance w15:val="hidden"/>
          </w:sdtPr>
          <w:sdtEndPr/>
          <w:sdtContent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986" w:type="pct"/>
                <w:tcBorders>
                  <w:left w:val="single" w:sz="18" w:space="0" w:color="538135" w:themeColor="accent6" w:themeShade="BF"/>
                  <w:right w:val="single" w:sz="4" w:space="0" w:color="FFFFFF" w:themeColor="background1"/>
                </w:tcBorders>
                <w:shd w:val="clear" w:color="auto" w:fill="FFFFFF" w:themeFill="background1"/>
                <w:vAlign w:val="bottom"/>
              </w:tcPr>
              <w:p w:rsidR="006B2D93" w:rsidRPr="00760791" w:rsidRDefault="006B2D93" w:rsidP="00B33633">
                <w:pPr>
                  <w:pStyle w:val="Header"/>
                  <w:jc w:val="left"/>
                </w:pPr>
                <w:r>
                  <w:rPr>
                    <w:rStyle w:val="PlaceholderText"/>
                  </w:rPr>
                  <w:t>My Sizes:</w:t>
                </w:r>
              </w:p>
            </w:tc>
          </w:sdtContent>
        </w:sdt>
        <w:tc>
          <w:tcPr>
            <w:tcW w:w="3881" w:type="pct"/>
            <w:gridSpan w:val="5"/>
            <w:tcBorders>
              <w:left w:val="single" w:sz="4" w:space="0" w:color="FFFFFF" w:themeColor="background1"/>
              <w:bottom w:val="single" w:sz="12" w:space="0" w:color="538135" w:themeColor="accent6" w:themeShade="BF"/>
            </w:tcBorders>
            <w:shd w:val="clear" w:color="auto" w:fill="FFFFFF" w:themeFill="background1"/>
            <w:vAlign w:val="bottom"/>
          </w:tcPr>
          <w:p w:rsidR="006B2D93" w:rsidRPr="00760791" w:rsidRDefault="006B2D93" w:rsidP="00B33633">
            <w:pPr>
              <w:pStyle w:val="Head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</w:p>
        </w:tc>
        <w:tc>
          <w:tcPr>
            <w:tcW w:w="133" w:type="pct"/>
            <w:tcBorders>
              <w:left w:val="nil"/>
              <w:right w:val="single" w:sz="18" w:space="0" w:color="538135" w:themeColor="accent6" w:themeShade="BF"/>
            </w:tcBorders>
            <w:shd w:val="clear" w:color="auto" w:fill="FFFFFF" w:themeFill="background1"/>
            <w:vAlign w:val="bottom"/>
          </w:tcPr>
          <w:p w:rsidR="006B2D93" w:rsidRPr="00760791" w:rsidRDefault="006B2D93" w:rsidP="00B33633">
            <w:pPr>
              <w:pStyle w:val="Head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</w:p>
        </w:tc>
      </w:tr>
      <w:tr w:rsidR="00435E99" w:rsidRPr="00B33633" w:rsidTr="00DA24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12" w:type="pct"/>
            <w:gridSpan w:val="4"/>
            <w:tcBorders>
              <w:left w:val="single" w:sz="18" w:space="0" w:color="538135" w:themeColor="accent6" w:themeShade="BF"/>
              <w:bottom w:val="single" w:sz="18" w:space="0" w:color="538135" w:themeColor="accent6" w:themeShade="BF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:rsidR="00435E99" w:rsidRPr="00B33633" w:rsidRDefault="00435E99" w:rsidP="00760791">
            <w:pPr>
              <w:pStyle w:val="Header"/>
              <w:rPr>
                <w:sz w:val="6"/>
                <w:szCs w:val="6"/>
              </w:rPr>
            </w:pPr>
          </w:p>
        </w:tc>
        <w:tc>
          <w:tcPr>
            <w:tcW w:w="1644" w:type="pct"/>
            <w:tcBorders>
              <w:left w:val="single" w:sz="4" w:space="0" w:color="FFFFFF" w:themeColor="background1"/>
              <w:bottom w:val="single" w:sz="18" w:space="0" w:color="538135" w:themeColor="accent6" w:themeShade="BF"/>
              <w:right w:val="single" w:sz="6" w:space="0" w:color="FFFFFF" w:themeColor="background1"/>
            </w:tcBorders>
            <w:shd w:val="clear" w:color="auto" w:fill="FFFFFF" w:themeFill="background1"/>
            <w:vAlign w:val="center"/>
          </w:tcPr>
          <w:p w:rsidR="00435E99" w:rsidRPr="00B33633" w:rsidRDefault="00435E99" w:rsidP="00760791">
            <w:pPr>
              <w:pStyle w:val="Head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6"/>
                <w:szCs w:val="6"/>
              </w:rPr>
            </w:pPr>
          </w:p>
        </w:tc>
        <w:tc>
          <w:tcPr>
            <w:tcW w:w="1644" w:type="pct"/>
            <w:gridSpan w:val="2"/>
            <w:tcBorders>
              <w:left w:val="single" w:sz="6" w:space="0" w:color="FFFFFF" w:themeColor="background1"/>
              <w:bottom w:val="single" w:sz="18" w:space="0" w:color="538135" w:themeColor="accent6" w:themeShade="BF"/>
              <w:right w:val="single" w:sz="18" w:space="0" w:color="538135" w:themeColor="accent6" w:themeShade="BF"/>
            </w:tcBorders>
            <w:shd w:val="clear" w:color="auto" w:fill="FFFFFF" w:themeFill="background1"/>
            <w:vAlign w:val="center"/>
          </w:tcPr>
          <w:p w:rsidR="00435E99" w:rsidRPr="00B33633" w:rsidRDefault="00435E99" w:rsidP="00760791">
            <w:pPr>
              <w:pStyle w:val="Head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sz w:val="6"/>
                <w:szCs w:val="6"/>
              </w:rPr>
            </w:pPr>
          </w:p>
        </w:tc>
      </w:tr>
    </w:tbl>
    <w:p w:rsidR="00B33633" w:rsidRPr="00B33633" w:rsidRDefault="00B33633" w:rsidP="00B33633">
      <w:pPr>
        <w:spacing w:after="0"/>
        <w:rPr>
          <w:sz w:val="4"/>
          <w:szCs w:val="4"/>
        </w:rPr>
      </w:pPr>
    </w:p>
    <w:tbl>
      <w:tblPr>
        <w:tblStyle w:val="ListTable1Light-Accent6"/>
        <w:tblW w:w="4419" w:type="pct"/>
        <w:tblInd w:w="1253" w:type="dxa"/>
        <w:tblLook w:val="04A0" w:firstRow="1" w:lastRow="0" w:firstColumn="1" w:lastColumn="0" w:noHBand="0" w:noVBand="1"/>
      </w:tblPr>
      <w:tblGrid>
        <w:gridCol w:w="3168"/>
        <w:gridCol w:w="3169"/>
        <w:gridCol w:w="3167"/>
      </w:tblGrid>
      <w:tr w:rsidR="00760791" w:rsidRPr="006256B2" w:rsidTr="00B3363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50"/>
        </w:trPr>
        <w:sdt>
          <w:sdtPr>
            <w:id w:val="259265034"/>
            <w:placeholder>
              <w:docPart w:val="93CAB9D6B9AA44FF8A398F40DA99B3E9"/>
            </w:placeholder>
            <w:temporary/>
            <w:showingPlcHdr/>
            <w15:appearance w15:val="hidden"/>
          </w:sdtPr>
          <w:sdtEndPr/>
          <w:sdtContent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667" w:type="pct"/>
                <w:tcBorders>
                  <w:top w:val="single" w:sz="18" w:space="0" w:color="538135" w:themeColor="accent6" w:themeShade="BF"/>
                  <w:left w:val="single" w:sz="18" w:space="0" w:color="538135" w:themeColor="accent6" w:themeShade="BF"/>
                  <w:bottom w:val="single" w:sz="18" w:space="0" w:color="538135" w:themeColor="accent6" w:themeShade="BF"/>
                  <w:right w:val="single" w:sz="4" w:space="0" w:color="FFFFFF" w:themeColor="background1"/>
                </w:tcBorders>
                <w:shd w:val="clear" w:color="auto" w:fill="538135" w:themeFill="accent6" w:themeFillShade="BF"/>
                <w:vAlign w:val="center"/>
              </w:tcPr>
              <w:p w:rsidR="00760791" w:rsidRPr="00104855" w:rsidRDefault="006B2D93" w:rsidP="00104855">
                <w:pPr>
                  <w:pStyle w:val="Header"/>
                </w:pPr>
                <w:r w:rsidRPr="00104855">
                  <w:rPr>
                    <w:rStyle w:val="PlaceholderText"/>
                    <w:color w:val="FFFFFF" w:themeColor="background1"/>
                  </w:rPr>
                  <w:t>Must Haves</w:t>
                </w:r>
              </w:p>
            </w:tc>
          </w:sdtContent>
        </w:sdt>
        <w:sdt>
          <w:sdtPr>
            <w:id w:val="499625222"/>
            <w:placeholder>
              <w:docPart w:val="E930943093624C03A1DC68F5EF61F061"/>
            </w:placeholder>
            <w:temporary/>
            <w:showingPlcHdr/>
            <w15:appearance w15:val="hidden"/>
          </w:sdtPr>
          <w:sdtEndPr/>
          <w:sdtContent>
            <w:tc>
              <w:tcPr>
                <w:tcW w:w="1667" w:type="pct"/>
                <w:tcBorders>
                  <w:top w:val="single" w:sz="18" w:space="0" w:color="538135" w:themeColor="accent6" w:themeShade="BF"/>
                  <w:left w:val="single" w:sz="4" w:space="0" w:color="FFFFFF" w:themeColor="background1"/>
                  <w:bottom w:val="single" w:sz="18" w:space="0" w:color="538135" w:themeColor="accent6" w:themeShade="BF"/>
                  <w:right w:val="single" w:sz="6" w:space="0" w:color="FFFFFF" w:themeColor="background1"/>
                </w:tcBorders>
                <w:shd w:val="clear" w:color="auto" w:fill="538135" w:themeFill="accent6" w:themeFillShade="BF"/>
                <w:vAlign w:val="center"/>
              </w:tcPr>
              <w:p w:rsidR="00760791" w:rsidRPr="00104855" w:rsidRDefault="00104855" w:rsidP="00104855">
                <w:pPr>
                  <w:pStyle w:val="Head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104855">
                  <w:rPr>
                    <w:rStyle w:val="PlaceholderText"/>
                    <w:color w:val="FFFFFF" w:themeColor="background1"/>
                  </w:rPr>
                  <w:t>What I Wish For</w:t>
                </w:r>
              </w:p>
            </w:tc>
          </w:sdtContent>
        </w:sdt>
        <w:sdt>
          <w:sdtPr>
            <w:id w:val="-799994488"/>
            <w:placeholder>
              <w:docPart w:val="EB6C9EB2AF0746E98C3D9F8F0E483BB5"/>
            </w:placeholder>
            <w:temporary/>
            <w:showingPlcHdr/>
            <w15:appearance w15:val="hidden"/>
          </w:sdtPr>
          <w:sdtEndPr/>
          <w:sdtContent>
            <w:tc>
              <w:tcPr>
                <w:tcW w:w="1666" w:type="pct"/>
                <w:tcBorders>
                  <w:top w:val="single" w:sz="18" w:space="0" w:color="538135" w:themeColor="accent6" w:themeShade="BF"/>
                  <w:left w:val="single" w:sz="6" w:space="0" w:color="FFFFFF" w:themeColor="background1"/>
                  <w:bottom w:val="single" w:sz="18" w:space="0" w:color="538135" w:themeColor="accent6" w:themeShade="BF"/>
                  <w:right w:val="single" w:sz="18" w:space="0" w:color="538135" w:themeColor="accent6" w:themeShade="BF"/>
                </w:tcBorders>
                <w:shd w:val="clear" w:color="auto" w:fill="538135" w:themeFill="accent6" w:themeFillShade="BF"/>
                <w:vAlign w:val="center"/>
              </w:tcPr>
              <w:p w:rsidR="00760791" w:rsidRPr="00104855" w:rsidRDefault="00104855" w:rsidP="00104855">
                <w:pPr>
                  <w:pStyle w:val="Header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104855">
                  <w:rPr>
                    <w:rStyle w:val="PlaceholderText"/>
                    <w:color w:val="FFFFFF" w:themeColor="background1"/>
                  </w:rPr>
                  <w:t>Trinkets</w:t>
                </w:r>
              </w:p>
            </w:tc>
          </w:sdtContent>
        </w:sdt>
      </w:tr>
      <w:tr w:rsidR="006177DC" w:rsidRPr="00A509FD" w:rsidTr="00B336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  <w:bookmarkStart w:id="0" w:name="_GoBack"/>
            <w:bookmarkEnd w:id="0"/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73088E" w:rsidRPr="00A509FD" w:rsidTr="006B2D93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6177DC" w:rsidRPr="00A509FD" w:rsidTr="00B336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73088E" w:rsidRPr="00A509FD" w:rsidTr="006B2D93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9D7878" w:rsidRPr="00A509FD" w:rsidTr="00B336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A509FD" w:rsidRPr="00760791" w:rsidRDefault="00A509FD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A509FD" w:rsidRPr="00760791" w:rsidRDefault="00A509FD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C5E0B3" w:themeFill="accent6" w:themeFillTint="66"/>
            <w:vAlign w:val="center"/>
          </w:tcPr>
          <w:p w:rsidR="00A509FD" w:rsidRPr="00760791" w:rsidRDefault="00A509FD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73088E" w:rsidRPr="00A509FD" w:rsidTr="006B2D93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6177DC" w:rsidRPr="00A509FD" w:rsidTr="00B336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73088E" w:rsidRPr="00A509FD" w:rsidTr="006B2D93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9D7878" w:rsidRPr="00A509FD" w:rsidTr="00B336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A509FD" w:rsidRPr="00760791" w:rsidRDefault="00A509FD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A509FD" w:rsidRPr="00760791" w:rsidRDefault="00A509FD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C5E0B3" w:themeFill="accent6" w:themeFillTint="66"/>
            <w:vAlign w:val="center"/>
          </w:tcPr>
          <w:p w:rsidR="00A509FD" w:rsidRPr="00760791" w:rsidRDefault="00A509FD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73088E" w:rsidRPr="00A509FD" w:rsidTr="006B2D93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E2EFD9" w:themeFill="accent6" w:themeFillTint="33"/>
            <w:vAlign w:val="center"/>
          </w:tcPr>
          <w:p w:rsidR="00A509FD" w:rsidRPr="00760791" w:rsidRDefault="00A509FD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9D7878" w:rsidRPr="00A509FD" w:rsidTr="00B336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73088E" w:rsidRPr="00A509FD" w:rsidTr="006B2D93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E2EFD9" w:themeFill="accent6" w:themeFillTint="33"/>
            <w:vAlign w:val="center"/>
          </w:tcPr>
          <w:p w:rsidR="002C12AC" w:rsidRPr="00760791" w:rsidRDefault="002C12AC" w:rsidP="008C5A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2C12AC" w:rsidRPr="00A509FD" w:rsidTr="006B2D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rPr>
                <w:rFonts w:ascii="Century Gothic" w:hAnsi="Century Gothic" w:cs="Arial"/>
                <w:b w:val="0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8" w:space="0" w:color="538135" w:themeColor="accent6" w:themeShade="BF"/>
            </w:tcBorders>
            <w:shd w:val="clear" w:color="auto" w:fill="C5E0B3" w:themeFill="accent6" w:themeFillTint="66"/>
            <w:vAlign w:val="center"/>
          </w:tcPr>
          <w:p w:rsidR="002C12AC" w:rsidRPr="00760791" w:rsidRDefault="002C12AC" w:rsidP="008C5A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40"/>
                <w:szCs w:val="40"/>
              </w:rPr>
            </w:pPr>
          </w:p>
        </w:tc>
      </w:tr>
      <w:tr w:rsidR="00E52D8A" w:rsidRPr="00C770E7" w:rsidTr="006B2D93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pct"/>
            <w:tcBorders>
              <w:top w:val="single" w:sz="4" w:space="0" w:color="FFFFFF" w:themeColor="background1"/>
              <w:left w:val="single" w:sz="18" w:space="0" w:color="538135" w:themeColor="accent6" w:themeShade="BF"/>
              <w:bottom w:val="single" w:sz="24" w:space="0" w:color="538135" w:themeColor="accent6" w:themeShade="BF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E52D8A" w:rsidRPr="006B2D93" w:rsidRDefault="00E52D8A" w:rsidP="00571D66">
            <w:pPr>
              <w:pStyle w:val="Header"/>
              <w:rPr>
                <w:color w:val="auto"/>
                <w:sz w:val="40"/>
                <w:szCs w:val="40"/>
              </w:rPr>
            </w:pPr>
          </w:p>
        </w:tc>
        <w:tc>
          <w:tcPr>
            <w:tcW w:w="166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538135" w:themeColor="accent6" w:themeShade="BF"/>
              <w:right w:val="single" w:sz="4" w:space="0" w:color="FFFFFF" w:themeColor="background1"/>
            </w:tcBorders>
            <w:shd w:val="clear" w:color="auto" w:fill="E2EFD9" w:themeFill="accent6" w:themeFillTint="33"/>
            <w:vAlign w:val="center"/>
          </w:tcPr>
          <w:p w:rsidR="00E52D8A" w:rsidRPr="006B2D93" w:rsidRDefault="00E52D8A" w:rsidP="00571D66">
            <w:pPr>
              <w:pStyle w:val="Head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40"/>
                <w:szCs w:val="40"/>
              </w:rPr>
            </w:pPr>
          </w:p>
        </w:tc>
        <w:tc>
          <w:tcPr>
            <w:tcW w:w="1666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24" w:space="0" w:color="538135" w:themeColor="accent6" w:themeShade="BF"/>
              <w:right w:val="single" w:sz="18" w:space="0" w:color="538135" w:themeColor="accent6" w:themeShade="BF"/>
            </w:tcBorders>
            <w:shd w:val="clear" w:color="auto" w:fill="E2EFD9" w:themeFill="accent6" w:themeFillTint="33"/>
            <w:vAlign w:val="center"/>
          </w:tcPr>
          <w:p w:rsidR="00E52D8A" w:rsidRPr="006B2D93" w:rsidRDefault="00E52D8A" w:rsidP="00037259">
            <w:pPr>
              <w:pStyle w:val="Head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color w:val="auto"/>
                <w:sz w:val="40"/>
                <w:szCs w:val="40"/>
              </w:rPr>
            </w:pPr>
          </w:p>
        </w:tc>
      </w:tr>
    </w:tbl>
    <w:p w:rsidR="00883C86" w:rsidRDefault="006177DC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9EF084" wp14:editId="567DEB0B">
                <wp:simplePos x="0" y="0"/>
                <wp:positionH relativeFrom="column">
                  <wp:posOffset>-2689724</wp:posOffset>
                </wp:positionH>
                <wp:positionV relativeFrom="margin">
                  <wp:posOffset>4062413</wp:posOffset>
                </wp:positionV>
                <wp:extent cx="6356985" cy="685800"/>
                <wp:effectExtent l="0" t="0" r="2857" b="0"/>
                <wp:wrapNone/>
                <wp:docPr id="3" name="Text Box 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35698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id w:val="-1533645963"/>
                              <w:placeholder>
                                <w:docPart w:val="C95AAF3E3D0D4CB681B4F5C346D01C15"/>
                              </w:placeholder>
                              <w:temporary/>
                              <w:showingPlcHdr/>
                              <w15:appearance w15:val="hidden"/>
                            </w:sdtPr>
                            <w:sdtEndPr/>
                            <w:sdtContent>
                              <w:p w:rsidR="009D7878" w:rsidRPr="00571D66" w:rsidRDefault="00571D66" w:rsidP="00571D66">
                                <w:pPr>
                                  <w:pStyle w:val="Title"/>
                                </w:pPr>
                                <w:r>
                                  <w:t>GIFT WISH LIST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9EF08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211.8pt;margin-top:319.9pt;width:500.55pt;height:54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" filled="f" stroked="f" strokeweight=".5pt">
                <v:textbox>
                  <w:txbxContent>
                    <w:sdt>
                      <w:sdtPr>
                        <w:id w:val="-1533645963"/>
                        <w:placeholder>
                          <w:docPart w:val="C95AAF3E3D0D4CB681B4F5C346D01C15"/>
                        </w:placeholder>
                        <w:temporary/>
                        <w:showingPlcHdr/>
                        <w15:appearance w15:val="hidden"/>
                      </w:sdtPr>
                      <w:sdtEndPr/>
                      <w:sdtContent>
                        <w:p w:rsidR="009D7878" w:rsidRPr="00571D66" w:rsidRDefault="00571D66" w:rsidP="00571D66">
                          <w:pPr>
                            <w:pStyle w:val="Title"/>
                          </w:pPr>
                          <w:r>
                            <w:t>GIFT WISH LIST</w:t>
                          </w:r>
                        </w:p>
                      </w:sdtContent>
                    </w:sdt>
                  </w:txbxContent>
                </v:textbox>
                <w10:wrap anchory="margin"/>
              </v:shape>
            </w:pict>
          </mc:Fallback>
        </mc:AlternateContent>
      </w:r>
    </w:p>
    <w:sectPr w:rsidR="00883C86" w:rsidSect="0073088E">
      <w:headerReference w:type="default" r:id="rId9"/>
      <w:footerReference w:type="default" r:id="rId10"/>
      <w:pgSz w:w="12240" w:h="15840" w:code="1"/>
      <w:pgMar w:top="720" w:right="720" w:bottom="720" w:left="720" w:header="102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D0A96" w:rsidRDefault="00DD0A96" w:rsidP="002C12AC">
      <w:pPr>
        <w:spacing w:after="0" w:line="240" w:lineRule="auto"/>
      </w:pPr>
      <w:r>
        <w:separator/>
      </w:r>
    </w:p>
  </w:endnote>
  <w:endnote w:type="continuationSeparator" w:id="0">
    <w:p w:rsidR="00DD0A96" w:rsidRDefault="00DD0A96" w:rsidP="002C12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42BA8" w:rsidRDefault="00442BA8">
    <w:pPr>
      <w:pStyle w:val="Foo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31D83502" wp14:editId="4E765C1A">
          <wp:simplePos x="0" y="0"/>
          <wp:positionH relativeFrom="column">
            <wp:posOffset>209550</wp:posOffset>
          </wp:positionH>
          <wp:positionV relativeFrom="page">
            <wp:posOffset>8585835</wp:posOffset>
          </wp:positionV>
          <wp:extent cx="504000" cy="504000"/>
          <wp:effectExtent l="0" t="0" r="0" b="0"/>
          <wp:wrapNone/>
          <wp:docPr id="9" name="Graphic 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resent.sv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000" cy="50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D0A96" w:rsidRDefault="00DD0A96" w:rsidP="002C12AC">
      <w:pPr>
        <w:spacing w:after="0" w:line="240" w:lineRule="auto"/>
      </w:pPr>
      <w:r>
        <w:separator/>
      </w:r>
    </w:p>
  </w:footnote>
  <w:footnote w:type="continuationSeparator" w:id="0">
    <w:p w:rsidR="00DD0A96" w:rsidRDefault="00DD0A96" w:rsidP="002C12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12AC" w:rsidRDefault="008A6970" w:rsidP="00571D6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A2D2850" wp14:editId="217049C6">
          <wp:simplePos x="0" y="0"/>
          <wp:positionH relativeFrom="column">
            <wp:posOffset>217170</wp:posOffset>
          </wp:positionH>
          <wp:positionV relativeFrom="page">
            <wp:posOffset>941070</wp:posOffset>
          </wp:positionV>
          <wp:extent cx="503555" cy="503555"/>
          <wp:effectExtent l="0" t="0" r="0" b="0"/>
          <wp:wrapNone/>
          <wp:docPr id="8" name="Graphic 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resent.sv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3555" cy="503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71D66"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BCAFA0F" wp14:editId="64E7F613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772400" cy="10058400"/>
              <wp:effectExtent l="0" t="0" r="18415" b="26035"/>
              <wp:wrapNone/>
              <wp:docPr id="7" name="Group 7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2400" cy="10058400"/>
                        <a:chOff x="0" y="0"/>
                        <a:chExt cx="7772400" cy="10058400"/>
                      </a:xfrm>
                    </wpg:grpSpPr>
                    <wps:wsp>
                      <wps:cNvPr id="4" name="Rectangle 4">
                        <a:extLst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47059" r="-47059"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" name="Rectangle 2">
                        <a:extLst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s:cNvPr>
                      <wps:cNvSpPr/>
                      <wps:spPr>
                        <a:xfrm>
                          <a:off x="596900" y="571500"/>
                          <a:ext cx="6868885" cy="88392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alpha val="70000"/>
                              </a:schemeClr>
                            </a:gs>
                            <a:gs pos="46000">
                              <a:schemeClr val="accent1">
                                <a:alpha val="70000"/>
                              </a:schemeClr>
                            </a:gs>
                            <a:gs pos="100000">
                              <a:schemeClr val="accent1">
                                <a:alpha val="70000"/>
                              </a:schemeClr>
                            </a:gs>
                          </a:gsLst>
                          <a:path path="circle">
                            <a:fillToRect l="50000" t="130000" r="50000" b="-30000"/>
                          </a:path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100500</wp14:pctWidth>
              </wp14:sizeRelH>
              <wp14:sizeRelV relativeFrom="page">
                <wp14:pctHeight>100500</wp14:pctHeight>
              </wp14:sizeRelV>
            </wp:anchor>
          </w:drawing>
        </mc:Choice>
        <mc:Fallback>
          <w:pict>
            <v:group w14:anchorId="2794C8DD" id="Group 7" o:spid="_x0000_s1026" style="position:absolute;margin-left:0;margin-top:0;width:612pt;height:11in;z-index:-251657216;mso-width-percent:1005;mso-height-percent:1005;mso-position-horizontal:center;mso-position-horizontal-relative:page;mso-position-vertical:center;mso-position-vertical-relative:page;mso-width-percent:1005;mso-height-percent:1005" coordsize="77724,10058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">
              <v:rect id="Rectangle 4" o:spid="_x0000_s1027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" strokecolor="#5f0000 [1604]" strokeweight="1pt">
                <v:fill r:id="rId4" o:title="" recolor="t" rotate="t" type="frame"/>
              </v:rect>
              <v:rect id="Rectangle 2" o:spid="_x0000_s1028" style="position:absolute;left:5969;top:5715;width:68688;height:883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" fillcolor="#c00000 [3204]" stroked="f" strokeweight="1pt">
                <v:fill opacity="45875f" color2="#c00000 [3204]" o:opacity2="45875f" rotate="t" focusposition=".5,85197f" focussize="" focus="46%" type="gradientRadial"/>
                <v:shadow on="t" type="perspective" color="black" opacity="26214f" offset="0,0" matrix="66847f,,,66847f"/>
              </v:rect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removePersonalInformation/>
  <w:removeDateAndTime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6721"/>
    <w:rsid w:val="00104855"/>
    <w:rsid w:val="00144C10"/>
    <w:rsid w:val="002C12AC"/>
    <w:rsid w:val="003005B9"/>
    <w:rsid w:val="00346721"/>
    <w:rsid w:val="00396C2F"/>
    <w:rsid w:val="00416896"/>
    <w:rsid w:val="004170D6"/>
    <w:rsid w:val="00435E99"/>
    <w:rsid w:val="00442BA8"/>
    <w:rsid w:val="004E6FD7"/>
    <w:rsid w:val="00510CFC"/>
    <w:rsid w:val="00557478"/>
    <w:rsid w:val="00571D66"/>
    <w:rsid w:val="00597264"/>
    <w:rsid w:val="00601745"/>
    <w:rsid w:val="006177DC"/>
    <w:rsid w:val="006229B3"/>
    <w:rsid w:val="006256B2"/>
    <w:rsid w:val="006B2D93"/>
    <w:rsid w:val="006C2DB5"/>
    <w:rsid w:val="00700311"/>
    <w:rsid w:val="0073088E"/>
    <w:rsid w:val="00760791"/>
    <w:rsid w:val="00834E19"/>
    <w:rsid w:val="00883C86"/>
    <w:rsid w:val="00885610"/>
    <w:rsid w:val="008A156B"/>
    <w:rsid w:val="008A6970"/>
    <w:rsid w:val="008C5AF5"/>
    <w:rsid w:val="008E788C"/>
    <w:rsid w:val="009D7878"/>
    <w:rsid w:val="00A509FD"/>
    <w:rsid w:val="00B33633"/>
    <w:rsid w:val="00B97447"/>
    <w:rsid w:val="00BC2A8E"/>
    <w:rsid w:val="00BD0205"/>
    <w:rsid w:val="00C770E7"/>
    <w:rsid w:val="00CA644C"/>
    <w:rsid w:val="00D92FB8"/>
    <w:rsid w:val="00DA24A0"/>
    <w:rsid w:val="00DD0A96"/>
    <w:rsid w:val="00E52D8A"/>
    <w:rsid w:val="00E56D89"/>
    <w:rsid w:val="00E850C2"/>
    <w:rsid w:val="00F40B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 w:eastAsia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78558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/>
    <w:lsdException w:name="Hashtag" w:semiHidden="1"/>
    <w:lsdException w:name="Unresolved Mention" w:semiHidden="1" w:unhideWhenUsed="1"/>
  </w:latentStyles>
  <w:style w:type="paragraph" w:default="1" w:styleId="Normal">
    <w:name w:val="Normal"/>
    <w:qFormat/>
    <w:rsid w:val="00571D6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509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6">
    <w:name w:val="List Table 1 Light Accent 6"/>
    <w:basedOn w:val="TableNormal"/>
    <w:uiPriority w:val="46"/>
    <w:rsid w:val="00A509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Header">
    <w:name w:val="header"/>
    <w:basedOn w:val="Normal"/>
    <w:link w:val="HeaderChar"/>
    <w:uiPriority w:val="99"/>
    <w:rsid w:val="00571D66"/>
    <w:pPr>
      <w:spacing w:after="0" w:line="240" w:lineRule="auto"/>
      <w:jc w:val="center"/>
    </w:pPr>
    <w:rPr>
      <w:rFonts w:asciiTheme="majorHAnsi" w:hAnsiTheme="majorHAnsi" w:cs="Arial"/>
      <w:b/>
      <w:bCs/>
      <w:color w:val="FFFFFF" w:themeColor="background1"/>
      <w:sz w:val="36"/>
    </w:rPr>
  </w:style>
  <w:style w:type="character" w:customStyle="1" w:styleId="HeaderChar">
    <w:name w:val="Header Char"/>
    <w:basedOn w:val="DefaultParagraphFont"/>
    <w:link w:val="Header"/>
    <w:uiPriority w:val="99"/>
    <w:rsid w:val="00571D66"/>
    <w:rPr>
      <w:rFonts w:asciiTheme="majorHAnsi" w:hAnsiTheme="majorHAnsi" w:cs="Arial"/>
      <w:b/>
      <w:bCs/>
      <w:color w:val="FFFFFF" w:themeColor="background1"/>
      <w:sz w:val="36"/>
    </w:rPr>
  </w:style>
  <w:style w:type="paragraph" w:styleId="Footer">
    <w:name w:val="footer"/>
    <w:basedOn w:val="Normal"/>
    <w:link w:val="FooterChar"/>
    <w:uiPriority w:val="99"/>
    <w:semiHidden/>
    <w:rsid w:val="002C12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71D66"/>
  </w:style>
  <w:style w:type="character" w:styleId="PlaceholderText">
    <w:name w:val="Placeholder Text"/>
    <w:basedOn w:val="DefaultParagraphFont"/>
    <w:uiPriority w:val="99"/>
    <w:semiHidden/>
    <w:rsid w:val="00571D66"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571D66"/>
    <w:pPr>
      <w:jc w:val="center"/>
    </w:pPr>
    <w:rPr>
      <w:b/>
      <w:color w:val="FFFFFF" w:themeColor="background1"/>
      <w:sz w:val="72"/>
      <w:lang w:val="en-ZA"/>
    </w:rPr>
  </w:style>
  <w:style w:type="character" w:customStyle="1" w:styleId="TitleChar">
    <w:name w:val="Title Char"/>
    <w:basedOn w:val="DefaultParagraphFont"/>
    <w:link w:val="Title"/>
    <w:uiPriority w:val="10"/>
    <w:rsid w:val="00571D66"/>
    <w:rPr>
      <w:b/>
      <w:color w:val="FFFFFF" w:themeColor="background1"/>
      <w:sz w:val="72"/>
      <w:lang w:val="en-Z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veed%20Ahmed\AppData\Roaming\Microsoft\Templates\Children's%20holiday%20wish%20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12479F438881438A9773B4E2FBBF6B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A8F89A-2237-4D28-B0B6-D8E6719C848D}"/>
      </w:docPartPr>
      <w:docPartBody>
        <w:p w:rsidR="00000000" w:rsidRDefault="006F0639">
          <w:pPr>
            <w:pStyle w:val="12479F438881438A9773B4E2FBBF6BB6"/>
          </w:pPr>
          <w:r>
            <w:rPr>
              <w:rStyle w:val="PlaceholderText"/>
            </w:rPr>
            <w:t>My Name:</w:t>
          </w:r>
        </w:p>
      </w:docPartBody>
    </w:docPart>
    <w:docPart>
      <w:docPartPr>
        <w:name w:val="127D0D114C3D4AB3B46126150F38B5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01294FE-1D93-4D6C-AA5E-B5A10D6DC230}"/>
      </w:docPartPr>
      <w:docPartBody>
        <w:p w:rsidR="00000000" w:rsidRDefault="006F0639">
          <w:pPr>
            <w:pStyle w:val="127D0D114C3D4AB3B46126150F38B5F1"/>
          </w:pPr>
          <w:r>
            <w:rPr>
              <w:rStyle w:val="PlaceholderText"/>
            </w:rPr>
            <w:t>My Age/Grade:</w:t>
          </w:r>
        </w:p>
      </w:docPartBody>
    </w:docPart>
    <w:docPart>
      <w:docPartPr>
        <w:name w:val="C064A9A591BF4040810BD08027742D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68EA7E-BDD0-4D86-892F-3152DDC253F1}"/>
      </w:docPartPr>
      <w:docPartBody>
        <w:p w:rsidR="00000000" w:rsidRDefault="006F0639">
          <w:pPr>
            <w:pStyle w:val="C064A9A591BF4040810BD08027742DC5"/>
          </w:pPr>
          <w:r>
            <w:rPr>
              <w:rStyle w:val="PlaceholderText"/>
            </w:rPr>
            <w:t>My Sizes:</w:t>
          </w:r>
        </w:p>
      </w:docPartBody>
    </w:docPart>
    <w:docPart>
      <w:docPartPr>
        <w:name w:val="93CAB9D6B9AA44FF8A398F40DA99B3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F6B3A0-9141-4F4F-B748-65EA20A2C291}"/>
      </w:docPartPr>
      <w:docPartBody>
        <w:p w:rsidR="00000000" w:rsidRDefault="006F0639">
          <w:pPr>
            <w:pStyle w:val="93CAB9D6B9AA44FF8A398F40DA99B3E9"/>
          </w:pPr>
          <w:r w:rsidRPr="00104855">
            <w:rPr>
              <w:rStyle w:val="PlaceholderText"/>
            </w:rPr>
            <w:t>Must Haves</w:t>
          </w:r>
        </w:p>
      </w:docPartBody>
    </w:docPart>
    <w:docPart>
      <w:docPartPr>
        <w:name w:val="E930943093624C03A1DC68F5EF61F0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02725FF-E060-49B9-94F4-1DA03B31C410}"/>
      </w:docPartPr>
      <w:docPartBody>
        <w:p w:rsidR="00000000" w:rsidRDefault="006F0639">
          <w:pPr>
            <w:pStyle w:val="E930943093624C03A1DC68F5EF61F061"/>
          </w:pPr>
          <w:r w:rsidRPr="00104855">
            <w:rPr>
              <w:rStyle w:val="PlaceholderText"/>
            </w:rPr>
            <w:t>What I Wish For</w:t>
          </w:r>
        </w:p>
      </w:docPartBody>
    </w:docPart>
    <w:docPart>
      <w:docPartPr>
        <w:name w:val="EB6C9EB2AF0746E98C3D9F8F0E483BB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E3E8F2-19D9-4944-8E22-05C5E7192A42}"/>
      </w:docPartPr>
      <w:docPartBody>
        <w:p w:rsidR="00000000" w:rsidRDefault="006F0639">
          <w:pPr>
            <w:pStyle w:val="EB6C9EB2AF0746E98C3D9F8F0E483BB5"/>
          </w:pPr>
          <w:r w:rsidRPr="00104855">
            <w:rPr>
              <w:rStyle w:val="PlaceholderText"/>
            </w:rPr>
            <w:t>Trinkets</w:t>
          </w:r>
        </w:p>
      </w:docPartBody>
    </w:docPart>
    <w:docPart>
      <w:docPartPr>
        <w:name w:val="C95AAF3E3D0D4CB681B4F5C346D01C1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6431764-AA3C-4919-904D-96BB108627D0}"/>
      </w:docPartPr>
      <w:docPartBody>
        <w:p w:rsidR="00000000" w:rsidRDefault="006F0639">
          <w:pPr>
            <w:pStyle w:val="C95AAF3E3D0D4CB681B4F5C346D01C15"/>
          </w:pPr>
          <w:r>
            <w:t>GIFT WISH LIST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639"/>
    <w:rsid w:val="006F06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12479F438881438A9773B4E2FBBF6BB6">
    <w:name w:val="12479F438881438A9773B4E2FBBF6BB6"/>
  </w:style>
  <w:style w:type="paragraph" w:customStyle="1" w:styleId="127D0D114C3D4AB3B46126150F38B5F1">
    <w:name w:val="127D0D114C3D4AB3B46126150F38B5F1"/>
  </w:style>
  <w:style w:type="paragraph" w:customStyle="1" w:styleId="C064A9A591BF4040810BD08027742DC5">
    <w:name w:val="C064A9A591BF4040810BD08027742DC5"/>
  </w:style>
  <w:style w:type="paragraph" w:customStyle="1" w:styleId="93CAB9D6B9AA44FF8A398F40DA99B3E9">
    <w:name w:val="93CAB9D6B9AA44FF8A398F40DA99B3E9"/>
  </w:style>
  <w:style w:type="paragraph" w:customStyle="1" w:styleId="E930943093624C03A1DC68F5EF61F061">
    <w:name w:val="E930943093624C03A1DC68F5EF61F061"/>
  </w:style>
  <w:style w:type="paragraph" w:customStyle="1" w:styleId="EB6C9EB2AF0746E98C3D9F8F0E483BB5">
    <w:name w:val="EB6C9EB2AF0746E98C3D9F8F0E483BB5"/>
  </w:style>
  <w:style w:type="paragraph" w:customStyle="1" w:styleId="C95AAF3E3D0D4CB681B4F5C346D01C15">
    <w:name w:val="C95AAF3E3D0D4CB681B4F5C346D01C1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ustom 36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C000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008000"/>
      </a:folHlink>
    </a:clrScheme>
    <a:fontScheme name="Custom 27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dc7352e55e77714fab0739bd1a2ce12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b47b806cf7e90fe7257fa1ff83c741bf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4B672C-61F3-4EC2-9E5B-4265F61AD148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1126771E-BF5C-4EB8-9DBD-4B82D5FCB48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375FDC7-C88A-4CF1-BEBB-71C50F9662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Children's holiday wish list.dotx</Template>
  <TotalTime>0</TotalTime>
  <Pages>1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2018-12-11T13:56:00Z</dcterms:created>
  <dcterms:modified xsi:type="dcterms:W3CDTF">2018-12-11T13:58:00Z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