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525E" w:rsidRPr="00493873" w:rsidRDefault="004F6BE0" w:rsidP="0012525E">
      <w:pPr>
        <w:pStyle w:val="Title"/>
      </w:pPr>
      <w:r>
        <w:t>CHRISTMAS GIFT WISH LIST</w:t>
      </w:r>
      <w:bookmarkStart w:id="0" w:name="_GoBack"/>
      <w:bookmarkEnd w:id="0"/>
    </w:p>
    <w:tbl>
      <w:tblPr>
        <w:tblStyle w:val="Style1"/>
        <w:tblW w:w="13437" w:type="dxa"/>
        <w:tblLayout w:type="fixed"/>
        <w:tblLook w:val="04A0" w:firstRow="1" w:lastRow="0" w:firstColumn="1" w:lastColumn="0" w:noHBand="0" w:noVBand="1"/>
      </w:tblPr>
      <w:tblGrid>
        <w:gridCol w:w="4479"/>
        <w:gridCol w:w="4479"/>
        <w:gridCol w:w="4479"/>
      </w:tblGrid>
      <w:tr w:rsidR="00494E75" w:rsidRPr="00493873" w:rsidTr="00494E7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2"/>
        </w:trPr>
        <w:sdt>
          <w:sdtPr>
            <w:id w:val="-439380751"/>
            <w:placeholder>
              <w:docPart w:val="1A9EE9A975574F03BF0EF779E7B6970F"/>
            </w:placeholder>
            <w:temporary/>
            <w:showingPlcHdr/>
            <w15:appearance w15:val="hidden"/>
          </w:sdtPr>
          <w:sdtEndPr/>
          <w:sdtContent>
            <w:tc>
              <w:tcPr>
                <w:tcW w:w="4479" w:type="dxa"/>
              </w:tcPr>
              <w:p w:rsidR="00C41473" w:rsidRPr="00493873" w:rsidRDefault="00494E75" w:rsidP="00762DF3">
                <w:pPr>
                  <w:pStyle w:val="Header"/>
                </w:pPr>
                <w:r w:rsidRPr="00493873">
                  <w:rPr>
                    <w:rStyle w:val="PlaceholderText"/>
                    <w:color w:val="FFFFFF" w:themeColor="background1"/>
                  </w:rPr>
                  <w:t>Must Haves</w:t>
                </w:r>
              </w:p>
            </w:tc>
          </w:sdtContent>
        </w:sdt>
        <w:sdt>
          <w:sdtPr>
            <w:id w:val="-452553490"/>
            <w:placeholder>
              <w:docPart w:val="0EE77BD9E6714F0CB995572E60023A34"/>
            </w:placeholder>
            <w:temporary/>
            <w:showingPlcHdr/>
            <w15:appearance w15:val="hidden"/>
          </w:sdtPr>
          <w:sdtEndPr/>
          <w:sdtContent>
            <w:tc>
              <w:tcPr>
                <w:tcW w:w="4479" w:type="dxa"/>
              </w:tcPr>
              <w:p w:rsidR="00C41473" w:rsidRPr="00493873" w:rsidRDefault="00494E75" w:rsidP="00762DF3">
                <w:pPr>
                  <w:pStyle w:val="Header"/>
                </w:pPr>
                <w:r w:rsidRPr="00493873">
                  <w:t>Wishful Thinking</w:t>
                </w:r>
              </w:p>
            </w:tc>
          </w:sdtContent>
        </w:sdt>
        <w:sdt>
          <w:sdtPr>
            <w:id w:val="-292225395"/>
            <w:placeholder>
              <w:docPart w:val="61EFD604B90742A287A34B113A678D7B"/>
            </w:placeholder>
            <w:temporary/>
            <w:showingPlcHdr/>
            <w15:appearance w15:val="hidden"/>
          </w:sdtPr>
          <w:sdtEndPr/>
          <w:sdtContent>
            <w:tc>
              <w:tcPr>
                <w:tcW w:w="4479" w:type="dxa"/>
              </w:tcPr>
              <w:p w:rsidR="00C41473" w:rsidRPr="00493873" w:rsidRDefault="00494E75" w:rsidP="00762DF3">
                <w:pPr>
                  <w:pStyle w:val="Header"/>
                </w:pPr>
                <w:r w:rsidRPr="00493873">
                  <w:rPr>
                    <w:rStyle w:val="PlaceholderText"/>
                    <w:color w:val="FFFFFF" w:themeColor="background1"/>
                  </w:rPr>
                  <w:t>Trinkets</w:t>
                </w:r>
              </w:p>
            </w:tc>
          </w:sdtContent>
        </w:sdt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  <w:tcBorders>
              <w:bottom w:val="wave" w:sz="6" w:space="0" w:color="C00000" w:themeColor="accent1"/>
            </w:tcBorders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  <w:tcBorders>
              <w:bottom w:val="wave" w:sz="6" w:space="0" w:color="C00000" w:themeColor="accent1"/>
            </w:tcBorders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  <w:tcBorders>
              <w:bottom w:val="wave" w:sz="6" w:space="0" w:color="C00000" w:themeColor="accent1"/>
            </w:tcBorders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41473" w:rsidRPr="00493873" w:rsidTr="00494E7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7"/>
        </w:trPr>
        <w:tc>
          <w:tcPr>
            <w:tcW w:w="4479" w:type="dxa"/>
            <w:tcBorders>
              <w:top w:val="wave" w:sz="6" w:space="0" w:color="C00000" w:themeColor="accent1"/>
              <w:bottom w:val="thickThinSmallGap" w:sz="18" w:space="0" w:color="C00000" w:themeColor="accent1"/>
            </w:tcBorders>
            <w:shd w:val="clear" w:color="auto" w:fill="E7E6E6" w:themeFill="background2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  <w:tcBorders>
              <w:top w:val="wave" w:sz="6" w:space="0" w:color="C00000" w:themeColor="accent1"/>
              <w:bottom w:val="thickThinSmallGap" w:sz="18" w:space="0" w:color="C00000" w:themeColor="accent1"/>
            </w:tcBorders>
            <w:shd w:val="clear" w:color="auto" w:fill="E7E6E6" w:themeFill="background2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479" w:type="dxa"/>
            <w:tcBorders>
              <w:top w:val="wave" w:sz="6" w:space="0" w:color="C00000" w:themeColor="accent1"/>
              <w:bottom w:val="thickThinSmallGap" w:sz="18" w:space="0" w:color="C00000" w:themeColor="accent1"/>
            </w:tcBorders>
            <w:shd w:val="clear" w:color="auto" w:fill="E7E6E6" w:themeFill="background2"/>
          </w:tcPr>
          <w:p w:rsidR="00C41473" w:rsidRPr="00493873" w:rsidRDefault="00C41473" w:rsidP="00016F6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883C86" w:rsidRPr="00493873" w:rsidRDefault="00883C86" w:rsidP="004B0E87"/>
    <w:sectPr w:rsidR="00883C86" w:rsidRPr="00493873" w:rsidSect="00494E75">
      <w:headerReference w:type="default" r:id="rId10"/>
      <w:pgSz w:w="15840" w:h="12240" w:orient="landscape" w:code="1"/>
      <w:pgMar w:top="720" w:right="1080" w:bottom="720" w:left="1080" w:header="360" w:footer="5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07FE" w:rsidRDefault="004407FE" w:rsidP="004B0E87">
      <w:pPr>
        <w:spacing w:after="0" w:line="240" w:lineRule="auto"/>
      </w:pPr>
      <w:r>
        <w:separator/>
      </w:r>
    </w:p>
  </w:endnote>
  <w:endnote w:type="continuationSeparator" w:id="0">
    <w:p w:rsidR="004407FE" w:rsidRDefault="004407FE" w:rsidP="004B0E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07FE" w:rsidRDefault="004407FE" w:rsidP="004B0E87">
      <w:pPr>
        <w:spacing w:after="0" w:line="240" w:lineRule="auto"/>
      </w:pPr>
      <w:r>
        <w:separator/>
      </w:r>
    </w:p>
  </w:footnote>
  <w:footnote w:type="continuationSeparator" w:id="0">
    <w:p w:rsidR="004407FE" w:rsidRDefault="004407FE" w:rsidP="004B0E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2931" w:rsidRDefault="0012525E" w:rsidP="0012525E">
    <w:pPr>
      <w:pStyle w:val="Header"/>
      <w:rPr>
        <w:noProof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5E38E508" wp14:editId="47B73BF2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826750" cy="8728710"/>
              <wp:effectExtent l="0" t="0" r="6350" b="0"/>
              <wp:wrapNone/>
              <wp:docPr id="24" name="Group 24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826750" cy="8728710"/>
                        <a:chOff x="0" y="0"/>
                        <a:chExt cx="10826750" cy="8728710"/>
                      </a:xfrm>
                    </wpg:grpSpPr>
                    <wpg:grpSp>
                      <wpg:cNvPr id="22" name="Group 22"/>
                      <wpg:cNvGrpSpPr/>
                      <wpg:grpSpPr>
                        <a:xfrm>
                          <a:off x="0" y="0"/>
                          <a:ext cx="10826750" cy="8728710"/>
                          <a:chOff x="0" y="0"/>
                          <a:chExt cx="10835640" cy="8719820"/>
                        </a:xfrm>
                      </wpg:grpSpPr>
                      <wps:wsp>
                        <wps:cNvPr id="20" name="Rectangle 20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0" y="2959100"/>
                            <a:ext cx="10835640" cy="57607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 2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0" y="0"/>
                            <a:ext cx="10835640" cy="37814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b="-94794"/>
                            </a:stretch>
                          </a:blipFill>
                          <a:ln>
                            <a:noFill/>
                          </a:ln>
                          <a:effectLst>
                            <a:softEdge rad="3302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8" name="Group 8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>
                          <a:off x="977900" y="342900"/>
                          <a:ext cx="539750" cy="539750"/>
                          <a:chOff x="0" y="0"/>
                          <a:chExt cx="540000" cy="539750"/>
                        </a:xfrm>
                      </wpg:grpSpPr>
                      <wps:wsp>
                        <wps:cNvPr id="6" name="Straight Connector 6"/>
                        <wps:cNvCnPr/>
                        <wps:spPr>
                          <a:xfrm flipH="1">
                            <a:off x="0" y="128360"/>
                            <a:ext cx="540000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Straight Connector 7"/>
                        <wps:cNvCnPr/>
                        <wps:spPr>
                          <a:xfrm rot="5400000" flipH="1">
                            <a:off x="-130628" y="269875"/>
                            <a:ext cx="539750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grpSp>
                    <wpg:grpSp>
                      <wpg:cNvPr id="9" name="Group 9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 rot="5400000">
                          <a:off x="9283700" y="330200"/>
                          <a:ext cx="539750" cy="539750"/>
                          <a:chOff x="0" y="0"/>
                          <a:chExt cx="540000" cy="53975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 flipH="1">
                            <a:off x="0" y="128360"/>
                            <a:ext cx="540000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Connector 11"/>
                        <wps:cNvCnPr/>
                        <wps:spPr>
                          <a:xfrm rot="5400000" flipH="1">
                            <a:off x="-130628" y="269875"/>
                            <a:ext cx="539750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grpSp>
                  </wpg:wgp>
                </a:graphicData>
              </a:graphic>
              <wp14:sizeRelH relativeFrom="page">
                <wp14:pctWidth>107700</wp14:pctWidth>
              </wp14:sizeRelH>
              <wp14:sizeRelV relativeFrom="page">
                <wp14:pctHeight>112300</wp14:pctHeight>
              </wp14:sizeRelV>
            </wp:anchor>
          </w:drawing>
        </mc:Choice>
        <mc:Fallback>
          <w:pict>
            <v:group w14:anchorId="744F324F" id="Group 24" o:spid="_x0000_s1026" style="position:absolute;margin-left:0;margin-top:0;width:852.5pt;height:687.3pt;z-index:251666432;mso-width-percent:1077;mso-height-percent:1123;mso-position-horizontal:center;mso-position-horizontal-relative:page;mso-position-vertical:top;mso-position-vertical-relative:page;mso-width-percent:1077;mso-height-percent:1123" coordsize="108267,8728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YBhmPbjvT6ACiiigAo&#10;oooAKKKKACiiigBNopaKKAEAx15oIB60tFABRRRQBGUG4NgZAwD39/5Cn7RS0UAJS0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">
              <v:group id="Group 22" o:spid="_x0000_s1027" style="position:absolute;width:108267;height:87287" coordsize="108356,87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<v:rect id="Rectangle 20" o:spid="_x0000_s1028" style="position:absolute;top:29591;width:108356;height:57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" stroked="f" strokeweight="1pt">
                  <v:fill r:id="rId2" o:title="" recolor="t" rotate="t" type="frame"/>
                </v:rect>
                <v:rect id="Rectangle 21" o:spid="_x0000_s1029" style="position:absolute;width:108356;height:378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" stroked="f" strokeweight="1pt">
                  <v:fill r:id="rId2" o:title="" recolor="t" rotate="t" type="frame"/>
                </v:rect>
              </v:group>
              <v:group id="Group 8" o:spid="_x0000_s1030" style="position:absolute;left:9779;top:3429;width:5397;height:5397" coordsize="5400,5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<v:line id="Straight Connector 6" o:spid="_x0000_s1031" style="position:absolute;flip:x;visibility:visible;mso-wrap-style:square" from="0,1283" to="5400,1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" strokecolor="#c00000 [3204]" strokeweight="2.25pt">
                  <v:stroke joinstyle="miter"/>
                </v:line>
                <v:line id="Straight Connector 7" o:spid="_x0000_s1032" style="position:absolute;rotation:-90;flip:x;visibility:visible;mso-wrap-style:square" from="-1307,2699" to="4090,2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" strokecolor="#c00000 [3204]" strokeweight="2.25pt">
                  <v:stroke joinstyle="miter"/>
                </v:line>
              </v:group>
              <v:group id="Group 9" o:spid="_x0000_s1033" style="position:absolute;left:92837;top:3302;width:5397;height:5397;rotation:90" coordsize="5400,5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">
                <v:line id="Straight Connector 10" o:spid="_x0000_s1034" style="position:absolute;flip:x;visibility:visible;mso-wrap-style:square" from="0,1283" to="5400,1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" strokecolor="#c00000 [3204]" strokeweight="2.25pt">
                  <v:stroke joinstyle="miter"/>
                </v:line>
                <v:line id="Straight Connector 11" o:spid="_x0000_s1035" style="position:absolute;rotation:-90;flip:x;visibility:visible;mso-wrap-style:square" from="-1307,2699" to="4090,2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" strokecolor="#c00000 [3204]" strokeweight="2.25pt">
                  <v:stroke joinstyle="miter"/>
                </v:line>
              </v:group>
              <w10:wrap anchorx="page" anchory="page"/>
            </v:group>
          </w:pict>
        </mc:Fallback>
      </mc:AlternateContent>
    </w:r>
  </w:p>
  <w:p w:rsidR="00E8527C" w:rsidRDefault="0012525E" w:rsidP="0012525E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B839D29" wp14:editId="63311D76">
          <wp:simplePos x="0" y="0"/>
          <wp:positionH relativeFrom="column">
            <wp:posOffset>-1066800</wp:posOffset>
          </wp:positionH>
          <wp:positionV relativeFrom="paragraph">
            <wp:posOffset>2480945</wp:posOffset>
          </wp:positionV>
          <wp:extent cx="10835640" cy="5756275"/>
          <wp:effectExtent l="0" t="0" r="3810" b="0"/>
          <wp:wrapNone/>
          <wp:docPr id="25" name="Picture 25" descr="Gift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 descr="Gift Background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35640" cy="5756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removePersonalInformation/>
  <w:removeDateAndTim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3B56"/>
    <w:rsid w:val="00003A8D"/>
    <w:rsid w:val="00016F6D"/>
    <w:rsid w:val="00095A8A"/>
    <w:rsid w:val="000A7547"/>
    <w:rsid w:val="00100CEF"/>
    <w:rsid w:val="0012525E"/>
    <w:rsid w:val="00185018"/>
    <w:rsid w:val="002435D2"/>
    <w:rsid w:val="002B783F"/>
    <w:rsid w:val="002C2A7F"/>
    <w:rsid w:val="002E5B3B"/>
    <w:rsid w:val="003E0E11"/>
    <w:rsid w:val="00435A36"/>
    <w:rsid w:val="004407FE"/>
    <w:rsid w:val="00442931"/>
    <w:rsid w:val="00486ED5"/>
    <w:rsid w:val="00493873"/>
    <w:rsid w:val="00494E75"/>
    <w:rsid w:val="004B0E87"/>
    <w:rsid w:val="004E250B"/>
    <w:rsid w:val="004F6BE0"/>
    <w:rsid w:val="006276BA"/>
    <w:rsid w:val="00631C67"/>
    <w:rsid w:val="006F703A"/>
    <w:rsid w:val="00762DF3"/>
    <w:rsid w:val="00784BE1"/>
    <w:rsid w:val="007B1DEE"/>
    <w:rsid w:val="00883C86"/>
    <w:rsid w:val="009062ED"/>
    <w:rsid w:val="009144A3"/>
    <w:rsid w:val="00AE3B56"/>
    <w:rsid w:val="00B72ADB"/>
    <w:rsid w:val="00B92AF9"/>
    <w:rsid w:val="00BA073D"/>
    <w:rsid w:val="00C41473"/>
    <w:rsid w:val="00CA63C0"/>
    <w:rsid w:val="00CD39DE"/>
    <w:rsid w:val="00D65A27"/>
    <w:rsid w:val="00D95B9F"/>
    <w:rsid w:val="00E31DBD"/>
    <w:rsid w:val="00E56D89"/>
    <w:rsid w:val="00E8527C"/>
    <w:rsid w:val="00EB3A89"/>
    <w:rsid w:val="00EC79DD"/>
    <w:rsid w:val="00FB7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115FC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938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B0E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1">
    <w:name w:val="Grid Table 5 Dark Accent 1"/>
    <w:basedOn w:val="TableNormal"/>
    <w:uiPriority w:val="50"/>
    <w:rsid w:val="004B0E8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BFB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000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000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000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0000" w:themeFill="accent1"/>
      </w:tcPr>
    </w:tblStylePr>
    <w:tblStylePr w:type="band1Vert">
      <w:tblPr/>
      <w:tcPr>
        <w:shd w:val="clear" w:color="auto" w:fill="FF7F7F" w:themeFill="accent1" w:themeFillTint="66"/>
      </w:tcPr>
    </w:tblStylePr>
    <w:tblStylePr w:type="band1Horz">
      <w:tblPr/>
      <w:tcPr>
        <w:shd w:val="clear" w:color="auto" w:fill="FF7F7F" w:themeFill="accent1" w:themeFillTint="66"/>
      </w:tcPr>
    </w:tblStylePr>
  </w:style>
  <w:style w:type="paragraph" w:styleId="Header">
    <w:name w:val="header"/>
    <w:basedOn w:val="Normal"/>
    <w:link w:val="HeaderChar"/>
    <w:uiPriority w:val="99"/>
    <w:rsid w:val="00FB71FA"/>
    <w:pPr>
      <w:spacing w:after="0" w:line="240" w:lineRule="auto"/>
      <w:jc w:val="center"/>
    </w:pPr>
    <w:rPr>
      <w:rFonts w:asciiTheme="majorHAnsi" w:hAnsiTheme="majorHAnsi" w:cs="Arial"/>
      <w:b/>
      <w:color w:val="FFFFFF" w:themeColor="background1"/>
      <w:sz w:val="32"/>
      <w:szCs w:val="52"/>
    </w:rPr>
  </w:style>
  <w:style w:type="character" w:customStyle="1" w:styleId="HeaderChar">
    <w:name w:val="Header Char"/>
    <w:basedOn w:val="DefaultParagraphFont"/>
    <w:link w:val="Header"/>
    <w:uiPriority w:val="99"/>
    <w:rsid w:val="00FB71FA"/>
    <w:rPr>
      <w:rFonts w:asciiTheme="majorHAnsi" w:hAnsiTheme="majorHAnsi" w:cs="Arial"/>
      <w:b/>
      <w:color w:val="FFFFFF" w:themeColor="background1"/>
      <w:sz w:val="32"/>
      <w:szCs w:val="52"/>
    </w:rPr>
  </w:style>
  <w:style w:type="paragraph" w:styleId="Footer">
    <w:name w:val="footer"/>
    <w:basedOn w:val="Normal"/>
    <w:link w:val="FooterChar"/>
    <w:uiPriority w:val="99"/>
    <w:semiHidden/>
    <w:rsid w:val="004B0E8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435D2"/>
  </w:style>
  <w:style w:type="paragraph" w:styleId="Title">
    <w:name w:val="Title"/>
    <w:basedOn w:val="Normal"/>
    <w:next w:val="Normal"/>
    <w:link w:val="TitleChar"/>
    <w:uiPriority w:val="10"/>
    <w:qFormat/>
    <w:rsid w:val="00FB71FA"/>
    <w:pPr>
      <w:spacing w:after="0"/>
      <w:jc w:val="center"/>
    </w:pPr>
    <w:rPr>
      <w:rFonts w:asciiTheme="majorHAnsi" w:hAnsiTheme="majorHAnsi"/>
      <w:b/>
      <w:color w:val="C00000" w:themeColor="accent1"/>
      <w:sz w:val="84"/>
      <w:szCs w:val="84"/>
    </w:rPr>
  </w:style>
  <w:style w:type="character" w:customStyle="1" w:styleId="TitleChar">
    <w:name w:val="Title Char"/>
    <w:basedOn w:val="DefaultParagraphFont"/>
    <w:link w:val="Title"/>
    <w:uiPriority w:val="10"/>
    <w:rsid w:val="00FB71FA"/>
    <w:rPr>
      <w:rFonts w:asciiTheme="majorHAnsi" w:hAnsiTheme="majorHAnsi"/>
      <w:b/>
      <w:color w:val="C00000" w:themeColor="accent1"/>
      <w:sz w:val="84"/>
      <w:szCs w:val="84"/>
    </w:rPr>
  </w:style>
  <w:style w:type="character" w:styleId="PlaceholderText">
    <w:name w:val="Placeholder Text"/>
    <w:basedOn w:val="DefaultParagraphFont"/>
    <w:uiPriority w:val="99"/>
    <w:semiHidden/>
    <w:rsid w:val="0012525E"/>
    <w:rPr>
      <w:color w:val="808080"/>
    </w:rPr>
  </w:style>
  <w:style w:type="table" w:customStyle="1" w:styleId="Style1">
    <w:name w:val="Style1"/>
    <w:basedOn w:val="TableNormal"/>
    <w:uiPriority w:val="99"/>
    <w:rsid w:val="00762DF3"/>
    <w:pPr>
      <w:spacing w:after="0" w:line="240" w:lineRule="auto"/>
      <w:jc w:val="center"/>
    </w:pPr>
    <w:tblPr>
      <w:tblStyleRowBandSize w:val="1"/>
      <w:jc w:val="center"/>
      <w:tblBorders>
        <w:top w:val="thinThickSmallGap" w:sz="18" w:space="0" w:color="C00000" w:themeColor="accent1"/>
        <w:left w:val="thinThickSmallGap" w:sz="18" w:space="0" w:color="C00000" w:themeColor="accent1"/>
        <w:bottom w:val="thickThinSmallGap" w:sz="18" w:space="0" w:color="C00000" w:themeColor="accent1"/>
        <w:right w:val="thickThinSmallGap" w:sz="18" w:space="0" w:color="C00000" w:themeColor="accent1"/>
        <w:insideH w:val="wave" w:sz="6" w:space="0" w:color="C00000" w:themeColor="accent1"/>
        <w:insideV w:val="wave" w:sz="6" w:space="0" w:color="C00000" w:themeColor="accent1"/>
      </w:tblBorders>
    </w:tblPr>
    <w:trPr>
      <w:jc w:val="center"/>
    </w:trPr>
    <w:tcPr>
      <w:vAlign w:val="center"/>
    </w:tcPr>
    <w:tblStylePr w:type="firstRow">
      <w:tblPr/>
      <w:tcPr>
        <w:tcBorders>
          <w:top w:val="thinThickSmallGap" w:sz="18" w:space="0" w:color="C00000" w:themeColor="accent1"/>
          <w:left w:val="thinThickSmallGap" w:sz="18" w:space="0" w:color="C00000" w:themeColor="accent1"/>
          <w:bottom w:val="single" w:sz="4" w:space="0" w:color="C00000" w:themeColor="accent1"/>
          <w:right w:val="thinThickSmallGap" w:sz="18" w:space="0" w:color="C00000" w:themeColor="accent1"/>
          <w:insideH w:val="nil"/>
          <w:insideV w:val="nil"/>
          <w:tl2br w:val="nil"/>
          <w:tr2bl w:val="nil"/>
        </w:tcBorders>
        <w:shd w:val="clear" w:color="auto" w:fill="C00000" w:themeFill="accent1"/>
      </w:tcPr>
    </w:tblStylePr>
    <w:tblStylePr w:type="lastRow">
      <w:tblPr/>
      <w:tcPr>
        <w:tcBorders>
          <w:top w:val="nil"/>
          <w:left w:val="thinThickSmallGap" w:sz="18" w:space="0" w:color="C00000" w:themeColor="accent1"/>
          <w:bottom w:val="thinThickSmallGap" w:sz="18" w:space="0" w:color="C00000" w:themeColor="accent1"/>
          <w:right w:val="thinThickSmallGap" w:sz="18" w:space="0" w:color="C00000" w:themeColor="accent1"/>
          <w:insideH w:val="nil"/>
          <w:insideV w:val="wave" w:sz="6" w:space="0" w:color="C00000" w:themeColor="accent1"/>
          <w:tl2br w:val="nil"/>
          <w:tr2bl w:val="nil"/>
        </w:tcBorders>
      </w:tcPr>
    </w:tblStylePr>
    <w:tblStylePr w:type="lastCol">
      <w:tblPr/>
      <w:tcPr>
        <w:tcBorders>
          <w:top w:val="nil"/>
          <w:left w:val="nil"/>
          <w:bottom w:val="thinThickSmallGap" w:sz="18" w:space="0" w:color="C00000" w:themeColor="accent1"/>
          <w:right w:val="thinThickSmallGap" w:sz="18" w:space="0" w:color="C00000" w:themeColor="accent1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wave" w:sz="6" w:space="0" w:color="C00000" w:themeColor="accent1"/>
          <w:left w:val="thinThickSmallGap" w:sz="18" w:space="0" w:color="C00000" w:themeColor="accent1"/>
          <w:bottom w:val="wave" w:sz="6" w:space="0" w:color="C00000" w:themeColor="accent1"/>
          <w:right w:val="thinThickSmallGap" w:sz="18" w:space="0" w:color="C00000" w:themeColor="accent1"/>
          <w:insideH w:val="nil"/>
          <w:insideV w:val="wave" w:sz="6" w:space="0" w:color="C00000" w:themeColor="accent1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nil"/>
          <w:left w:val="thinThickSmallGap" w:sz="18" w:space="0" w:color="C00000" w:themeColor="accent1"/>
          <w:bottom w:val="nil"/>
          <w:right w:val="thinThickSmallGap" w:sz="18" w:space="0" w:color="C00000" w:themeColor="accent1"/>
          <w:insideH w:val="nil"/>
          <w:insideV w:val="wave" w:sz="6" w:space="0" w:color="C00000" w:themeColor="accent1"/>
          <w:tl2br w:val="nil"/>
          <w:tr2bl w:val="nil"/>
        </w:tcBorders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Grown-ups%20holiday%20wish%20lis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A9EE9A975574F03BF0EF779E7B697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FE16EF-1DD0-45AD-B6EC-679CE9538DE6}"/>
      </w:docPartPr>
      <w:docPartBody>
        <w:p w:rsidR="00000000" w:rsidRDefault="00133F45">
          <w:pPr>
            <w:pStyle w:val="1A9EE9A975574F03BF0EF779E7B6970F"/>
          </w:pPr>
          <w:r w:rsidRPr="00493873">
            <w:rPr>
              <w:rStyle w:val="PlaceholderText"/>
            </w:rPr>
            <w:t>Must Haves</w:t>
          </w:r>
        </w:p>
      </w:docPartBody>
    </w:docPart>
    <w:docPart>
      <w:docPartPr>
        <w:name w:val="0EE77BD9E6714F0CB995572E60023A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4B8B53-C299-4AC4-967C-B3DCC496A165}"/>
      </w:docPartPr>
      <w:docPartBody>
        <w:p w:rsidR="00000000" w:rsidRDefault="00133F45">
          <w:pPr>
            <w:pStyle w:val="0EE77BD9E6714F0CB995572E60023A34"/>
          </w:pPr>
          <w:r w:rsidRPr="00493873">
            <w:t>Wishful Thinking</w:t>
          </w:r>
        </w:p>
      </w:docPartBody>
    </w:docPart>
    <w:docPart>
      <w:docPartPr>
        <w:name w:val="61EFD604B90742A287A34B113A678D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0E01EC-8165-4F7F-A3BA-CE46830D204B}"/>
      </w:docPartPr>
      <w:docPartBody>
        <w:p w:rsidR="00000000" w:rsidRDefault="00133F45">
          <w:pPr>
            <w:pStyle w:val="61EFD604B90742A287A34B113A678D7B"/>
          </w:pPr>
          <w:r w:rsidRPr="00493873">
            <w:rPr>
              <w:rStyle w:val="PlaceholderText"/>
            </w:rPr>
            <w:t>Trinkets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3F45"/>
    <w:rsid w:val="00133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2341D58C11A45C28A6DC8CE9E7772F0">
    <w:name w:val="E2341D58C11A45C28A6DC8CE9E7772F0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1A9EE9A975574F03BF0EF779E7B6970F">
    <w:name w:val="1A9EE9A975574F03BF0EF779E7B6970F"/>
  </w:style>
  <w:style w:type="paragraph" w:customStyle="1" w:styleId="0EE77BD9E6714F0CB995572E60023A34">
    <w:name w:val="0EE77BD9E6714F0CB995572E60023A34"/>
  </w:style>
  <w:style w:type="paragraph" w:customStyle="1" w:styleId="61EFD604B90742A287A34B113A678D7B">
    <w:name w:val="61EFD604B90742A287A34B113A678D7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7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C00000"/>
      </a:accent1>
      <a:accent2>
        <a:srgbClr val="538135"/>
      </a:accent2>
      <a:accent3>
        <a:srgbClr val="FFC000"/>
      </a:accent3>
      <a:accent4>
        <a:srgbClr val="FFC000"/>
      </a:accent4>
      <a:accent5>
        <a:srgbClr val="008000"/>
      </a:accent5>
      <a:accent6>
        <a:srgbClr val="70AD47"/>
      </a:accent6>
      <a:hlink>
        <a:srgbClr val="CC3300"/>
      </a:hlink>
      <a:folHlink>
        <a:srgbClr val="0033CC"/>
      </a:folHlink>
    </a:clrScheme>
    <a:fontScheme name="Custom 28">
      <a:majorFont>
        <a:latin typeface="Garamond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dc7352e55e77714fab0739bd1a2ce12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b47b806cf7e90fe7257fa1ff83c741bf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462CB1-AD4F-4338-A6A0-7659397275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3C544F-F17B-4720-8F33-0257A96F6598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FED9BA5C-A9F5-4FD7-B1BC-A281FB05CBA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726271-BE3D-4DE0-A69B-B1BA86B07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Grown-ups holiday wish list.dotx</Template>
  <TotalTime>0</TotalTime>
  <Pages>1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2018-12-11T11:51:00Z</dcterms:created>
  <dcterms:modified xsi:type="dcterms:W3CDTF">2018-12-11T11:56:00Z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