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0" w:type="auto"/>
        <w:tblLook w:val="0600" w:firstRow="0" w:lastRow="0" w:firstColumn="0" w:lastColumn="0" w:noHBand="1" w:noVBand="1"/>
      </w:tblPr>
      <w:tblGrid>
        <w:gridCol w:w="11510"/>
      </w:tblGrid>
      <w:tr w:rsidR="0036017A" w:rsidRPr="0036017A" w:rsidTr="0036017A">
        <w:tc>
          <w:tcPr>
            <w:tcW w:w="11510" w:type="dxa"/>
            <w:tcMar>
              <w:left w:w="360" w:type="dxa"/>
              <w:right w:w="115" w:type="dxa"/>
            </w:tcMar>
          </w:tcPr>
          <w:p w:rsidR="0036017A" w:rsidRPr="0036017A" w:rsidRDefault="0041397F" w:rsidP="0036017A">
            <w:pPr>
              <w:pStyle w:val="Title"/>
            </w:pPr>
            <w:sdt>
              <w:sdtPr>
                <w:id w:val="1472021424"/>
                <w:placeholder>
                  <w:docPart w:val="5979892A6CA34FDE8BB8B5DBDAB5DAA5"/>
                </w:placeholder>
                <w:temporary/>
                <w:showingPlcHdr/>
                <w15:appearance w15:val="hidden"/>
              </w:sdtPr>
              <w:sdtEndPr/>
              <w:sdtContent>
                <w:r w:rsidR="0036017A" w:rsidRPr="0036017A">
                  <w:t>HAPPY</w:t>
                </w:r>
              </w:sdtContent>
            </w:sdt>
          </w:p>
        </w:tc>
      </w:tr>
      <w:tr w:rsidR="0036017A" w:rsidRPr="0036017A" w:rsidTr="0036017A">
        <w:tc>
          <w:tcPr>
            <w:tcW w:w="11510" w:type="dxa"/>
            <w:tcMar>
              <w:left w:w="360" w:type="dxa"/>
              <w:right w:w="115" w:type="dxa"/>
            </w:tcMar>
          </w:tcPr>
          <w:p w:rsidR="0036017A" w:rsidRPr="0036017A" w:rsidRDefault="0041397F" w:rsidP="0036017A">
            <w:pPr>
              <w:pStyle w:val="Subtitle"/>
            </w:pPr>
            <w:sdt>
              <w:sdtPr>
                <w:id w:val="-1568420655"/>
                <w:placeholder>
                  <w:docPart w:val="665613BFA0EA40C6AE948C4164B1BE29"/>
                </w:placeholder>
                <w:temporary/>
                <w:showingPlcHdr/>
                <w15:appearance w15:val="hidden"/>
              </w:sdtPr>
              <w:sdtEndPr/>
              <w:sdtContent>
                <w:r w:rsidR="00D35CBC" w:rsidRPr="00D35CBC">
                  <w:t>FRIENDSGIVING</w:t>
                </w:r>
                <w:r w:rsidR="0036017A" w:rsidRPr="0036017A">
                  <w:t xml:space="preserve"> </w:t>
                </w:r>
              </w:sdtContent>
            </w:sdt>
          </w:p>
        </w:tc>
      </w:tr>
      <w:bookmarkStart w:id="0" w:name="_GoBack" w:colFirst="0" w:colLast="0"/>
      <w:tr w:rsidR="0036017A" w:rsidRPr="0036017A" w:rsidTr="0036017A">
        <w:trPr>
          <w:trHeight w:val="9162"/>
        </w:trPr>
        <w:tc>
          <w:tcPr>
            <w:tcW w:w="11510" w:type="dxa"/>
            <w:tcMar>
              <w:left w:w="6840" w:type="dxa"/>
              <w:right w:w="720" w:type="dxa"/>
            </w:tcMar>
          </w:tcPr>
          <w:p w:rsidR="0036017A" w:rsidRPr="0036017A" w:rsidRDefault="0041397F" w:rsidP="0036017A">
            <w:pPr>
              <w:spacing w:before="1680"/>
            </w:pPr>
            <w:sdt>
              <w:sdtPr>
                <w:id w:val="2117099736"/>
                <w:placeholder>
                  <w:docPart w:val="1D0D0F85C8B34DF283DDF92C3AAD88B4"/>
                </w:placeholder>
                <w:temporary/>
                <w:showingPlcHdr/>
                <w15:appearance w15:val="hidden"/>
              </w:sdtPr>
              <w:sdtEndPr/>
              <w:sdtContent>
                <w:r w:rsidR="00D35CBC" w:rsidRPr="00D35CBC">
                  <w:t>Add a brief description of your event here. To replace this or any placeholder text with your own, just click it and start typing.</w:t>
                </w:r>
                <w:r w:rsidR="0036017A" w:rsidRPr="0036017A">
                  <w:t xml:space="preserve">  </w:t>
                </w:r>
              </w:sdtContent>
            </w:sdt>
          </w:p>
        </w:tc>
      </w:tr>
      <w:bookmarkEnd w:id="0"/>
      <w:tr w:rsidR="0036017A" w:rsidRPr="0036017A" w:rsidTr="0036017A">
        <w:tc>
          <w:tcPr>
            <w:tcW w:w="11510" w:type="dxa"/>
            <w:tcMar>
              <w:left w:w="360" w:type="dxa"/>
              <w:right w:w="3600" w:type="dxa"/>
            </w:tcMar>
          </w:tcPr>
          <w:p w:rsidR="0036017A" w:rsidRPr="0036017A" w:rsidRDefault="0041397F" w:rsidP="0036017A">
            <w:pPr>
              <w:pStyle w:val="Details"/>
              <w:ind w:right="0"/>
            </w:pPr>
            <w:sdt>
              <w:sdtPr>
                <w:id w:val="-1102878808"/>
                <w:placeholder>
                  <w:docPart w:val="154D41034B6740C4BBCB186BBA30C0ED"/>
                </w:placeholder>
                <w:temporary/>
                <w:showingPlcHdr/>
                <w15:appearance w15:val="hidden"/>
              </w:sdtPr>
              <w:sdtEndPr/>
              <w:sdtContent>
                <w:r w:rsidR="0036017A" w:rsidRPr="0036017A">
                  <w:t>DATE</w:t>
                </w:r>
              </w:sdtContent>
            </w:sdt>
            <w:r w:rsidR="0036017A" w:rsidRPr="0036017A">
              <w:t xml:space="preserve">  |  </w:t>
            </w:r>
            <w:sdt>
              <w:sdtPr>
                <w:id w:val="-1853402437"/>
                <w:placeholder>
                  <w:docPart w:val="304794A4996D44CB84D415357AEEE47C"/>
                </w:placeholder>
                <w:temporary/>
                <w:showingPlcHdr/>
                <w15:appearance w15:val="hidden"/>
              </w:sdtPr>
              <w:sdtEndPr/>
              <w:sdtContent>
                <w:r w:rsidR="0036017A" w:rsidRPr="0036017A">
                  <w:t>TIME</w:t>
                </w:r>
              </w:sdtContent>
            </w:sdt>
            <w:r w:rsidR="0036017A" w:rsidRPr="0036017A">
              <w:t xml:space="preserve">  |  </w:t>
            </w:r>
            <w:sdt>
              <w:sdtPr>
                <w:id w:val="1804500792"/>
                <w:placeholder>
                  <w:docPart w:val="304794A4996D44CB84D415357AEEE47C"/>
                </w:placeholder>
                <w:temporary/>
                <w:showingPlcHdr/>
                <w15:appearance w15:val="hidden"/>
              </w:sdtPr>
              <w:sdtEndPr/>
              <w:sdtContent>
                <w:r w:rsidR="0036017A" w:rsidRPr="0036017A">
                  <w:t>TIME</w:t>
                </w:r>
              </w:sdtContent>
            </w:sdt>
          </w:p>
        </w:tc>
      </w:tr>
    </w:tbl>
    <w:p w:rsidR="00D35CBC" w:rsidRPr="0036017A" w:rsidRDefault="00D35CBC" w:rsidP="0036017A"/>
    <w:sectPr w:rsidR="00D35CBC" w:rsidRPr="0036017A" w:rsidSect="0036017A">
      <w:headerReference w:type="default" r:id="rId9"/>
      <w:pgSz w:w="12240" w:h="15840" w:code="1"/>
      <w:pgMar w:top="360" w:right="360" w:bottom="360" w:left="360" w:header="720" w:footer="720" w:gutter="0"/>
      <w:cols w:space="720"/>
      <w:docGrid w:linePitch="54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1397F" w:rsidRDefault="0041397F" w:rsidP="00D35CBC">
      <w:pPr>
        <w:spacing w:after="0" w:line="240" w:lineRule="auto"/>
      </w:pPr>
      <w:r>
        <w:separator/>
      </w:r>
    </w:p>
  </w:endnote>
  <w:endnote w:type="continuationSeparator" w:id="0">
    <w:p w:rsidR="0041397F" w:rsidRDefault="0041397F" w:rsidP="00D35C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Rockwell">
    <w:panose1 w:val="02060603020205020403"/>
    <w:charset w:val="00"/>
    <w:family w:val="roman"/>
    <w:pitch w:val="variable"/>
    <w:sig w:usb0="00000007" w:usb1="00000000" w:usb2="00000000" w:usb3="00000000" w:csb0="00000003" w:csb1="00000000"/>
  </w:font>
  <w:font w:name="HGMinchoB">
    <w:altName w:val="Yu Gothic"/>
    <w:panose1 w:val="00000000000000000000"/>
    <w:charset w:val="8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PGothicE">
    <w:charset w:val="80"/>
    <w:family w:val="swiss"/>
    <w:pitch w:val="variable"/>
    <w:sig w:usb0="E00002FF" w:usb1="6AC7FDFB" w:usb2="00000012" w:usb3="00000000" w:csb0="0002009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1397F" w:rsidRDefault="0041397F" w:rsidP="00D35CBC">
      <w:pPr>
        <w:spacing w:after="0" w:line="240" w:lineRule="auto"/>
      </w:pPr>
      <w:r>
        <w:separator/>
      </w:r>
    </w:p>
  </w:footnote>
  <w:footnote w:type="continuationSeparator" w:id="0">
    <w:p w:rsidR="0041397F" w:rsidRDefault="0041397F" w:rsidP="00D35C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5CBC" w:rsidRDefault="00D35CBC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87BDC70" wp14:editId="1B73735E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7315200" cy="9601200"/>
              <wp:effectExtent l="0" t="0" r="20320" b="14605"/>
              <wp:wrapNone/>
              <wp:docPr id="2" name="Group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315200" cy="9601200"/>
                        <a:chOff x="0" y="0"/>
                        <a:chExt cx="7315200" cy="9601200"/>
                      </a:xfrm>
                    </wpg:grpSpPr>
                    <wps:wsp>
                      <wps:cNvPr id="1" name="Rectangle 1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/>
                      <wps:spPr>
                        <a:xfrm>
                          <a:off x="0" y="0"/>
                          <a:ext cx="7315200" cy="9601200"/>
                        </a:xfrm>
                        <a:prstGeom prst="rect">
                          <a:avLst/>
                        </a:prstGeom>
                        <a:blipFill>
                          <a:blip r:embed="rId1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g:grpSp>
                      <wpg:cNvPr id="219" name="Graphic 20">
                        <a:extLst/>
                      </wpg:cNvPr>
                      <wpg:cNvGrpSpPr/>
                      <wpg:grpSpPr>
                        <a:xfrm>
                          <a:off x="400050" y="3276600"/>
                          <a:ext cx="3890010" cy="4024630"/>
                          <a:chOff x="-29965" y="-29812"/>
                          <a:chExt cx="8728459" cy="9052591"/>
                        </a:xfrm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20" name="Freeform: Shape 220">
                          <a:extLst/>
                        </wps:cNvPr>
                        <wps:cNvSpPr/>
                        <wps:spPr>
                          <a:xfrm>
                            <a:off x="1368761" y="1692226"/>
                            <a:ext cx="7329733" cy="7201142"/>
                          </a:xfrm>
                          <a:custGeom>
                            <a:avLst/>
                            <a:gdLst>
                              <a:gd name="connsiteX0" fmla="*/ 7311186 w 7329733"/>
                              <a:gd name="connsiteY0" fmla="*/ 3314282 h 7201141"/>
                              <a:gd name="connsiteX1" fmla="*/ 5390882 w 7329733"/>
                              <a:gd name="connsiteY1" fmla="*/ 403820 h 7201141"/>
                              <a:gd name="connsiteX2" fmla="*/ 122904 w 7329733"/>
                              <a:gd name="connsiteY2" fmla="*/ 2658464 h 7201141"/>
                              <a:gd name="connsiteX3" fmla="*/ 1957480 w 7329733"/>
                              <a:gd name="connsiteY3" fmla="*/ 6799120 h 7201141"/>
                              <a:gd name="connsiteX4" fmla="*/ 6573927 w 7329733"/>
                              <a:gd name="connsiteY4" fmla="*/ 5826108 h 7201141"/>
                              <a:gd name="connsiteX5" fmla="*/ 7311186 w 7329733"/>
                              <a:gd name="connsiteY5" fmla="*/ 3314282 h 720114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329733" h="7201141">
                                <a:moveTo>
                                  <a:pt x="7311186" y="3314282"/>
                                </a:moveTo>
                                <a:cubicBezTo>
                                  <a:pt x="7208313" y="1994072"/>
                                  <a:pt x="6582499" y="982484"/>
                                  <a:pt x="5390882" y="403820"/>
                                </a:cubicBezTo>
                                <a:cubicBezTo>
                                  <a:pt x="3410568" y="-560618"/>
                                  <a:pt x="620126" y="408107"/>
                                  <a:pt x="122904" y="2658464"/>
                                </a:cubicBezTo>
                                <a:cubicBezTo>
                                  <a:pt x="-228580" y="4240143"/>
                                  <a:pt x="452956" y="6057574"/>
                                  <a:pt x="1957480" y="6799120"/>
                                </a:cubicBezTo>
                                <a:cubicBezTo>
                                  <a:pt x="3462005" y="7536380"/>
                                  <a:pt x="5536620" y="7193468"/>
                                  <a:pt x="6573927" y="5826108"/>
                                </a:cubicBezTo>
                                <a:cubicBezTo>
                                  <a:pt x="7135444" y="5084563"/>
                                  <a:pt x="7379769" y="4192993"/>
                                  <a:pt x="7311186" y="331428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95000"/>
                              <a:lumOff val="5000"/>
                              <a:alpha val="70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Freeform: Shape 221">
                          <a:extLst/>
                        </wps:cNvPr>
                        <wps:cNvSpPr/>
                        <wps:spPr>
                          <a:xfrm>
                            <a:off x="585019" y="1067737"/>
                            <a:ext cx="7586917" cy="7415461"/>
                          </a:xfrm>
                          <a:custGeom>
                            <a:avLst/>
                            <a:gdLst>
                              <a:gd name="connsiteX0" fmla="*/ 7546270 w 7586916"/>
                              <a:gd name="connsiteY0" fmla="*/ 3420117 h 7415461"/>
                              <a:gd name="connsiteX1" fmla="*/ 5565956 w 7586916"/>
                              <a:gd name="connsiteY1" fmla="*/ 415355 h 7415461"/>
                              <a:gd name="connsiteX2" fmla="*/ 126523 w 7586916"/>
                              <a:gd name="connsiteY2" fmla="*/ 2742867 h 7415461"/>
                              <a:gd name="connsiteX3" fmla="*/ 2021109 w 7586916"/>
                              <a:gd name="connsiteY3" fmla="*/ 7016402 h 7415461"/>
                              <a:gd name="connsiteX4" fmla="*/ 6787579 w 7586916"/>
                              <a:gd name="connsiteY4" fmla="*/ 6009100 h 7415461"/>
                              <a:gd name="connsiteX5" fmla="*/ 7546270 w 7586916"/>
                              <a:gd name="connsiteY5" fmla="*/ 3420117 h 74154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586916" h="7415461">
                                <a:moveTo>
                                  <a:pt x="7546270" y="3420117"/>
                                </a:moveTo>
                                <a:cubicBezTo>
                                  <a:pt x="7439110" y="2057044"/>
                                  <a:pt x="6791865" y="1015450"/>
                                  <a:pt x="5565956" y="415355"/>
                                </a:cubicBezTo>
                                <a:cubicBezTo>
                                  <a:pt x="3521347" y="-579088"/>
                                  <a:pt x="640890" y="419642"/>
                                  <a:pt x="126523" y="2742867"/>
                                </a:cubicBezTo>
                                <a:cubicBezTo>
                                  <a:pt x="-237821" y="4375983"/>
                                  <a:pt x="465148" y="6253424"/>
                                  <a:pt x="2021109" y="7016402"/>
                                </a:cubicBezTo>
                                <a:cubicBezTo>
                                  <a:pt x="3572783" y="7775094"/>
                                  <a:pt x="5711694" y="7419323"/>
                                  <a:pt x="6787579" y="6009100"/>
                                </a:cubicBezTo>
                                <a:cubicBezTo>
                                  <a:pt x="7366242" y="5246121"/>
                                  <a:pt x="7619139" y="4328833"/>
                                  <a:pt x="7546270" y="342011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7DCE1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Freeform: Shape 222">
                          <a:extLst/>
                        </wps:cNvPr>
                        <wps:cNvSpPr/>
                        <wps:spPr>
                          <a:xfrm>
                            <a:off x="1009446" y="5419650"/>
                            <a:ext cx="3129067" cy="2786156"/>
                          </a:xfrm>
                          <a:custGeom>
                            <a:avLst/>
                            <a:gdLst>
                              <a:gd name="connsiteX0" fmla="*/ 32148 w 3129067"/>
                              <a:gd name="connsiteY0" fmla="*/ 242677 h 2786155"/>
                              <a:gd name="connsiteX1" fmla="*/ 2436815 w 3129067"/>
                              <a:gd name="connsiteY1" fmla="*/ 2724499 h 2786155"/>
                              <a:gd name="connsiteX2" fmla="*/ 32148 w 3129067"/>
                              <a:gd name="connsiteY2" fmla="*/ 242677 h 27861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3129067" h="2786155">
                                <a:moveTo>
                                  <a:pt x="32148" y="242677"/>
                                </a:moveTo>
                                <a:cubicBezTo>
                                  <a:pt x="32148" y="242677"/>
                                  <a:pt x="263613" y="2162981"/>
                                  <a:pt x="2436815" y="2724499"/>
                                </a:cubicBezTo>
                                <a:cubicBezTo>
                                  <a:pt x="4554294" y="3273157"/>
                                  <a:pt x="1155183" y="-940368"/>
                                  <a:pt x="32148" y="24267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BAD8E">
                              <a:alpha val="4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Freeform: Shape 223">
                          <a:extLst/>
                        </wps:cNvPr>
                        <wps:cNvSpPr/>
                        <wps:spPr>
                          <a:xfrm>
                            <a:off x="1548189" y="6665262"/>
                            <a:ext cx="2400380" cy="2357517"/>
                          </a:xfrm>
                          <a:custGeom>
                            <a:avLst/>
                            <a:gdLst>
                              <a:gd name="connsiteX0" fmla="*/ 2219551 w 2400380"/>
                              <a:gd name="connsiteY0" fmla="*/ 630180 h 2357516"/>
                              <a:gd name="connsiteX1" fmla="*/ 1520869 w 2400380"/>
                              <a:gd name="connsiteY1" fmla="*/ 77236 h 2357516"/>
                              <a:gd name="connsiteX2" fmla="*/ 655017 w 2400380"/>
                              <a:gd name="connsiteY2" fmla="*/ 171536 h 2357516"/>
                              <a:gd name="connsiteX3" fmla="*/ 80640 w 2400380"/>
                              <a:gd name="connsiteY3" fmla="*/ 1478886 h 2357516"/>
                              <a:gd name="connsiteX4" fmla="*/ 616440 w 2400380"/>
                              <a:gd name="connsiteY4" fmla="*/ 2181855 h 2357516"/>
                              <a:gd name="connsiteX5" fmla="*/ 2048095 w 2400380"/>
                              <a:gd name="connsiteY5" fmla="*/ 2010399 h 2357516"/>
                              <a:gd name="connsiteX6" fmla="*/ 2219551 w 2400380"/>
                              <a:gd name="connsiteY6" fmla="*/ 630180 h 235751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400380" h="2357516">
                                <a:moveTo>
                                  <a:pt x="2219551" y="630180"/>
                                </a:moveTo>
                                <a:cubicBezTo>
                                  <a:pt x="2069527" y="377283"/>
                                  <a:pt x="1825202" y="171536"/>
                                  <a:pt x="1520869" y="77236"/>
                                </a:cubicBezTo>
                                <a:cubicBezTo>
                                  <a:pt x="1220821" y="-17065"/>
                                  <a:pt x="929346" y="47231"/>
                                  <a:pt x="655017" y="171536"/>
                                </a:cubicBezTo>
                                <a:cubicBezTo>
                                  <a:pt x="179227" y="385856"/>
                                  <a:pt x="-82243" y="994524"/>
                                  <a:pt x="80640" y="1478886"/>
                                </a:cubicBezTo>
                                <a:cubicBezTo>
                                  <a:pt x="157795" y="1757502"/>
                                  <a:pt x="342110" y="1993254"/>
                                  <a:pt x="616440" y="2181855"/>
                                </a:cubicBezTo>
                                <a:cubicBezTo>
                                  <a:pt x="1053652" y="2481902"/>
                                  <a:pt x="1679465" y="2366170"/>
                                  <a:pt x="2048095" y="2010399"/>
                                </a:cubicBezTo>
                                <a:cubicBezTo>
                                  <a:pt x="2463875" y="1611765"/>
                                  <a:pt x="2472448" y="1054534"/>
                                  <a:pt x="2219551" y="6301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EE9C35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8" name="Freeform: Shape 1248">
                          <a:extLst/>
                        </wps:cNvPr>
                        <wps:cNvSpPr/>
                        <wps:spPr>
                          <a:xfrm>
                            <a:off x="1713739" y="6821502"/>
                            <a:ext cx="2100333" cy="2057469"/>
                          </a:xfrm>
                          <a:custGeom>
                            <a:avLst/>
                            <a:gdLst>
                              <a:gd name="connsiteX0" fmla="*/ 1783958 w 2100332"/>
                              <a:gd name="connsiteY0" fmla="*/ 383926 h 2057469"/>
                              <a:gd name="connsiteX1" fmla="*/ 1042412 w 2100332"/>
                              <a:gd name="connsiteY1" fmla="*/ 32441 h 2057469"/>
                              <a:gd name="connsiteX2" fmla="*/ 523759 w 2100332"/>
                              <a:gd name="connsiteY2" fmla="*/ 152460 h 2057469"/>
                              <a:gd name="connsiteX3" fmla="*/ 172274 w 2100332"/>
                              <a:gd name="connsiteY3" fmla="*/ 486799 h 2057469"/>
                              <a:gd name="connsiteX4" fmla="*/ 429458 w 2100332"/>
                              <a:gd name="connsiteY4" fmla="*/ 1828440 h 2057469"/>
                              <a:gd name="connsiteX5" fmla="*/ 2023996 w 2100332"/>
                              <a:gd name="connsiteY5" fmla="*/ 1352650 h 2057469"/>
                              <a:gd name="connsiteX6" fmla="*/ 1783958 w 2100332"/>
                              <a:gd name="connsiteY6" fmla="*/ 383926 h 20574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100332" h="2057469">
                                <a:moveTo>
                                  <a:pt x="1783958" y="383926"/>
                                </a:moveTo>
                                <a:cubicBezTo>
                                  <a:pt x="1586784" y="178179"/>
                                  <a:pt x="1312455" y="41014"/>
                                  <a:pt x="1042412" y="32441"/>
                                </a:cubicBezTo>
                                <a:cubicBezTo>
                                  <a:pt x="845238" y="28155"/>
                                  <a:pt x="699501" y="71019"/>
                                  <a:pt x="523759" y="152460"/>
                                </a:cubicBezTo>
                                <a:cubicBezTo>
                                  <a:pt x="373735" y="221043"/>
                                  <a:pt x="262288" y="358207"/>
                                  <a:pt x="172274" y="486799"/>
                                </a:cubicBezTo>
                                <a:cubicBezTo>
                                  <a:pt x="-110628" y="894006"/>
                                  <a:pt x="65114" y="1536966"/>
                                  <a:pt x="429458" y="1828440"/>
                                </a:cubicBezTo>
                                <a:cubicBezTo>
                                  <a:pt x="995262" y="2282798"/>
                                  <a:pt x="1745381" y="2025614"/>
                                  <a:pt x="2023996" y="1352650"/>
                                </a:cubicBezTo>
                                <a:cubicBezTo>
                                  <a:pt x="2165447" y="1005453"/>
                                  <a:pt x="2032569" y="641109"/>
                                  <a:pt x="1783958" y="38392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CE37A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9" name="Freeform: Shape 1249">
                          <a:extLst/>
                        </wps:cNvPr>
                        <wps:cNvSpPr/>
                        <wps:spPr>
                          <a:xfrm>
                            <a:off x="1851432" y="7246149"/>
                            <a:ext cx="814415" cy="857279"/>
                          </a:xfrm>
                          <a:custGeom>
                            <a:avLst/>
                            <a:gdLst>
                              <a:gd name="connsiteX0" fmla="*/ 68872 w 814414"/>
                              <a:gd name="connsiteY0" fmla="*/ 863708 h 857278"/>
                              <a:gd name="connsiteX1" fmla="*/ 801845 w 814414"/>
                              <a:gd name="connsiteY1" fmla="*/ 666534 h 857278"/>
                              <a:gd name="connsiteX2" fmla="*/ 266046 w 814414"/>
                              <a:gd name="connsiteY2" fmla="*/ 32148 h 857278"/>
                              <a:gd name="connsiteX3" fmla="*/ 64586 w 814414"/>
                              <a:gd name="connsiteY3" fmla="*/ 846563 h 857278"/>
                              <a:gd name="connsiteX4" fmla="*/ 68872 w 814414"/>
                              <a:gd name="connsiteY4" fmla="*/ 863708 h 85727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814414" h="857278">
                                <a:moveTo>
                                  <a:pt x="68872" y="863708"/>
                                </a:moveTo>
                                <a:cubicBezTo>
                                  <a:pt x="313196" y="795126"/>
                                  <a:pt x="557521" y="730830"/>
                                  <a:pt x="801845" y="666534"/>
                                </a:cubicBezTo>
                                <a:cubicBezTo>
                                  <a:pt x="617530" y="460787"/>
                                  <a:pt x="446075" y="242181"/>
                                  <a:pt x="266046" y="32148"/>
                                </a:cubicBezTo>
                                <a:cubicBezTo>
                                  <a:pt x="68872" y="250754"/>
                                  <a:pt x="-21142" y="572233"/>
                                  <a:pt x="64586" y="846563"/>
                                </a:cubicBezTo>
                                <a:cubicBezTo>
                                  <a:pt x="64586" y="850849"/>
                                  <a:pt x="68872" y="859422"/>
                                  <a:pt x="68872" y="86370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B903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0" name="Freeform: Shape 1250">
                          <a:extLst/>
                        </wps:cNvPr>
                        <wps:cNvSpPr/>
                        <wps:spPr>
                          <a:xfrm>
                            <a:off x="1922447" y="7987695"/>
                            <a:ext cx="771551" cy="728687"/>
                          </a:xfrm>
                          <a:custGeom>
                            <a:avLst/>
                            <a:gdLst>
                              <a:gd name="connsiteX0" fmla="*/ 32148 w 771550"/>
                              <a:gd name="connsiteY0" fmla="*/ 212176 h 728686"/>
                              <a:gd name="connsiteX1" fmla="*/ 396491 w 771550"/>
                              <a:gd name="connsiteY1" fmla="*/ 636529 h 728686"/>
                              <a:gd name="connsiteX2" fmla="*/ 649389 w 771550"/>
                              <a:gd name="connsiteY2" fmla="*/ 735116 h 728686"/>
                              <a:gd name="connsiteX3" fmla="*/ 747976 w 771550"/>
                              <a:gd name="connsiteY3" fmla="*/ 32148 h 728686"/>
                              <a:gd name="connsiteX4" fmla="*/ 32148 w 771550"/>
                              <a:gd name="connsiteY4" fmla="*/ 212176 h 7286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771550" h="728686">
                                <a:moveTo>
                                  <a:pt x="32148" y="212176"/>
                                </a:moveTo>
                                <a:cubicBezTo>
                                  <a:pt x="105017" y="387918"/>
                                  <a:pt x="220749" y="555088"/>
                                  <a:pt x="396491" y="636529"/>
                                </a:cubicBezTo>
                                <a:cubicBezTo>
                                  <a:pt x="495079" y="683680"/>
                                  <a:pt x="563661" y="717971"/>
                                  <a:pt x="649389" y="735116"/>
                                </a:cubicBezTo>
                                <a:cubicBezTo>
                                  <a:pt x="679394" y="503651"/>
                                  <a:pt x="709398" y="267900"/>
                                  <a:pt x="747976" y="32148"/>
                                </a:cubicBezTo>
                                <a:cubicBezTo>
                                  <a:pt x="507938" y="100730"/>
                                  <a:pt x="272186" y="160740"/>
                                  <a:pt x="32148" y="21217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B903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1" name="Freeform: Shape 1251">
                          <a:extLst/>
                        </wps:cNvPr>
                        <wps:cNvSpPr/>
                        <wps:spPr>
                          <a:xfrm>
                            <a:off x="2633989" y="8017700"/>
                            <a:ext cx="685823" cy="728687"/>
                          </a:xfrm>
                          <a:custGeom>
                            <a:avLst/>
                            <a:gdLst>
                              <a:gd name="connsiteX0" fmla="*/ 147881 w 685822"/>
                              <a:gd name="connsiteY0" fmla="*/ 32148 h 728686"/>
                              <a:gd name="connsiteX1" fmla="*/ 32148 w 685822"/>
                              <a:gd name="connsiteY1" fmla="*/ 722257 h 728686"/>
                              <a:gd name="connsiteX2" fmla="*/ 96444 w 685822"/>
                              <a:gd name="connsiteY2" fmla="*/ 726544 h 728686"/>
                              <a:gd name="connsiteX3" fmla="*/ 529370 w 685822"/>
                              <a:gd name="connsiteY3" fmla="*/ 623670 h 728686"/>
                              <a:gd name="connsiteX4" fmla="*/ 683680 w 685822"/>
                              <a:gd name="connsiteY4" fmla="*/ 525083 h 728686"/>
                              <a:gd name="connsiteX5" fmla="*/ 555088 w 685822"/>
                              <a:gd name="connsiteY5" fmla="*/ 405064 h 728686"/>
                              <a:gd name="connsiteX6" fmla="*/ 147881 w 685822"/>
                              <a:gd name="connsiteY6" fmla="*/ 32148 h 7286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685822" h="728686">
                                <a:moveTo>
                                  <a:pt x="147881" y="32148"/>
                                </a:moveTo>
                                <a:cubicBezTo>
                                  <a:pt x="109303" y="263613"/>
                                  <a:pt x="70725" y="490792"/>
                                  <a:pt x="32148" y="722257"/>
                                </a:cubicBezTo>
                                <a:cubicBezTo>
                                  <a:pt x="53580" y="722257"/>
                                  <a:pt x="70725" y="726544"/>
                                  <a:pt x="96444" y="726544"/>
                                </a:cubicBezTo>
                                <a:cubicBezTo>
                                  <a:pt x="272186" y="730830"/>
                                  <a:pt x="370773" y="692252"/>
                                  <a:pt x="529370" y="623670"/>
                                </a:cubicBezTo>
                                <a:cubicBezTo>
                                  <a:pt x="589379" y="597952"/>
                                  <a:pt x="640816" y="563661"/>
                                  <a:pt x="683680" y="525083"/>
                                </a:cubicBezTo>
                                <a:cubicBezTo>
                                  <a:pt x="640816" y="482219"/>
                                  <a:pt x="597952" y="443641"/>
                                  <a:pt x="555088" y="405064"/>
                                </a:cubicBezTo>
                                <a:cubicBezTo>
                                  <a:pt x="417923" y="285045"/>
                                  <a:pt x="276472" y="160740"/>
                                  <a:pt x="147881" y="3214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B903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2" name="Freeform: Shape 1252">
                          <a:extLst/>
                        </wps:cNvPr>
                        <wps:cNvSpPr/>
                        <wps:spPr>
                          <a:xfrm>
                            <a:off x="2145340" y="6984679"/>
                            <a:ext cx="728687" cy="814415"/>
                          </a:xfrm>
                          <a:custGeom>
                            <a:avLst/>
                            <a:gdLst>
                              <a:gd name="connsiteX0" fmla="*/ 713684 w 728686"/>
                              <a:gd name="connsiteY0" fmla="*/ 36434 h 814414"/>
                              <a:gd name="connsiteX1" fmla="*/ 405064 w 728686"/>
                              <a:gd name="connsiteY1" fmla="*/ 49294 h 814414"/>
                              <a:gd name="connsiteX2" fmla="*/ 32148 w 728686"/>
                              <a:gd name="connsiteY2" fmla="*/ 233608 h 814414"/>
                              <a:gd name="connsiteX3" fmla="*/ 559374 w 728686"/>
                              <a:gd name="connsiteY3" fmla="*/ 825131 h 814414"/>
                              <a:gd name="connsiteX4" fmla="*/ 713684 w 728686"/>
                              <a:gd name="connsiteY4" fmla="*/ 36434 h 81441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728686" h="814414">
                                <a:moveTo>
                                  <a:pt x="713684" y="36434"/>
                                </a:moveTo>
                                <a:cubicBezTo>
                                  <a:pt x="619384" y="27862"/>
                                  <a:pt x="516510" y="32148"/>
                                  <a:pt x="405064" y="49294"/>
                                </a:cubicBezTo>
                                <a:cubicBezTo>
                                  <a:pt x="263613" y="70726"/>
                                  <a:pt x="135021" y="139308"/>
                                  <a:pt x="32148" y="233608"/>
                                </a:cubicBezTo>
                                <a:cubicBezTo>
                                  <a:pt x="207890" y="426496"/>
                                  <a:pt x="375059" y="632243"/>
                                  <a:pt x="559374" y="825131"/>
                                </a:cubicBezTo>
                                <a:cubicBezTo>
                                  <a:pt x="602238" y="559374"/>
                                  <a:pt x="653675" y="297904"/>
                                  <a:pt x="713684" y="3643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B903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3" name="Freeform: Shape 1253">
                          <a:extLst/>
                        </wps:cNvPr>
                        <wps:cNvSpPr/>
                        <wps:spPr>
                          <a:xfrm>
                            <a:off x="2779726" y="7014683"/>
                            <a:ext cx="814415" cy="857279"/>
                          </a:xfrm>
                          <a:custGeom>
                            <a:avLst/>
                            <a:gdLst>
                              <a:gd name="connsiteX0" fmla="*/ 216463 w 814414"/>
                              <a:gd name="connsiteY0" fmla="*/ 812272 h 857278"/>
                              <a:gd name="connsiteX1" fmla="*/ 807985 w 814414"/>
                              <a:gd name="connsiteY1" fmla="*/ 657962 h 857278"/>
                              <a:gd name="connsiteX2" fmla="*/ 717971 w 814414"/>
                              <a:gd name="connsiteY2" fmla="*/ 439355 h 857278"/>
                              <a:gd name="connsiteX3" fmla="*/ 199317 w 814414"/>
                              <a:gd name="connsiteY3" fmla="*/ 32148 h 857278"/>
                              <a:gd name="connsiteX4" fmla="*/ 45007 w 814414"/>
                              <a:gd name="connsiteY4" fmla="*/ 790840 h 857278"/>
                              <a:gd name="connsiteX5" fmla="*/ 32148 w 814414"/>
                              <a:gd name="connsiteY5" fmla="*/ 863709 h 857278"/>
                              <a:gd name="connsiteX6" fmla="*/ 216463 w 814414"/>
                              <a:gd name="connsiteY6" fmla="*/ 812272 h 85727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814414" h="857278">
                                <a:moveTo>
                                  <a:pt x="216463" y="812272"/>
                                </a:moveTo>
                                <a:cubicBezTo>
                                  <a:pt x="413637" y="760835"/>
                                  <a:pt x="610811" y="709398"/>
                                  <a:pt x="807985" y="657962"/>
                                </a:cubicBezTo>
                                <a:cubicBezTo>
                                  <a:pt x="790840" y="580807"/>
                                  <a:pt x="760835" y="503651"/>
                                  <a:pt x="717971" y="439355"/>
                                </a:cubicBezTo>
                                <a:cubicBezTo>
                                  <a:pt x="576520" y="212177"/>
                                  <a:pt x="405064" y="83585"/>
                                  <a:pt x="199317" y="32148"/>
                                </a:cubicBezTo>
                                <a:cubicBezTo>
                                  <a:pt x="143594" y="285046"/>
                                  <a:pt x="87871" y="537943"/>
                                  <a:pt x="45007" y="790840"/>
                                </a:cubicBezTo>
                                <a:cubicBezTo>
                                  <a:pt x="40721" y="816558"/>
                                  <a:pt x="36434" y="837990"/>
                                  <a:pt x="32148" y="863709"/>
                                </a:cubicBezTo>
                                <a:cubicBezTo>
                                  <a:pt x="96444" y="842277"/>
                                  <a:pt x="156453" y="825131"/>
                                  <a:pt x="216463" y="81227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B903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4" name="Freeform: Shape 1254">
                          <a:extLst/>
                        </wps:cNvPr>
                        <wps:cNvSpPr/>
                        <wps:spPr>
                          <a:xfrm>
                            <a:off x="2831163" y="7747657"/>
                            <a:ext cx="814415" cy="728687"/>
                          </a:xfrm>
                          <a:custGeom>
                            <a:avLst/>
                            <a:gdLst>
                              <a:gd name="connsiteX0" fmla="*/ 190744 w 814414"/>
                              <a:gd name="connsiteY0" fmla="*/ 182172 h 728686"/>
                              <a:gd name="connsiteX1" fmla="*/ 32148 w 814414"/>
                              <a:gd name="connsiteY1" fmla="*/ 225036 h 728686"/>
                              <a:gd name="connsiteX2" fmla="*/ 443642 w 814414"/>
                              <a:gd name="connsiteY2" fmla="*/ 597952 h 728686"/>
                              <a:gd name="connsiteX3" fmla="*/ 576520 w 814414"/>
                              <a:gd name="connsiteY3" fmla="*/ 709398 h 728686"/>
                              <a:gd name="connsiteX4" fmla="*/ 752262 w 814414"/>
                              <a:gd name="connsiteY4" fmla="*/ 400778 h 728686"/>
                              <a:gd name="connsiteX5" fmla="*/ 777980 w 814414"/>
                              <a:gd name="connsiteY5" fmla="*/ 32148 h 728686"/>
                              <a:gd name="connsiteX6" fmla="*/ 190744 w 814414"/>
                              <a:gd name="connsiteY6" fmla="*/ 182172 h 7286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814414" h="728686">
                                <a:moveTo>
                                  <a:pt x="190744" y="182172"/>
                                </a:moveTo>
                                <a:cubicBezTo>
                                  <a:pt x="139308" y="195031"/>
                                  <a:pt x="83585" y="212176"/>
                                  <a:pt x="32148" y="225036"/>
                                </a:cubicBezTo>
                                <a:cubicBezTo>
                                  <a:pt x="165026" y="353628"/>
                                  <a:pt x="306477" y="473647"/>
                                  <a:pt x="443642" y="597952"/>
                                </a:cubicBezTo>
                                <a:cubicBezTo>
                                  <a:pt x="486506" y="636530"/>
                                  <a:pt x="529370" y="670820"/>
                                  <a:pt x="576520" y="709398"/>
                                </a:cubicBezTo>
                                <a:cubicBezTo>
                                  <a:pt x="649388" y="615098"/>
                                  <a:pt x="705112" y="507938"/>
                                  <a:pt x="752262" y="400778"/>
                                </a:cubicBezTo>
                                <a:cubicBezTo>
                                  <a:pt x="799412" y="285045"/>
                                  <a:pt x="795126" y="156453"/>
                                  <a:pt x="777980" y="32148"/>
                                </a:cubicBezTo>
                                <a:cubicBezTo>
                                  <a:pt x="580806" y="79299"/>
                                  <a:pt x="383632" y="130735"/>
                                  <a:pt x="190744" y="18217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B903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5" name="Freeform: Shape 1255">
                          <a:extLst/>
                        </wps:cNvPr>
                        <wps:cNvSpPr/>
                        <wps:spPr>
                          <a:xfrm>
                            <a:off x="1470147" y="1259425"/>
                            <a:ext cx="4286394" cy="3129067"/>
                          </a:xfrm>
                          <a:custGeom>
                            <a:avLst/>
                            <a:gdLst>
                              <a:gd name="connsiteX0" fmla="*/ 1084543 w 4286393"/>
                              <a:gd name="connsiteY0" fmla="*/ 523715 h 3129067"/>
                              <a:gd name="connsiteX1" fmla="*/ 4265048 w 4286393"/>
                              <a:gd name="connsiteY1" fmla="*/ 292250 h 3129067"/>
                              <a:gd name="connsiteX2" fmla="*/ 424439 w 4286393"/>
                              <a:gd name="connsiteY2" fmla="*/ 3104124 h 3129067"/>
                              <a:gd name="connsiteX3" fmla="*/ 34377 w 4286393"/>
                              <a:gd name="connsiteY3" fmla="*/ 1805347 h 3129067"/>
                              <a:gd name="connsiteX4" fmla="*/ 1084543 w 4286393"/>
                              <a:gd name="connsiteY4" fmla="*/ 523715 h 312906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4286393" h="3129067">
                                <a:moveTo>
                                  <a:pt x="1084543" y="523715"/>
                                </a:moveTo>
                                <a:cubicBezTo>
                                  <a:pt x="1084543" y="523715"/>
                                  <a:pt x="2713373" y="-406433"/>
                                  <a:pt x="4265048" y="292250"/>
                                </a:cubicBezTo>
                                <a:cubicBezTo>
                                  <a:pt x="4265048" y="292250"/>
                                  <a:pt x="870224" y="3297012"/>
                                  <a:pt x="424439" y="3104124"/>
                                </a:cubicBezTo>
                                <a:cubicBezTo>
                                  <a:pt x="-21346" y="2911236"/>
                                  <a:pt x="34377" y="1805347"/>
                                  <a:pt x="34377" y="1805347"/>
                                </a:cubicBezTo>
                                <a:lnTo>
                                  <a:pt x="1084543" y="5237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BAD8E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6" name="Freeform: Shape 1256">
                          <a:extLst/>
                        </wps:cNvPr>
                        <wps:cNvSpPr/>
                        <wps:spPr>
                          <a:xfrm>
                            <a:off x="3685818" y="-29812"/>
                            <a:ext cx="2143197" cy="2228925"/>
                          </a:xfrm>
                          <a:custGeom>
                            <a:avLst/>
                            <a:gdLst>
                              <a:gd name="connsiteX0" fmla="*/ 1860775 w 2143196"/>
                              <a:gd name="connsiteY0" fmla="*/ 359864 h 2228924"/>
                              <a:gd name="connsiteX1" fmla="*/ 73349 w 2143196"/>
                              <a:gd name="connsiteY1" fmla="*/ 1422890 h 2228924"/>
                              <a:gd name="connsiteX2" fmla="*/ 986351 w 2143196"/>
                              <a:gd name="connsiteY2" fmla="*/ 2190154 h 2228924"/>
                              <a:gd name="connsiteX3" fmla="*/ 2027945 w 2143196"/>
                              <a:gd name="connsiteY3" fmla="*/ 1590059 h 2228924"/>
                              <a:gd name="connsiteX4" fmla="*/ 1860775 w 2143196"/>
                              <a:gd name="connsiteY4" fmla="*/ 359864 h 222892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143196" h="2228924">
                                <a:moveTo>
                                  <a:pt x="1860775" y="359864"/>
                                </a:moveTo>
                                <a:cubicBezTo>
                                  <a:pt x="1106371" y="-501701"/>
                                  <a:pt x="-218125" y="505601"/>
                                  <a:pt x="73349" y="1422890"/>
                                </a:cubicBezTo>
                                <a:cubicBezTo>
                                  <a:pt x="210514" y="1847243"/>
                                  <a:pt x="583430" y="2134431"/>
                                  <a:pt x="986351" y="2190154"/>
                                </a:cubicBezTo>
                                <a:cubicBezTo>
                                  <a:pt x="1419277" y="2250164"/>
                                  <a:pt x="1839343" y="1971548"/>
                                  <a:pt x="2027945" y="1590059"/>
                                </a:cubicBezTo>
                                <a:cubicBezTo>
                                  <a:pt x="2229406" y="1174279"/>
                                  <a:pt x="2165110" y="702776"/>
                                  <a:pt x="1860775" y="3598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68923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7" name="Freeform: Shape 1257">
                          <a:extLst/>
                        </wps:cNvPr>
                        <wps:cNvSpPr/>
                        <wps:spPr>
                          <a:xfrm>
                            <a:off x="3844017" y="119649"/>
                            <a:ext cx="1843149" cy="1886013"/>
                          </a:xfrm>
                          <a:custGeom>
                            <a:avLst/>
                            <a:gdLst>
                              <a:gd name="connsiteX0" fmla="*/ 1779732 w 1843149"/>
                              <a:gd name="connsiteY0" fmla="*/ 617611 h 1886013"/>
                              <a:gd name="connsiteX1" fmla="*/ 1342520 w 1843149"/>
                              <a:gd name="connsiteY1" fmla="*/ 94671 h 1886013"/>
                              <a:gd name="connsiteX2" fmla="*/ 163762 w 1843149"/>
                              <a:gd name="connsiteY2" fmla="*/ 566174 h 1886013"/>
                              <a:gd name="connsiteX3" fmla="*/ 1363952 w 1843149"/>
                              <a:gd name="connsiteY3" fmla="*/ 1757792 h 1886013"/>
                              <a:gd name="connsiteX4" fmla="*/ 1779732 w 1843149"/>
                              <a:gd name="connsiteY4" fmla="*/ 617611 h 188601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43149" h="1886013">
                                <a:moveTo>
                                  <a:pt x="1779732" y="617611"/>
                                </a:moveTo>
                                <a:cubicBezTo>
                                  <a:pt x="1724009" y="399005"/>
                                  <a:pt x="1591131" y="197544"/>
                                  <a:pt x="1342520" y="94671"/>
                                </a:cubicBezTo>
                                <a:cubicBezTo>
                                  <a:pt x="875303" y="-93931"/>
                                  <a:pt x="425231" y="167539"/>
                                  <a:pt x="163762" y="566174"/>
                                </a:cubicBezTo>
                                <a:cubicBezTo>
                                  <a:pt x="-303455" y="1277715"/>
                                  <a:pt x="562396" y="2233581"/>
                                  <a:pt x="1363952" y="1757792"/>
                                </a:cubicBezTo>
                                <a:cubicBezTo>
                                  <a:pt x="1745441" y="1530613"/>
                                  <a:pt x="1882606" y="1041964"/>
                                  <a:pt x="1779732" y="61761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CE37A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8" name="Freeform: Shape 1258">
                          <a:extLst/>
                        </wps:cNvPr>
                        <wps:cNvSpPr/>
                        <wps:spPr>
                          <a:xfrm>
                            <a:off x="3997062" y="323623"/>
                            <a:ext cx="642959" cy="728687"/>
                          </a:xfrm>
                          <a:custGeom>
                            <a:avLst/>
                            <a:gdLst>
                              <a:gd name="connsiteX0" fmla="*/ 627957 w 642959"/>
                              <a:gd name="connsiteY0" fmla="*/ 717971 h 728686"/>
                              <a:gd name="connsiteX1" fmla="*/ 555088 w 642959"/>
                              <a:gd name="connsiteY1" fmla="*/ 32148 h 728686"/>
                              <a:gd name="connsiteX2" fmla="*/ 237895 w 642959"/>
                              <a:gd name="connsiteY2" fmla="*/ 225036 h 728686"/>
                              <a:gd name="connsiteX3" fmla="*/ 92158 w 642959"/>
                              <a:gd name="connsiteY3" fmla="*/ 409351 h 728686"/>
                              <a:gd name="connsiteX4" fmla="*/ 32148 w 642959"/>
                              <a:gd name="connsiteY4" fmla="*/ 550802 h 728686"/>
                              <a:gd name="connsiteX5" fmla="*/ 627957 w 642959"/>
                              <a:gd name="connsiteY5" fmla="*/ 717971 h 7286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642959" h="728686">
                                <a:moveTo>
                                  <a:pt x="627957" y="717971"/>
                                </a:moveTo>
                                <a:cubicBezTo>
                                  <a:pt x="602238" y="490792"/>
                                  <a:pt x="589379" y="259327"/>
                                  <a:pt x="555088" y="32148"/>
                                </a:cubicBezTo>
                                <a:cubicBezTo>
                                  <a:pt x="413637" y="79298"/>
                                  <a:pt x="357914" y="126449"/>
                                  <a:pt x="237895" y="225036"/>
                                </a:cubicBezTo>
                                <a:cubicBezTo>
                                  <a:pt x="177885" y="272186"/>
                                  <a:pt x="126448" y="340768"/>
                                  <a:pt x="92158" y="409351"/>
                                </a:cubicBezTo>
                                <a:cubicBezTo>
                                  <a:pt x="62153" y="469360"/>
                                  <a:pt x="45007" y="512224"/>
                                  <a:pt x="32148" y="550802"/>
                                </a:cubicBezTo>
                                <a:cubicBezTo>
                                  <a:pt x="225036" y="606525"/>
                                  <a:pt x="426496" y="662248"/>
                                  <a:pt x="627957" y="71797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B903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9" name="Freeform: Shape 1259">
                          <a:extLst/>
                        </wps:cNvPr>
                        <wps:cNvSpPr/>
                        <wps:spPr>
                          <a:xfrm>
                            <a:off x="3948179" y="915145"/>
                            <a:ext cx="685823" cy="642959"/>
                          </a:xfrm>
                          <a:custGeom>
                            <a:avLst/>
                            <a:gdLst>
                              <a:gd name="connsiteX0" fmla="*/ 55313 w 685822"/>
                              <a:gd name="connsiteY0" fmla="*/ 32148 h 642959"/>
                              <a:gd name="connsiteX1" fmla="*/ 33881 w 685822"/>
                              <a:gd name="connsiteY1" fmla="*/ 207890 h 642959"/>
                              <a:gd name="connsiteX2" fmla="*/ 171045 w 685822"/>
                              <a:gd name="connsiteY2" fmla="*/ 632243 h 642959"/>
                              <a:gd name="connsiteX3" fmla="*/ 655408 w 685822"/>
                              <a:gd name="connsiteY3" fmla="*/ 229322 h 642959"/>
                              <a:gd name="connsiteX4" fmla="*/ 55313 w 685822"/>
                              <a:gd name="connsiteY4" fmla="*/ 32148 h 64295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685822" h="642959">
                                <a:moveTo>
                                  <a:pt x="55313" y="32148"/>
                                </a:moveTo>
                                <a:cubicBezTo>
                                  <a:pt x="46740" y="79298"/>
                                  <a:pt x="38167" y="130735"/>
                                  <a:pt x="33881" y="207890"/>
                                </a:cubicBezTo>
                                <a:cubicBezTo>
                                  <a:pt x="21021" y="362200"/>
                                  <a:pt x="81031" y="507938"/>
                                  <a:pt x="171045" y="632243"/>
                                </a:cubicBezTo>
                                <a:cubicBezTo>
                                  <a:pt x="329642" y="495079"/>
                                  <a:pt x="492525" y="362200"/>
                                  <a:pt x="655408" y="229322"/>
                                </a:cubicBezTo>
                                <a:cubicBezTo>
                                  <a:pt x="449661" y="173599"/>
                                  <a:pt x="252487" y="109303"/>
                                  <a:pt x="55313" y="3214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B903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0" name="Freeform: Shape 1260">
                          <a:extLst/>
                        </wps:cNvPr>
                        <wps:cNvSpPr/>
                        <wps:spPr>
                          <a:xfrm>
                            <a:off x="4151372" y="1232338"/>
                            <a:ext cx="600095" cy="642959"/>
                          </a:xfrm>
                          <a:custGeom>
                            <a:avLst/>
                            <a:gdLst>
                              <a:gd name="connsiteX0" fmla="*/ 32148 w 600095"/>
                              <a:gd name="connsiteY0" fmla="*/ 400778 h 642959"/>
                              <a:gd name="connsiteX1" fmla="*/ 45007 w 600095"/>
                              <a:gd name="connsiteY1" fmla="*/ 417923 h 642959"/>
                              <a:gd name="connsiteX2" fmla="*/ 460787 w 600095"/>
                              <a:gd name="connsiteY2" fmla="*/ 623670 h 642959"/>
                              <a:gd name="connsiteX3" fmla="*/ 580806 w 600095"/>
                              <a:gd name="connsiteY3" fmla="*/ 636529 h 642959"/>
                              <a:gd name="connsiteX4" fmla="*/ 499365 w 600095"/>
                              <a:gd name="connsiteY4" fmla="*/ 32148 h 642959"/>
                              <a:gd name="connsiteX5" fmla="*/ 32148 w 600095"/>
                              <a:gd name="connsiteY5" fmla="*/ 400778 h 64295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600095" h="642959">
                                <a:moveTo>
                                  <a:pt x="32148" y="400778"/>
                                </a:moveTo>
                                <a:cubicBezTo>
                                  <a:pt x="36434" y="405064"/>
                                  <a:pt x="40721" y="413637"/>
                                  <a:pt x="45007" y="417923"/>
                                </a:cubicBezTo>
                                <a:cubicBezTo>
                                  <a:pt x="152167" y="533656"/>
                                  <a:pt x="302191" y="602238"/>
                                  <a:pt x="460787" y="623670"/>
                                </a:cubicBezTo>
                                <a:cubicBezTo>
                                  <a:pt x="499365" y="632243"/>
                                  <a:pt x="542229" y="636529"/>
                                  <a:pt x="580806" y="636529"/>
                                </a:cubicBezTo>
                                <a:cubicBezTo>
                                  <a:pt x="550802" y="435069"/>
                                  <a:pt x="525083" y="233609"/>
                                  <a:pt x="499365" y="32148"/>
                                </a:cubicBezTo>
                                <a:cubicBezTo>
                                  <a:pt x="345055" y="156453"/>
                                  <a:pt x="190745" y="280759"/>
                                  <a:pt x="32148" y="40077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B903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1" name="Freeform: Shape 1261">
                          <a:extLst/>
                        </wps:cNvPr>
                        <wps:cNvSpPr/>
                        <wps:spPr>
                          <a:xfrm>
                            <a:off x="4605730" y="285045"/>
                            <a:ext cx="728687" cy="771551"/>
                          </a:xfrm>
                          <a:custGeom>
                            <a:avLst/>
                            <a:gdLst>
                              <a:gd name="connsiteX0" fmla="*/ 143594 w 728686"/>
                              <a:gd name="connsiteY0" fmla="*/ 739403 h 771550"/>
                              <a:gd name="connsiteX1" fmla="*/ 717971 w 728686"/>
                              <a:gd name="connsiteY1" fmla="*/ 259327 h 771550"/>
                              <a:gd name="connsiteX2" fmla="*/ 696539 w 728686"/>
                              <a:gd name="connsiteY2" fmla="*/ 237895 h 771550"/>
                              <a:gd name="connsiteX3" fmla="*/ 195031 w 728686"/>
                              <a:gd name="connsiteY3" fmla="*/ 32148 h 771550"/>
                              <a:gd name="connsiteX4" fmla="*/ 32148 w 728686"/>
                              <a:gd name="connsiteY4" fmla="*/ 49294 h 771550"/>
                              <a:gd name="connsiteX5" fmla="*/ 130735 w 728686"/>
                              <a:gd name="connsiteY5" fmla="*/ 747976 h 771550"/>
                              <a:gd name="connsiteX6" fmla="*/ 143594 w 728686"/>
                              <a:gd name="connsiteY6" fmla="*/ 739403 h 7715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28686" h="771550">
                                <a:moveTo>
                                  <a:pt x="143594" y="739403"/>
                                </a:moveTo>
                                <a:cubicBezTo>
                                  <a:pt x="336482" y="580806"/>
                                  <a:pt x="525083" y="417923"/>
                                  <a:pt x="717971" y="259327"/>
                                </a:cubicBezTo>
                                <a:cubicBezTo>
                                  <a:pt x="713685" y="250754"/>
                                  <a:pt x="705112" y="246468"/>
                                  <a:pt x="696539" y="237895"/>
                                </a:cubicBezTo>
                                <a:cubicBezTo>
                                  <a:pt x="563661" y="105017"/>
                                  <a:pt x="383632" y="32148"/>
                                  <a:pt x="195031" y="32148"/>
                                </a:cubicBezTo>
                                <a:cubicBezTo>
                                  <a:pt x="139308" y="32148"/>
                                  <a:pt x="87871" y="36434"/>
                                  <a:pt x="32148" y="49294"/>
                                </a:cubicBezTo>
                                <a:cubicBezTo>
                                  <a:pt x="75012" y="280759"/>
                                  <a:pt x="100731" y="516510"/>
                                  <a:pt x="130735" y="747976"/>
                                </a:cubicBezTo>
                                <a:cubicBezTo>
                                  <a:pt x="135021" y="743689"/>
                                  <a:pt x="139308" y="743689"/>
                                  <a:pt x="143594" y="73940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B903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2" name="Freeform: Shape 1262">
                          <a:extLst/>
                        </wps:cNvPr>
                        <wps:cNvSpPr/>
                        <wps:spPr>
                          <a:xfrm>
                            <a:off x="4811477" y="597952"/>
                            <a:ext cx="728687" cy="728687"/>
                          </a:xfrm>
                          <a:custGeom>
                            <a:avLst/>
                            <a:gdLst>
                              <a:gd name="connsiteX0" fmla="*/ 225036 w 728686"/>
                              <a:gd name="connsiteY0" fmla="*/ 559374 h 728686"/>
                              <a:gd name="connsiteX1" fmla="*/ 696539 w 728686"/>
                              <a:gd name="connsiteY1" fmla="*/ 696539 h 728686"/>
                              <a:gd name="connsiteX2" fmla="*/ 735116 w 728686"/>
                              <a:gd name="connsiteY2" fmla="*/ 473647 h 728686"/>
                              <a:gd name="connsiteX3" fmla="*/ 640816 w 728686"/>
                              <a:gd name="connsiteY3" fmla="*/ 113589 h 728686"/>
                              <a:gd name="connsiteX4" fmla="*/ 589379 w 728686"/>
                              <a:gd name="connsiteY4" fmla="*/ 32148 h 728686"/>
                              <a:gd name="connsiteX5" fmla="*/ 32148 w 728686"/>
                              <a:gd name="connsiteY5" fmla="*/ 512224 h 728686"/>
                              <a:gd name="connsiteX6" fmla="*/ 225036 w 728686"/>
                              <a:gd name="connsiteY6" fmla="*/ 559374 h 7286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728686" h="728686">
                                <a:moveTo>
                                  <a:pt x="225036" y="559374"/>
                                </a:moveTo>
                                <a:cubicBezTo>
                                  <a:pt x="379346" y="602238"/>
                                  <a:pt x="537943" y="649389"/>
                                  <a:pt x="696539" y="696539"/>
                                </a:cubicBezTo>
                                <a:cubicBezTo>
                                  <a:pt x="717971" y="636529"/>
                                  <a:pt x="726544" y="593666"/>
                                  <a:pt x="735116" y="473647"/>
                                </a:cubicBezTo>
                                <a:cubicBezTo>
                                  <a:pt x="743690" y="340768"/>
                                  <a:pt x="696539" y="229322"/>
                                  <a:pt x="640816" y="113589"/>
                                </a:cubicBezTo>
                                <a:cubicBezTo>
                                  <a:pt x="627957" y="83585"/>
                                  <a:pt x="610811" y="57866"/>
                                  <a:pt x="589379" y="32148"/>
                                </a:cubicBezTo>
                                <a:cubicBezTo>
                                  <a:pt x="405064" y="190745"/>
                                  <a:pt x="220749" y="353628"/>
                                  <a:pt x="32148" y="512224"/>
                                </a:cubicBezTo>
                                <a:cubicBezTo>
                                  <a:pt x="96444" y="520797"/>
                                  <a:pt x="160740" y="542229"/>
                                  <a:pt x="225036" y="55937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B903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3" name="Freeform: Shape 1263">
                          <a:extLst/>
                        </wps:cNvPr>
                        <wps:cNvSpPr/>
                        <wps:spPr>
                          <a:xfrm>
                            <a:off x="4730035" y="1163756"/>
                            <a:ext cx="728687" cy="685823"/>
                          </a:xfrm>
                          <a:custGeom>
                            <a:avLst/>
                            <a:gdLst>
                              <a:gd name="connsiteX0" fmla="*/ 216463 w 728686"/>
                              <a:gd name="connsiteY0" fmla="*/ 83585 h 685823"/>
                              <a:gd name="connsiteX1" fmla="*/ 32148 w 728686"/>
                              <a:gd name="connsiteY1" fmla="*/ 32148 h 685823"/>
                              <a:gd name="connsiteX2" fmla="*/ 156453 w 728686"/>
                              <a:gd name="connsiteY2" fmla="*/ 692253 h 685823"/>
                              <a:gd name="connsiteX3" fmla="*/ 203604 w 728686"/>
                              <a:gd name="connsiteY3" fmla="*/ 683680 h 685823"/>
                              <a:gd name="connsiteX4" fmla="*/ 405064 w 728686"/>
                              <a:gd name="connsiteY4" fmla="*/ 593666 h 685823"/>
                              <a:gd name="connsiteX5" fmla="*/ 589379 w 728686"/>
                              <a:gd name="connsiteY5" fmla="*/ 443642 h 685823"/>
                              <a:gd name="connsiteX6" fmla="*/ 726544 w 728686"/>
                              <a:gd name="connsiteY6" fmla="*/ 250754 h 685823"/>
                              <a:gd name="connsiteX7" fmla="*/ 216463 w 728686"/>
                              <a:gd name="connsiteY7" fmla="*/ 83585 h 68582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728686" h="685823">
                                <a:moveTo>
                                  <a:pt x="216463" y="83585"/>
                                </a:moveTo>
                                <a:cubicBezTo>
                                  <a:pt x="156453" y="66439"/>
                                  <a:pt x="96444" y="49294"/>
                                  <a:pt x="32148" y="32148"/>
                                </a:cubicBezTo>
                                <a:cubicBezTo>
                                  <a:pt x="66439" y="250754"/>
                                  <a:pt x="117876" y="469360"/>
                                  <a:pt x="156453" y="692253"/>
                                </a:cubicBezTo>
                                <a:cubicBezTo>
                                  <a:pt x="173599" y="687966"/>
                                  <a:pt x="186458" y="687966"/>
                                  <a:pt x="203604" y="683680"/>
                                </a:cubicBezTo>
                                <a:cubicBezTo>
                                  <a:pt x="272186" y="666534"/>
                                  <a:pt x="345055" y="636530"/>
                                  <a:pt x="405064" y="593666"/>
                                </a:cubicBezTo>
                                <a:cubicBezTo>
                                  <a:pt x="460787" y="550802"/>
                                  <a:pt x="537943" y="503651"/>
                                  <a:pt x="589379" y="443642"/>
                                </a:cubicBezTo>
                                <a:cubicBezTo>
                                  <a:pt x="670821" y="353628"/>
                                  <a:pt x="696539" y="310764"/>
                                  <a:pt x="726544" y="250754"/>
                                </a:cubicBezTo>
                                <a:cubicBezTo>
                                  <a:pt x="559375" y="186458"/>
                                  <a:pt x="387919" y="135021"/>
                                  <a:pt x="216463" y="8358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B903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4" name="Freeform: Shape 1264">
                          <a:extLst/>
                        </wps:cNvPr>
                        <wps:cNvSpPr/>
                        <wps:spPr>
                          <a:xfrm>
                            <a:off x="4571075" y="1536672"/>
                            <a:ext cx="3343387" cy="6215271"/>
                          </a:xfrm>
                          <a:custGeom>
                            <a:avLst/>
                            <a:gdLst>
                              <a:gd name="connsiteX0" fmla="*/ 1279853 w 3343387"/>
                              <a:gd name="connsiteY0" fmla="*/ 32148 h 6215271"/>
                              <a:gd name="connsiteX1" fmla="*/ 3007269 w 3343387"/>
                              <a:gd name="connsiteY1" fmla="*/ 1605255 h 6215271"/>
                              <a:gd name="connsiteX2" fmla="*/ 2874391 w 3343387"/>
                              <a:gd name="connsiteY2" fmla="*/ 5158675 h 6215271"/>
                              <a:gd name="connsiteX3" fmla="*/ 255404 w 3343387"/>
                              <a:gd name="connsiteY3" fmla="*/ 5900221 h 6215271"/>
                              <a:gd name="connsiteX4" fmla="*/ 36798 w 3343387"/>
                              <a:gd name="connsiteY4" fmla="*/ 867995 h 6215271"/>
                              <a:gd name="connsiteX5" fmla="*/ 1279853 w 3343387"/>
                              <a:gd name="connsiteY5" fmla="*/ 32148 h 621527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3343387" h="6215271">
                                <a:moveTo>
                                  <a:pt x="1279853" y="32148"/>
                                </a:moveTo>
                                <a:cubicBezTo>
                                  <a:pt x="1279853" y="32148"/>
                                  <a:pt x="2398602" y="375059"/>
                                  <a:pt x="3007269" y="1605255"/>
                                </a:cubicBezTo>
                                <a:cubicBezTo>
                                  <a:pt x="3547355" y="2698285"/>
                                  <a:pt x="3414477" y="4271392"/>
                                  <a:pt x="2874391" y="5158675"/>
                                </a:cubicBezTo>
                                <a:cubicBezTo>
                                  <a:pt x="2334306" y="6045959"/>
                                  <a:pt x="529734" y="6568899"/>
                                  <a:pt x="255404" y="5900221"/>
                                </a:cubicBezTo>
                                <a:cubicBezTo>
                                  <a:pt x="-18925" y="5231544"/>
                                  <a:pt x="36798" y="867995"/>
                                  <a:pt x="36798" y="867995"/>
                                </a:cubicBezTo>
                                <a:lnTo>
                                  <a:pt x="1279853" y="321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BAD8E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5" name="Freeform: Shape 1265">
                          <a:extLst/>
                        </wps:cNvPr>
                        <wps:cNvSpPr/>
                        <wps:spPr>
                          <a:xfrm>
                            <a:off x="4470462" y="1970233"/>
                            <a:ext cx="1971741" cy="1071598"/>
                          </a:xfrm>
                          <a:custGeom>
                            <a:avLst/>
                            <a:gdLst>
                              <a:gd name="connsiteX0" fmla="*/ 43111 w 1971741"/>
                              <a:gd name="connsiteY0" fmla="*/ 888792 h 1071598"/>
                              <a:gd name="connsiteX1" fmla="*/ 626060 w 1971741"/>
                              <a:gd name="connsiteY1" fmla="*/ 1043102 h 1071598"/>
                              <a:gd name="connsiteX2" fmla="*/ 1946269 w 1971741"/>
                              <a:gd name="connsiteY2" fmla="*/ 250119 h 1071598"/>
                              <a:gd name="connsiteX3" fmla="*/ 1509057 w 1971741"/>
                              <a:gd name="connsiteY3" fmla="*/ 44372 h 1071598"/>
                              <a:gd name="connsiteX4" fmla="*/ 43111 w 1971741"/>
                              <a:gd name="connsiteY4" fmla="*/ 888792 h 10715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971741" h="1071598">
                                <a:moveTo>
                                  <a:pt x="43111" y="888792"/>
                                </a:moveTo>
                                <a:cubicBezTo>
                                  <a:pt x="-38331" y="961661"/>
                                  <a:pt x="351731" y="1128830"/>
                                  <a:pt x="626060" y="1043102"/>
                                </a:cubicBezTo>
                                <a:cubicBezTo>
                                  <a:pt x="900390" y="957374"/>
                                  <a:pt x="1903406" y="340134"/>
                                  <a:pt x="1946269" y="250119"/>
                                </a:cubicBezTo>
                                <a:cubicBezTo>
                                  <a:pt x="1984847" y="160105"/>
                                  <a:pt x="1740522" y="-15637"/>
                                  <a:pt x="1509057" y="44372"/>
                                </a:cubicBezTo>
                                <a:cubicBezTo>
                                  <a:pt x="1114709" y="134386"/>
                                  <a:pt x="158843" y="790205"/>
                                  <a:pt x="43111" y="88879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8D9B2F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6" name="Freeform: Shape 1266">
                          <a:extLst/>
                        </wps:cNvPr>
                        <wps:cNvSpPr/>
                        <wps:spPr>
                          <a:xfrm>
                            <a:off x="5111524" y="1965946"/>
                            <a:ext cx="1328782" cy="943007"/>
                          </a:xfrm>
                          <a:custGeom>
                            <a:avLst/>
                            <a:gdLst>
                              <a:gd name="connsiteX0" fmla="*/ 983727 w 1328782"/>
                              <a:gd name="connsiteY0" fmla="*/ 314415 h 943006"/>
                              <a:gd name="connsiteX1" fmla="*/ 237895 w 1328782"/>
                              <a:gd name="connsiteY1" fmla="*/ 931656 h 943006"/>
                              <a:gd name="connsiteX2" fmla="*/ 1305207 w 1328782"/>
                              <a:gd name="connsiteY2" fmla="*/ 250119 h 943006"/>
                              <a:gd name="connsiteX3" fmla="*/ 867995 w 1328782"/>
                              <a:gd name="connsiteY3" fmla="*/ 44372 h 943006"/>
                              <a:gd name="connsiteX4" fmla="*/ 32148 w 1328782"/>
                              <a:gd name="connsiteY4" fmla="*/ 464439 h 943006"/>
                              <a:gd name="connsiteX5" fmla="*/ 32148 w 1328782"/>
                              <a:gd name="connsiteY5" fmla="*/ 464439 h 943006"/>
                              <a:gd name="connsiteX6" fmla="*/ 983727 w 1328782"/>
                              <a:gd name="connsiteY6" fmla="*/ 314415 h 94300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328782" h="943006">
                                <a:moveTo>
                                  <a:pt x="983727" y="314415"/>
                                </a:moveTo>
                                <a:cubicBezTo>
                                  <a:pt x="996587" y="430148"/>
                                  <a:pt x="246468" y="927369"/>
                                  <a:pt x="237895" y="931656"/>
                                </a:cubicBezTo>
                                <a:cubicBezTo>
                                  <a:pt x="636530" y="725909"/>
                                  <a:pt x="1275202" y="322988"/>
                                  <a:pt x="1305207" y="250119"/>
                                </a:cubicBezTo>
                                <a:cubicBezTo>
                                  <a:pt x="1343785" y="160105"/>
                                  <a:pt x="1099460" y="-15637"/>
                                  <a:pt x="867995" y="44372"/>
                                </a:cubicBezTo>
                                <a:cubicBezTo>
                                  <a:pt x="670820" y="91523"/>
                                  <a:pt x="336482" y="280124"/>
                                  <a:pt x="32148" y="464439"/>
                                </a:cubicBezTo>
                                <a:lnTo>
                                  <a:pt x="32148" y="464439"/>
                                </a:lnTo>
                                <a:cubicBezTo>
                                  <a:pt x="32148" y="464439"/>
                                  <a:pt x="970868" y="198682"/>
                                  <a:pt x="983727" y="31441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A56946">
                              <a:alpha val="2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7" name="Freeform: Shape 1267">
                          <a:extLst/>
                        </wps:cNvPr>
                        <wps:cNvSpPr/>
                        <wps:spPr>
                          <a:xfrm>
                            <a:off x="5760069" y="3103185"/>
                            <a:ext cx="1671694" cy="985871"/>
                          </a:xfrm>
                          <a:custGeom>
                            <a:avLst/>
                            <a:gdLst>
                              <a:gd name="connsiteX0" fmla="*/ 1608241 w 1671693"/>
                              <a:gd name="connsiteY0" fmla="*/ 180193 h 985870"/>
                              <a:gd name="connsiteX1" fmla="*/ 1672537 w 1671693"/>
                              <a:gd name="connsiteY1" fmla="*/ 34455 h 985870"/>
                              <a:gd name="connsiteX2" fmla="*/ 1381063 w 1671693"/>
                              <a:gd name="connsiteY2" fmla="*/ 55887 h 985870"/>
                              <a:gd name="connsiteX3" fmla="*/ 168013 w 1671693"/>
                              <a:gd name="connsiteY3" fmla="*/ 557396 h 985870"/>
                              <a:gd name="connsiteX4" fmla="*/ 596653 w 1671693"/>
                              <a:gd name="connsiteY4" fmla="*/ 930312 h 985870"/>
                              <a:gd name="connsiteX5" fmla="*/ 1471077 w 1671693"/>
                              <a:gd name="connsiteY5" fmla="*/ 604546 h 985870"/>
                              <a:gd name="connsiteX6" fmla="*/ 1608241 w 1671693"/>
                              <a:gd name="connsiteY6" fmla="*/ 180193 h 98587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671693" h="985870">
                                <a:moveTo>
                                  <a:pt x="1608241" y="180193"/>
                                </a:moveTo>
                                <a:cubicBezTo>
                                  <a:pt x="1625387" y="133043"/>
                                  <a:pt x="1646819" y="85892"/>
                                  <a:pt x="1672537" y="34455"/>
                                </a:cubicBezTo>
                                <a:cubicBezTo>
                                  <a:pt x="1526800" y="25883"/>
                                  <a:pt x="1398208" y="43028"/>
                                  <a:pt x="1381063" y="55887"/>
                                </a:cubicBezTo>
                                <a:cubicBezTo>
                                  <a:pt x="1381063" y="55887"/>
                                  <a:pt x="318037" y="398799"/>
                                  <a:pt x="168013" y="557396"/>
                                </a:cubicBezTo>
                                <a:cubicBezTo>
                                  <a:pt x="17990" y="715992"/>
                                  <a:pt x="-170612" y="1148918"/>
                                  <a:pt x="596653" y="930312"/>
                                </a:cubicBezTo>
                                <a:cubicBezTo>
                                  <a:pt x="909560" y="840298"/>
                                  <a:pt x="1218180" y="720278"/>
                                  <a:pt x="1471077" y="604546"/>
                                </a:cubicBezTo>
                                <a:cubicBezTo>
                                  <a:pt x="1505368" y="458808"/>
                                  <a:pt x="1552519" y="317358"/>
                                  <a:pt x="1608241" y="18019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B5F26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8" name="Freeform: Shape 1268">
                          <a:extLst/>
                        </wps:cNvPr>
                        <wps:cNvSpPr/>
                        <wps:spPr>
                          <a:xfrm>
                            <a:off x="5973090" y="3105224"/>
                            <a:ext cx="1500238" cy="985871"/>
                          </a:xfrm>
                          <a:custGeom>
                            <a:avLst/>
                            <a:gdLst>
                              <a:gd name="connsiteX0" fmla="*/ 1489522 w 1500237"/>
                              <a:gd name="connsiteY0" fmla="*/ 79566 h 985870"/>
                              <a:gd name="connsiteX1" fmla="*/ 1493808 w 1500237"/>
                              <a:gd name="connsiteY1" fmla="*/ 70993 h 985870"/>
                              <a:gd name="connsiteX2" fmla="*/ 1485235 w 1500237"/>
                              <a:gd name="connsiteY2" fmla="*/ 36702 h 985870"/>
                              <a:gd name="connsiteX3" fmla="*/ 1168042 w 1500237"/>
                              <a:gd name="connsiteY3" fmla="*/ 53848 h 985870"/>
                              <a:gd name="connsiteX4" fmla="*/ 829417 w 1500237"/>
                              <a:gd name="connsiteY4" fmla="*/ 169580 h 985870"/>
                              <a:gd name="connsiteX5" fmla="*/ 717971 w 1500237"/>
                              <a:gd name="connsiteY5" fmla="*/ 623938 h 985870"/>
                              <a:gd name="connsiteX6" fmla="*/ 602238 w 1500237"/>
                              <a:gd name="connsiteY6" fmla="*/ 251022 h 985870"/>
                              <a:gd name="connsiteX7" fmla="*/ 387918 w 1500237"/>
                              <a:gd name="connsiteY7" fmla="*/ 332463 h 985870"/>
                              <a:gd name="connsiteX8" fmla="*/ 32148 w 1500237"/>
                              <a:gd name="connsiteY8" fmla="*/ 988282 h 985870"/>
                              <a:gd name="connsiteX9" fmla="*/ 383632 w 1500237"/>
                              <a:gd name="connsiteY9" fmla="*/ 928272 h 985870"/>
                              <a:gd name="connsiteX10" fmla="*/ 1296634 w 1500237"/>
                              <a:gd name="connsiteY10" fmla="*/ 585361 h 985870"/>
                              <a:gd name="connsiteX11" fmla="*/ 1489522 w 1500237"/>
                              <a:gd name="connsiteY11" fmla="*/ 79566 h 98587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1500237" h="985870">
                                <a:moveTo>
                                  <a:pt x="1489522" y="79566"/>
                                </a:moveTo>
                                <a:cubicBezTo>
                                  <a:pt x="1489522" y="75280"/>
                                  <a:pt x="1489522" y="75280"/>
                                  <a:pt x="1493808" y="70993"/>
                                </a:cubicBezTo>
                                <a:cubicBezTo>
                                  <a:pt x="1489522" y="58134"/>
                                  <a:pt x="1489522" y="45275"/>
                                  <a:pt x="1485235" y="36702"/>
                                </a:cubicBezTo>
                                <a:cubicBezTo>
                                  <a:pt x="1330925" y="23843"/>
                                  <a:pt x="1189474" y="40989"/>
                                  <a:pt x="1168042" y="53848"/>
                                </a:cubicBezTo>
                                <a:cubicBezTo>
                                  <a:pt x="1168042" y="53848"/>
                                  <a:pt x="1022305" y="100998"/>
                                  <a:pt x="829417" y="169580"/>
                                </a:cubicBezTo>
                                <a:cubicBezTo>
                                  <a:pt x="820844" y="336750"/>
                                  <a:pt x="799412" y="598220"/>
                                  <a:pt x="717971" y="623938"/>
                                </a:cubicBezTo>
                                <a:cubicBezTo>
                                  <a:pt x="627956" y="653943"/>
                                  <a:pt x="606524" y="392473"/>
                                  <a:pt x="602238" y="251022"/>
                                </a:cubicBezTo>
                                <a:cubicBezTo>
                                  <a:pt x="529369" y="276740"/>
                                  <a:pt x="456501" y="306745"/>
                                  <a:pt x="387918" y="332463"/>
                                </a:cubicBezTo>
                                <a:cubicBezTo>
                                  <a:pt x="242181" y="512492"/>
                                  <a:pt x="113589" y="791108"/>
                                  <a:pt x="32148" y="988282"/>
                                </a:cubicBezTo>
                                <a:cubicBezTo>
                                  <a:pt x="117876" y="988282"/>
                                  <a:pt x="229322" y="971136"/>
                                  <a:pt x="383632" y="928272"/>
                                </a:cubicBezTo>
                                <a:cubicBezTo>
                                  <a:pt x="713684" y="833972"/>
                                  <a:pt x="1035164" y="705380"/>
                                  <a:pt x="1296634" y="585361"/>
                                </a:cubicBezTo>
                                <a:cubicBezTo>
                                  <a:pt x="1339498" y="409618"/>
                                  <a:pt x="1399507" y="233876"/>
                                  <a:pt x="1489522" y="7956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A56946">
                              <a:alpha val="2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9" name="Freeform: Shape 1269">
                          <a:extLst/>
                        </wps:cNvPr>
                        <wps:cNvSpPr/>
                        <wps:spPr>
                          <a:xfrm>
                            <a:off x="5816882" y="1729509"/>
                            <a:ext cx="1328782" cy="2014605"/>
                          </a:xfrm>
                          <a:custGeom>
                            <a:avLst/>
                            <a:gdLst>
                              <a:gd name="connsiteX0" fmla="*/ 1165653 w 1328782"/>
                              <a:gd name="connsiteY0" fmla="*/ 40771 h 2014605"/>
                              <a:gd name="connsiteX1" fmla="*/ 1268526 w 1328782"/>
                              <a:gd name="connsiteY1" fmla="*/ 696589 h 2014605"/>
                              <a:gd name="connsiteX2" fmla="*/ 192641 w 1328782"/>
                              <a:gd name="connsiteY2" fmla="*/ 1995367 h 2014605"/>
                              <a:gd name="connsiteX3" fmla="*/ 72622 w 1328782"/>
                              <a:gd name="connsiteY3" fmla="*/ 1446708 h 2014605"/>
                              <a:gd name="connsiteX4" fmla="*/ 1165653 w 1328782"/>
                              <a:gd name="connsiteY4" fmla="*/ 40771 h 201460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328782" h="2014605">
                                <a:moveTo>
                                  <a:pt x="1165653" y="40771"/>
                                </a:moveTo>
                                <a:cubicBezTo>
                                  <a:pt x="1251380" y="-36384"/>
                                  <a:pt x="1418550" y="422260"/>
                                  <a:pt x="1268526" y="696589"/>
                                </a:cubicBezTo>
                                <a:cubicBezTo>
                                  <a:pt x="1118503" y="970919"/>
                                  <a:pt x="286942" y="1956789"/>
                                  <a:pt x="192641" y="1995367"/>
                                </a:cubicBezTo>
                                <a:cubicBezTo>
                                  <a:pt x="94054" y="2029658"/>
                                  <a:pt x="-34538" y="1682460"/>
                                  <a:pt x="72622" y="1446708"/>
                                </a:cubicBezTo>
                                <a:cubicBezTo>
                                  <a:pt x="256937" y="1052360"/>
                                  <a:pt x="1045634" y="152217"/>
                                  <a:pt x="1165653" y="4077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E4F2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0" name="Freeform: Shape 1270">
                          <a:extLst/>
                        </wps:cNvPr>
                        <wps:cNvSpPr/>
                        <wps:spPr>
                          <a:xfrm>
                            <a:off x="6006877" y="2103012"/>
                            <a:ext cx="1114462" cy="1328782"/>
                          </a:xfrm>
                          <a:custGeom>
                            <a:avLst/>
                            <a:gdLst>
                              <a:gd name="connsiteX0" fmla="*/ 1121395 w 1114462"/>
                              <a:gd name="connsiteY0" fmla="*/ 220214 h 1328782"/>
                              <a:gd name="connsiteX1" fmla="*/ 799916 w 1114462"/>
                              <a:gd name="connsiteY1" fmla="*/ 65903 h 1328782"/>
                              <a:gd name="connsiteX2" fmla="*/ 645605 w 1114462"/>
                              <a:gd name="connsiteY2" fmla="*/ 687430 h 1328782"/>
                              <a:gd name="connsiteX3" fmla="*/ 409854 w 1114462"/>
                              <a:gd name="connsiteY3" fmla="*/ 323087 h 1328782"/>
                              <a:gd name="connsiteX4" fmla="*/ 84088 w 1114462"/>
                              <a:gd name="connsiteY4" fmla="*/ 751726 h 1328782"/>
                              <a:gd name="connsiteX5" fmla="*/ 289834 w 1114462"/>
                              <a:gd name="connsiteY5" fmla="*/ 1338962 h 1328782"/>
                              <a:gd name="connsiteX6" fmla="*/ 1087104 w 1114462"/>
                              <a:gd name="connsiteY6" fmla="*/ 323087 h 1328782"/>
                              <a:gd name="connsiteX7" fmla="*/ 1121395 w 1114462"/>
                              <a:gd name="connsiteY7" fmla="*/ 220214 h 132878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114462" h="1328782">
                                <a:moveTo>
                                  <a:pt x="1121395" y="220214"/>
                                </a:moveTo>
                                <a:cubicBezTo>
                                  <a:pt x="1031381" y="91622"/>
                                  <a:pt x="941367" y="-28397"/>
                                  <a:pt x="799916" y="65903"/>
                                </a:cubicBezTo>
                                <a:cubicBezTo>
                                  <a:pt x="662751" y="151631"/>
                                  <a:pt x="744192" y="631707"/>
                                  <a:pt x="645605" y="687430"/>
                                </a:cubicBezTo>
                                <a:cubicBezTo>
                                  <a:pt x="568450" y="730294"/>
                                  <a:pt x="461290" y="460252"/>
                                  <a:pt x="409854" y="323087"/>
                                </a:cubicBezTo>
                                <a:cubicBezTo>
                                  <a:pt x="294121" y="468824"/>
                                  <a:pt x="178389" y="614562"/>
                                  <a:pt x="84088" y="751726"/>
                                </a:cubicBezTo>
                                <a:cubicBezTo>
                                  <a:pt x="-48790" y="1103211"/>
                                  <a:pt x="92661" y="1266094"/>
                                  <a:pt x="289834" y="1338962"/>
                                </a:cubicBezTo>
                                <a:cubicBezTo>
                                  <a:pt x="577023" y="1017483"/>
                                  <a:pt x="984231" y="507402"/>
                                  <a:pt x="1087104" y="323087"/>
                                </a:cubicBezTo>
                                <a:cubicBezTo>
                                  <a:pt x="1095677" y="293082"/>
                                  <a:pt x="1108536" y="258791"/>
                                  <a:pt x="1121395" y="2202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83263F">
                              <a:alpha val="2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" name="Freeform: Shape 1271">
                          <a:extLst/>
                        </wps:cNvPr>
                        <wps:cNvSpPr/>
                        <wps:spPr>
                          <a:xfrm>
                            <a:off x="6197496" y="3813876"/>
                            <a:ext cx="1757421" cy="1628830"/>
                          </a:xfrm>
                          <a:custGeom>
                            <a:avLst/>
                            <a:gdLst>
                              <a:gd name="connsiteX0" fmla="*/ 1646605 w 1757421"/>
                              <a:gd name="connsiteY0" fmla="*/ 592537 h 1628829"/>
                              <a:gd name="connsiteX1" fmla="*/ 1715187 w 1757421"/>
                              <a:gd name="connsiteY1" fmla="*/ 39592 h 1628829"/>
                              <a:gd name="connsiteX2" fmla="*/ 1020791 w 1757421"/>
                              <a:gd name="connsiteY2" fmla="*/ 468232 h 1628829"/>
                              <a:gd name="connsiteX3" fmla="*/ 202090 w 1757421"/>
                              <a:gd name="connsiteY3" fmla="*/ 1089759 h 1628829"/>
                              <a:gd name="connsiteX4" fmla="*/ 206376 w 1757421"/>
                              <a:gd name="connsiteY4" fmla="*/ 1595553 h 1628829"/>
                              <a:gd name="connsiteX5" fmla="*/ 1646605 w 1757421"/>
                              <a:gd name="connsiteY5" fmla="*/ 592537 h 162882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1757421" h="1628829">
                                <a:moveTo>
                                  <a:pt x="1646605" y="592537"/>
                                </a:moveTo>
                                <a:cubicBezTo>
                                  <a:pt x="1770910" y="451086"/>
                                  <a:pt x="1805201" y="279630"/>
                                  <a:pt x="1715187" y="39592"/>
                                </a:cubicBezTo>
                                <a:cubicBezTo>
                                  <a:pt x="1698041" y="-11845"/>
                                  <a:pt x="1355130" y="211048"/>
                                  <a:pt x="1020791" y="468232"/>
                                </a:cubicBezTo>
                                <a:cubicBezTo>
                                  <a:pt x="767894" y="656833"/>
                                  <a:pt x="596438" y="781138"/>
                                  <a:pt x="202090" y="1089759"/>
                                </a:cubicBezTo>
                                <a:cubicBezTo>
                                  <a:pt x="-12229" y="1256928"/>
                                  <a:pt x="-37948" y="1685568"/>
                                  <a:pt x="206376" y="1595553"/>
                                </a:cubicBezTo>
                                <a:cubicBezTo>
                                  <a:pt x="459274" y="1501253"/>
                                  <a:pt x="1522300" y="733988"/>
                                  <a:pt x="1646605" y="59253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B5F26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2" name="Freeform: Shape 1272">
                          <a:extLst/>
                        </wps:cNvPr>
                        <wps:cNvSpPr/>
                        <wps:spPr>
                          <a:xfrm>
                            <a:off x="6774376" y="2265259"/>
                            <a:ext cx="728687" cy="1971741"/>
                          </a:xfrm>
                          <a:custGeom>
                            <a:avLst/>
                            <a:gdLst>
                              <a:gd name="connsiteX0" fmla="*/ 191014 w 728686"/>
                              <a:gd name="connsiteY0" fmla="*/ 1348172 h 1971741"/>
                              <a:gd name="connsiteX1" fmla="*/ 58135 w 728686"/>
                              <a:gd name="connsiteY1" fmla="*/ 53680 h 1971741"/>
                              <a:gd name="connsiteX2" fmla="*/ 713954 w 728686"/>
                              <a:gd name="connsiteY2" fmla="*/ 1622500 h 1971741"/>
                              <a:gd name="connsiteX3" fmla="*/ 191014 w 728686"/>
                              <a:gd name="connsiteY3" fmla="*/ 1348172 h 197174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728686" h="1971741">
                                <a:moveTo>
                                  <a:pt x="191014" y="1348172"/>
                                </a:moveTo>
                                <a:cubicBezTo>
                                  <a:pt x="191014" y="1348172"/>
                                  <a:pt x="-44738" y="216563"/>
                                  <a:pt x="58135" y="53680"/>
                                </a:cubicBezTo>
                                <a:cubicBezTo>
                                  <a:pt x="156723" y="-109203"/>
                                  <a:pt x="623940" y="675207"/>
                                  <a:pt x="713954" y="1622500"/>
                                </a:cubicBezTo>
                                <a:cubicBezTo>
                                  <a:pt x="765390" y="2196877"/>
                                  <a:pt x="311033" y="2055427"/>
                                  <a:pt x="191014" y="134817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747D34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3" name="Freeform: Shape 1273">
                          <a:extLst/>
                        </wps:cNvPr>
                        <wps:cNvSpPr/>
                        <wps:spPr>
                          <a:xfrm>
                            <a:off x="6881805" y="2316796"/>
                            <a:ext cx="600095" cy="1928877"/>
                          </a:xfrm>
                          <a:custGeom>
                            <a:avLst/>
                            <a:gdLst>
                              <a:gd name="connsiteX0" fmla="*/ 66439 w 600095"/>
                              <a:gd name="connsiteY0" fmla="*/ 32148 h 1928877"/>
                              <a:gd name="connsiteX1" fmla="*/ 366487 w 600095"/>
                              <a:gd name="connsiteY1" fmla="*/ 1202333 h 1928877"/>
                              <a:gd name="connsiteX2" fmla="*/ 32148 w 600095"/>
                              <a:gd name="connsiteY2" fmla="*/ 1048023 h 1928877"/>
                              <a:gd name="connsiteX3" fmla="*/ 79298 w 600095"/>
                              <a:gd name="connsiteY3" fmla="*/ 1296634 h 1928877"/>
                              <a:gd name="connsiteX4" fmla="*/ 597952 w 600095"/>
                              <a:gd name="connsiteY4" fmla="*/ 1566677 h 1928877"/>
                              <a:gd name="connsiteX5" fmla="*/ 66439 w 600095"/>
                              <a:gd name="connsiteY5" fmla="*/ 32148 h 192887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600095" h="1928877">
                                <a:moveTo>
                                  <a:pt x="66439" y="32148"/>
                                </a:moveTo>
                                <a:cubicBezTo>
                                  <a:pt x="276472" y="345055"/>
                                  <a:pt x="452215" y="1150897"/>
                                  <a:pt x="366487" y="1202333"/>
                                </a:cubicBezTo>
                                <a:cubicBezTo>
                                  <a:pt x="302191" y="1245197"/>
                                  <a:pt x="109303" y="1108033"/>
                                  <a:pt x="32148" y="1048023"/>
                                </a:cubicBezTo>
                                <a:cubicBezTo>
                                  <a:pt x="57866" y="1193761"/>
                                  <a:pt x="79298" y="1296634"/>
                                  <a:pt x="79298" y="1296634"/>
                                </a:cubicBezTo>
                                <a:cubicBezTo>
                                  <a:pt x="203604" y="2003889"/>
                                  <a:pt x="657961" y="2145340"/>
                                  <a:pt x="597952" y="1566677"/>
                                </a:cubicBezTo>
                                <a:cubicBezTo>
                                  <a:pt x="533656" y="842276"/>
                                  <a:pt x="242181" y="212177"/>
                                  <a:pt x="66439" y="3214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A56946">
                              <a:alpha val="2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4" name="Freeform: Shape 1274">
                          <a:extLst/>
                        </wps:cNvPr>
                        <wps:cNvSpPr/>
                        <wps:spPr>
                          <a:xfrm>
                            <a:off x="6924253" y="5377281"/>
                            <a:ext cx="771551" cy="943007"/>
                          </a:xfrm>
                          <a:custGeom>
                            <a:avLst/>
                            <a:gdLst>
                              <a:gd name="connsiteX0" fmla="*/ 534072 w 771550"/>
                              <a:gd name="connsiteY0" fmla="*/ 32148 h 943006"/>
                              <a:gd name="connsiteX1" fmla="*/ 722673 w 771550"/>
                              <a:gd name="connsiteY1" fmla="*/ 928005 h 943006"/>
                              <a:gd name="connsiteX2" fmla="*/ 32564 w 771550"/>
                              <a:gd name="connsiteY2" fmla="*/ 396491 h 943006"/>
                              <a:gd name="connsiteX3" fmla="*/ 534072 w 771550"/>
                              <a:gd name="connsiteY3" fmla="*/ 32148 h 94300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771550" h="943006">
                                <a:moveTo>
                                  <a:pt x="534072" y="32148"/>
                                </a:moveTo>
                                <a:cubicBezTo>
                                  <a:pt x="534072" y="32148"/>
                                  <a:pt x="885556" y="897999"/>
                                  <a:pt x="722673" y="928005"/>
                                </a:cubicBezTo>
                                <a:cubicBezTo>
                                  <a:pt x="559790" y="962295"/>
                                  <a:pt x="49709" y="452215"/>
                                  <a:pt x="32564" y="396491"/>
                                </a:cubicBezTo>
                                <a:cubicBezTo>
                                  <a:pt x="15418" y="345055"/>
                                  <a:pt x="534072" y="32148"/>
                                  <a:pt x="534072" y="3214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747D34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5" name="Freeform: Shape 1275">
                          <a:extLst/>
                        </wps:cNvPr>
                        <wps:cNvSpPr/>
                        <wps:spPr>
                          <a:xfrm>
                            <a:off x="6154656" y="3949896"/>
                            <a:ext cx="1886013" cy="1371646"/>
                          </a:xfrm>
                          <a:custGeom>
                            <a:avLst/>
                            <a:gdLst>
                              <a:gd name="connsiteX0" fmla="*/ 900748 w 1886013"/>
                              <a:gd name="connsiteY0" fmla="*/ 1095189 h 1371646"/>
                              <a:gd name="connsiteX1" fmla="*/ 64901 w 1886013"/>
                              <a:gd name="connsiteY1" fmla="*/ 516526 h 1371646"/>
                              <a:gd name="connsiteX2" fmla="*/ 142056 w 1886013"/>
                              <a:gd name="connsiteY2" fmla="*/ 32164 h 1371646"/>
                              <a:gd name="connsiteX3" fmla="*/ 1809464 w 1886013"/>
                              <a:gd name="connsiteY3" fmla="*/ 1056612 h 1371646"/>
                              <a:gd name="connsiteX4" fmla="*/ 900748 w 1886013"/>
                              <a:gd name="connsiteY4" fmla="*/ 1095189 h 137164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86013" h="1371646">
                                <a:moveTo>
                                  <a:pt x="900748" y="1095189"/>
                                </a:moveTo>
                                <a:cubicBezTo>
                                  <a:pt x="900748" y="1095189"/>
                                  <a:pt x="99192" y="623686"/>
                                  <a:pt x="64901" y="516526"/>
                                </a:cubicBezTo>
                                <a:cubicBezTo>
                                  <a:pt x="30610" y="409366"/>
                                  <a:pt x="-12254" y="36450"/>
                                  <a:pt x="142056" y="32164"/>
                                </a:cubicBezTo>
                                <a:cubicBezTo>
                                  <a:pt x="296366" y="27877"/>
                                  <a:pt x="1685158" y="906588"/>
                                  <a:pt x="1809464" y="1056612"/>
                                </a:cubicBezTo>
                                <a:cubicBezTo>
                                  <a:pt x="1989492" y="1270932"/>
                                  <a:pt x="1792318" y="1613843"/>
                                  <a:pt x="900748" y="109518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B5F26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6" name="Freeform: Shape 1276">
                          <a:extLst/>
                        </wps:cNvPr>
                        <wps:cNvSpPr/>
                        <wps:spPr>
                          <a:xfrm>
                            <a:off x="7256991" y="6051566"/>
                            <a:ext cx="257184" cy="300048"/>
                          </a:xfrm>
                          <a:custGeom>
                            <a:avLst/>
                            <a:gdLst>
                              <a:gd name="connsiteX0" fmla="*/ 34165 w 257183"/>
                              <a:gd name="connsiteY0" fmla="*/ 52258 h 300047"/>
                              <a:gd name="connsiteX1" fmla="*/ 235625 w 257183"/>
                              <a:gd name="connsiteY1" fmla="*/ 275151 h 300047"/>
                              <a:gd name="connsiteX2" fmla="*/ 34165 w 257183"/>
                              <a:gd name="connsiteY2" fmla="*/ 52258 h 30004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57183" h="300047">
                                <a:moveTo>
                                  <a:pt x="34165" y="52258"/>
                                </a:moveTo>
                                <a:cubicBezTo>
                                  <a:pt x="55597" y="-33470"/>
                                  <a:pt x="359931" y="176564"/>
                                  <a:pt x="235625" y="275151"/>
                                </a:cubicBezTo>
                                <a:cubicBezTo>
                                  <a:pt x="111320" y="369452"/>
                                  <a:pt x="17019" y="112268"/>
                                  <a:pt x="34165" y="5225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EC798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7" name="Freeform: Shape 1277">
                          <a:extLst/>
                        </wps:cNvPr>
                        <wps:cNvSpPr/>
                        <wps:spPr>
                          <a:xfrm>
                            <a:off x="7439345" y="4111014"/>
                            <a:ext cx="257184" cy="300048"/>
                          </a:xfrm>
                          <a:custGeom>
                            <a:avLst/>
                            <a:gdLst>
                              <a:gd name="connsiteX0" fmla="*/ 241872 w 257183"/>
                              <a:gd name="connsiteY0" fmla="*/ 299685 h 300047"/>
                              <a:gd name="connsiteX1" fmla="*/ 66131 w 257183"/>
                              <a:gd name="connsiteY1" fmla="*/ 59647 h 300047"/>
                              <a:gd name="connsiteX2" fmla="*/ 241872 w 257183"/>
                              <a:gd name="connsiteY2" fmla="*/ 299685 h 30004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57183" h="300047">
                                <a:moveTo>
                                  <a:pt x="241872" y="299685"/>
                                </a:moveTo>
                                <a:cubicBezTo>
                                  <a:pt x="177577" y="351122"/>
                                  <a:pt x="-53888" y="183952"/>
                                  <a:pt x="66131" y="59647"/>
                                </a:cubicBezTo>
                                <a:cubicBezTo>
                                  <a:pt x="181863" y="-60372"/>
                                  <a:pt x="306168" y="248248"/>
                                  <a:pt x="241872" y="29968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EC798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8" name="Freeform: Shape 1278">
                          <a:extLst/>
                        </wps:cNvPr>
                        <wps:cNvSpPr/>
                        <wps:spPr>
                          <a:xfrm>
                            <a:off x="7684119" y="5479058"/>
                            <a:ext cx="214320" cy="300048"/>
                          </a:xfrm>
                          <a:custGeom>
                            <a:avLst/>
                            <a:gdLst>
                              <a:gd name="connsiteX0" fmla="*/ 87113 w 214319"/>
                              <a:gd name="connsiteY0" fmla="*/ 33245 h 300047"/>
                              <a:gd name="connsiteX1" fmla="*/ 87113 w 214319"/>
                              <a:gd name="connsiteY1" fmla="*/ 277570 h 300047"/>
                              <a:gd name="connsiteX2" fmla="*/ 87113 w 214319"/>
                              <a:gd name="connsiteY2" fmla="*/ 33245 h 30004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14319" h="300047">
                                <a:moveTo>
                                  <a:pt x="87113" y="33245"/>
                                </a:moveTo>
                                <a:cubicBezTo>
                                  <a:pt x="44249" y="50390"/>
                                  <a:pt x="-11474" y="260424"/>
                                  <a:pt x="87113" y="277570"/>
                                </a:cubicBezTo>
                                <a:cubicBezTo>
                                  <a:pt x="280001" y="311861"/>
                                  <a:pt x="129977" y="11813"/>
                                  <a:pt x="87113" y="3324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EC798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9" name="Freeform: Shape 1279">
                          <a:extLst/>
                        </wps:cNvPr>
                        <wps:cNvSpPr/>
                        <wps:spPr>
                          <a:xfrm>
                            <a:off x="5545208" y="2204252"/>
                            <a:ext cx="214320" cy="300048"/>
                          </a:xfrm>
                          <a:custGeom>
                            <a:avLst/>
                            <a:gdLst>
                              <a:gd name="connsiteX0" fmla="*/ 87113 w 214319"/>
                              <a:gd name="connsiteY0" fmla="*/ 33245 h 300047"/>
                              <a:gd name="connsiteX1" fmla="*/ 87113 w 214319"/>
                              <a:gd name="connsiteY1" fmla="*/ 277570 h 300047"/>
                              <a:gd name="connsiteX2" fmla="*/ 87113 w 214319"/>
                              <a:gd name="connsiteY2" fmla="*/ 33245 h 30004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14319" h="300047">
                                <a:moveTo>
                                  <a:pt x="87113" y="33245"/>
                                </a:moveTo>
                                <a:cubicBezTo>
                                  <a:pt x="44249" y="50391"/>
                                  <a:pt x="-11474" y="260424"/>
                                  <a:pt x="87113" y="277570"/>
                                </a:cubicBezTo>
                                <a:cubicBezTo>
                                  <a:pt x="280001" y="311861"/>
                                  <a:pt x="129977" y="11813"/>
                                  <a:pt x="87113" y="3324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EC798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0" name="Freeform: Shape 1280">
                          <a:extLst/>
                        </wps:cNvPr>
                        <wps:cNvSpPr/>
                        <wps:spPr>
                          <a:xfrm>
                            <a:off x="6858621" y="2422634"/>
                            <a:ext cx="342911" cy="857279"/>
                          </a:xfrm>
                          <a:custGeom>
                            <a:avLst/>
                            <a:gdLst>
                              <a:gd name="connsiteX0" fmla="*/ 72478 w 342911"/>
                              <a:gd name="connsiteY0" fmla="*/ 560696 h 857278"/>
                              <a:gd name="connsiteX1" fmla="*/ 59618 w 342911"/>
                              <a:gd name="connsiteY1" fmla="*/ 33469 h 857278"/>
                              <a:gd name="connsiteX2" fmla="*/ 325375 w 342911"/>
                              <a:gd name="connsiteY2" fmla="*/ 852171 h 857278"/>
                              <a:gd name="connsiteX3" fmla="*/ 72478 w 342911"/>
                              <a:gd name="connsiteY3" fmla="*/ 560696 h 85727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42911" h="857278">
                                <a:moveTo>
                                  <a:pt x="72478" y="560696"/>
                                </a:moveTo>
                                <a:cubicBezTo>
                                  <a:pt x="72478" y="560696"/>
                                  <a:pt x="-8964" y="72047"/>
                                  <a:pt x="59618" y="33469"/>
                                </a:cubicBezTo>
                                <a:cubicBezTo>
                                  <a:pt x="128201" y="-5108"/>
                                  <a:pt x="346807" y="813593"/>
                                  <a:pt x="325375" y="852171"/>
                                </a:cubicBezTo>
                                <a:cubicBezTo>
                                  <a:pt x="303943" y="886462"/>
                                  <a:pt x="128201" y="852171"/>
                                  <a:pt x="72478" y="56069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8D9B2F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1" name="Freeform: Shape 1281">
                          <a:extLst/>
                        </wps:cNvPr>
                        <wps:cNvSpPr/>
                        <wps:spPr>
                          <a:xfrm>
                            <a:off x="3300590" y="6277099"/>
                            <a:ext cx="4586441" cy="2700428"/>
                          </a:xfrm>
                          <a:custGeom>
                            <a:avLst/>
                            <a:gdLst>
                              <a:gd name="connsiteX0" fmla="*/ 162816 w 4586441"/>
                              <a:gd name="connsiteY0" fmla="*/ 1519851 h 2700428"/>
                              <a:gd name="connsiteX1" fmla="*/ 214253 w 4586441"/>
                              <a:gd name="connsiteY1" fmla="*/ 2595736 h 2700428"/>
                              <a:gd name="connsiteX2" fmla="*/ 4569229 w 4586441"/>
                              <a:gd name="connsiteY2" fmla="*/ 203928 h 2700428"/>
                              <a:gd name="connsiteX3" fmla="*/ 2318873 w 4586441"/>
                              <a:gd name="connsiteY3" fmla="*/ 808310 h 2700428"/>
                              <a:gd name="connsiteX4" fmla="*/ 1701632 w 4586441"/>
                              <a:gd name="connsiteY4" fmla="*/ 32472 h 2700428"/>
                              <a:gd name="connsiteX5" fmla="*/ 162816 w 4586441"/>
                              <a:gd name="connsiteY5" fmla="*/ 1519851 h 270042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4586441" h="2700428">
                                <a:moveTo>
                                  <a:pt x="162816" y="1519851"/>
                                </a:moveTo>
                                <a:cubicBezTo>
                                  <a:pt x="162816" y="1519851"/>
                                  <a:pt x="-162950" y="2359984"/>
                                  <a:pt x="214253" y="2595736"/>
                                </a:cubicBezTo>
                                <a:cubicBezTo>
                                  <a:pt x="912935" y="3028662"/>
                                  <a:pt x="3951988" y="1794180"/>
                                  <a:pt x="4569229" y="203928"/>
                                </a:cubicBezTo>
                                <a:cubicBezTo>
                                  <a:pt x="4659243" y="-27537"/>
                                  <a:pt x="2318873" y="808310"/>
                                  <a:pt x="2318873" y="808310"/>
                                </a:cubicBezTo>
                                <a:cubicBezTo>
                                  <a:pt x="2318873" y="808310"/>
                                  <a:pt x="2121698" y="58191"/>
                                  <a:pt x="1701632" y="32472"/>
                                </a:cubicBezTo>
                                <a:cubicBezTo>
                                  <a:pt x="1281565" y="6754"/>
                                  <a:pt x="162816" y="1519851"/>
                                  <a:pt x="162816" y="151985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833A22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2" name="Freeform: Shape 1282">
                          <a:extLst/>
                        </wps:cNvPr>
                        <wps:cNvSpPr/>
                        <wps:spPr>
                          <a:xfrm>
                            <a:off x="3332671" y="6277099"/>
                            <a:ext cx="4543577" cy="1886013"/>
                          </a:xfrm>
                          <a:custGeom>
                            <a:avLst/>
                            <a:gdLst>
                              <a:gd name="connsiteX0" fmla="*/ 2286791 w 4543577"/>
                              <a:gd name="connsiteY0" fmla="*/ 808310 h 1886013"/>
                              <a:gd name="connsiteX1" fmla="*/ 1669550 w 4543577"/>
                              <a:gd name="connsiteY1" fmla="*/ 32472 h 1886013"/>
                              <a:gd name="connsiteX2" fmla="*/ 130735 w 4543577"/>
                              <a:gd name="connsiteY2" fmla="*/ 1519851 h 1886013"/>
                              <a:gd name="connsiteX3" fmla="*/ 32148 w 4543577"/>
                              <a:gd name="connsiteY3" fmla="*/ 1871336 h 1886013"/>
                              <a:gd name="connsiteX4" fmla="*/ 2402524 w 4543577"/>
                              <a:gd name="connsiteY4" fmla="*/ 1112643 h 1886013"/>
                              <a:gd name="connsiteX5" fmla="*/ 4232814 w 4543577"/>
                              <a:gd name="connsiteY5" fmla="*/ 744014 h 1886013"/>
                              <a:gd name="connsiteX6" fmla="*/ 4541434 w 4543577"/>
                              <a:gd name="connsiteY6" fmla="*/ 203928 h 1886013"/>
                              <a:gd name="connsiteX7" fmla="*/ 2286791 w 4543577"/>
                              <a:gd name="connsiteY7" fmla="*/ 808310 h 188601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4543577" h="1886013">
                                <a:moveTo>
                                  <a:pt x="2286791" y="808310"/>
                                </a:moveTo>
                                <a:cubicBezTo>
                                  <a:pt x="2286791" y="808310"/>
                                  <a:pt x="2089617" y="58191"/>
                                  <a:pt x="1669550" y="32472"/>
                                </a:cubicBezTo>
                                <a:cubicBezTo>
                                  <a:pt x="1249484" y="6754"/>
                                  <a:pt x="130735" y="1519851"/>
                                  <a:pt x="130735" y="1519851"/>
                                </a:cubicBezTo>
                                <a:cubicBezTo>
                                  <a:pt x="130735" y="1519851"/>
                                  <a:pt x="70726" y="1674161"/>
                                  <a:pt x="32148" y="1871336"/>
                                </a:cubicBezTo>
                                <a:cubicBezTo>
                                  <a:pt x="297904" y="1884194"/>
                                  <a:pt x="936577" y="1789894"/>
                                  <a:pt x="2402524" y="1112643"/>
                                </a:cubicBezTo>
                                <a:cubicBezTo>
                                  <a:pt x="3937053" y="401102"/>
                                  <a:pt x="4378551" y="302515"/>
                                  <a:pt x="4232814" y="744014"/>
                                </a:cubicBezTo>
                                <a:cubicBezTo>
                                  <a:pt x="4361406" y="572558"/>
                                  <a:pt x="4468566" y="388243"/>
                                  <a:pt x="4541434" y="203928"/>
                                </a:cubicBezTo>
                                <a:cubicBezTo>
                                  <a:pt x="4627162" y="-27537"/>
                                  <a:pt x="2286791" y="808310"/>
                                  <a:pt x="2286791" y="80831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904D33">
                              <a:alpha val="3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3" name="Freeform: Shape 1283">
                          <a:extLst/>
                        </wps:cNvPr>
                        <wps:cNvSpPr/>
                        <wps:spPr>
                          <a:xfrm>
                            <a:off x="-29965" y="1410603"/>
                            <a:ext cx="2786156" cy="4200666"/>
                          </a:xfrm>
                          <a:custGeom>
                            <a:avLst/>
                            <a:gdLst>
                              <a:gd name="connsiteX0" fmla="*/ 1187291 w 2786155"/>
                              <a:gd name="connsiteY0" fmla="*/ 4075981 h 4200665"/>
                              <a:gd name="connsiteX1" fmla="*/ 111406 w 2786155"/>
                              <a:gd name="connsiteY1" fmla="*/ 4024544 h 4200665"/>
                              <a:gd name="connsiteX2" fmla="*/ 2738966 w 2786155"/>
                              <a:gd name="connsiteY2" fmla="*/ 33911 h 4200665"/>
                              <a:gd name="connsiteX3" fmla="*/ 1898832 w 2786155"/>
                              <a:gd name="connsiteY3" fmla="*/ 1919925 h 4200665"/>
                              <a:gd name="connsiteX4" fmla="*/ 2674670 w 2786155"/>
                              <a:gd name="connsiteY4" fmla="*/ 2541452 h 4200665"/>
                              <a:gd name="connsiteX5" fmla="*/ 1187291 w 2786155"/>
                              <a:gd name="connsiteY5" fmla="*/ 4075981 h 420066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2786155" h="4200665">
                                <a:moveTo>
                                  <a:pt x="1187291" y="4075981"/>
                                </a:moveTo>
                                <a:cubicBezTo>
                                  <a:pt x="1187291" y="4075981"/>
                                  <a:pt x="347158" y="4401747"/>
                                  <a:pt x="111406" y="4024544"/>
                                </a:cubicBezTo>
                                <a:cubicBezTo>
                                  <a:pt x="-321520" y="3325862"/>
                                  <a:pt x="1084418" y="522560"/>
                                  <a:pt x="2738966" y="33911"/>
                                </a:cubicBezTo>
                                <a:cubicBezTo>
                                  <a:pt x="2979004" y="-34671"/>
                                  <a:pt x="1898832" y="1919925"/>
                                  <a:pt x="1898832" y="1919925"/>
                                </a:cubicBezTo>
                                <a:cubicBezTo>
                                  <a:pt x="1898832" y="1919925"/>
                                  <a:pt x="2644665" y="2117099"/>
                                  <a:pt x="2674670" y="2541452"/>
                                </a:cubicBezTo>
                                <a:cubicBezTo>
                                  <a:pt x="2700388" y="2961519"/>
                                  <a:pt x="1187291" y="4075981"/>
                                  <a:pt x="1187291" y="40759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833A22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4" name="Freeform: Shape 1284">
                          <a:extLst/>
                        </wps:cNvPr>
                        <wps:cNvSpPr/>
                        <wps:spPr>
                          <a:xfrm>
                            <a:off x="750933" y="1414665"/>
                            <a:ext cx="2014605" cy="4200666"/>
                          </a:xfrm>
                          <a:custGeom>
                            <a:avLst/>
                            <a:gdLst>
                              <a:gd name="connsiteX0" fmla="*/ 1958068 w 2014604"/>
                              <a:gd name="connsiteY0" fmla="*/ 34136 h 4200665"/>
                              <a:gd name="connsiteX1" fmla="*/ 1293677 w 2014604"/>
                              <a:gd name="connsiteY1" fmla="*/ 355615 h 4200665"/>
                              <a:gd name="connsiteX2" fmla="*/ 1662307 w 2014604"/>
                              <a:gd name="connsiteY2" fmla="*/ 497066 h 4200665"/>
                              <a:gd name="connsiteX3" fmla="*/ 67769 w 2014604"/>
                              <a:gd name="connsiteY3" fmla="*/ 4174792 h 4200665"/>
                              <a:gd name="connsiteX4" fmla="*/ 406394 w 2014604"/>
                              <a:gd name="connsiteY4" fmla="*/ 4076206 h 4200665"/>
                              <a:gd name="connsiteX5" fmla="*/ 1893772 w 2014604"/>
                              <a:gd name="connsiteY5" fmla="*/ 2537390 h 4200665"/>
                              <a:gd name="connsiteX6" fmla="*/ 1117935 w 2014604"/>
                              <a:gd name="connsiteY6" fmla="*/ 1915863 h 4200665"/>
                              <a:gd name="connsiteX7" fmla="*/ 1958068 w 2014604"/>
                              <a:gd name="connsiteY7" fmla="*/ 34136 h 420066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2014604" h="4200665">
                                <a:moveTo>
                                  <a:pt x="1958068" y="34136"/>
                                </a:moveTo>
                                <a:cubicBezTo>
                                  <a:pt x="1730889" y="102718"/>
                                  <a:pt x="1507997" y="214164"/>
                                  <a:pt x="1293677" y="355615"/>
                                </a:cubicBezTo>
                                <a:cubicBezTo>
                                  <a:pt x="1460846" y="312752"/>
                                  <a:pt x="1760894" y="218451"/>
                                  <a:pt x="1662307" y="497066"/>
                                </a:cubicBezTo>
                                <a:cubicBezTo>
                                  <a:pt x="1267959" y="1602956"/>
                                  <a:pt x="-215133" y="2927452"/>
                                  <a:pt x="67769" y="4174792"/>
                                </a:cubicBezTo>
                                <a:cubicBezTo>
                                  <a:pt x="256370" y="4136215"/>
                                  <a:pt x="406394" y="4076206"/>
                                  <a:pt x="406394" y="4076206"/>
                                </a:cubicBezTo>
                                <a:cubicBezTo>
                                  <a:pt x="406394" y="4076206"/>
                                  <a:pt x="1919491" y="2957457"/>
                                  <a:pt x="1893772" y="2537390"/>
                                </a:cubicBezTo>
                                <a:cubicBezTo>
                                  <a:pt x="1863768" y="2113037"/>
                                  <a:pt x="1117935" y="1915863"/>
                                  <a:pt x="1117935" y="1915863"/>
                                </a:cubicBezTo>
                                <a:cubicBezTo>
                                  <a:pt x="1117935" y="1915863"/>
                                  <a:pt x="2198106" y="-38733"/>
                                  <a:pt x="1958068" y="3413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904D33">
                              <a:alpha val="3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5" name="Freeform: Shape 1285">
                          <a:extLst/>
                        </wps:cNvPr>
                        <wps:cNvSpPr/>
                        <wps:spPr>
                          <a:xfrm>
                            <a:off x="5184393" y="1634316"/>
                            <a:ext cx="3343387" cy="5057945"/>
                          </a:xfrm>
                          <a:custGeom>
                            <a:avLst/>
                            <a:gdLst>
                              <a:gd name="connsiteX0" fmla="*/ 32148 w 3343387"/>
                              <a:gd name="connsiteY0" fmla="*/ 4949586 h 5057944"/>
                              <a:gd name="connsiteX1" fmla="*/ 1999603 w 3343387"/>
                              <a:gd name="connsiteY1" fmla="*/ 4418073 h 5057944"/>
                              <a:gd name="connsiteX2" fmla="*/ 2441101 w 3343387"/>
                              <a:gd name="connsiteY2" fmla="*/ 2111993 h 5057944"/>
                              <a:gd name="connsiteX3" fmla="*/ 2856882 w 3343387"/>
                              <a:gd name="connsiteY3" fmla="*/ 937521 h 5057944"/>
                              <a:gd name="connsiteX4" fmla="*/ 3306953 w 3343387"/>
                              <a:gd name="connsiteY4" fmla="*/ 388862 h 5057944"/>
                              <a:gd name="connsiteX5" fmla="*/ 2861168 w 3343387"/>
                              <a:gd name="connsiteY5" fmla="*/ 328853 h 5057944"/>
                              <a:gd name="connsiteX6" fmla="*/ 2531116 w 3343387"/>
                              <a:gd name="connsiteY6" fmla="*/ 54524 h 5057944"/>
                              <a:gd name="connsiteX7" fmla="*/ 2466820 w 3343387"/>
                              <a:gd name="connsiteY7" fmla="*/ 748919 h 5057944"/>
                              <a:gd name="connsiteX8" fmla="*/ 1823861 w 3343387"/>
                              <a:gd name="connsiteY8" fmla="*/ 1923391 h 5057944"/>
                              <a:gd name="connsiteX9" fmla="*/ 512224 w 3343387"/>
                              <a:gd name="connsiteY9" fmla="*/ 2982131 h 5057944"/>
                              <a:gd name="connsiteX10" fmla="*/ 32148 w 3343387"/>
                              <a:gd name="connsiteY10" fmla="*/ 4949586 h 50579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3343387" h="5057944">
                                <a:moveTo>
                                  <a:pt x="32148" y="4949586"/>
                                </a:moveTo>
                                <a:cubicBezTo>
                                  <a:pt x="32148" y="4949586"/>
                                  <a:pt x="1279489" y="5378225"/>
                                  <a:pt x="1999603" y="4418073"/>
                                </a:cubicBezTo>
                                <a:cubicBezTo>
                                  <a:pt x="2616844" y="3599371"/>
                                  <a:pt x="2303937" y="2652078"/>
                                  <a:pt x="2441101" y="2111993"/>
                                </a:cubicBezTo>
                                <a:cubicBezTo>
                                  <a:pt x="2578266" y="1571907"/>
                                  <a:pt x="2856882" y="937521"/>
                                  <a:pt x="2856882" y="937521"/>
                                </a:cubicBezTo>
                                <a:cubicBezTo>
                                  <a:pt x="2856882" y="937521"/>
                                  <a:pt x="3474122" y="637473"/>
                                  <a:pt x="3306953" y="388862"/>
                                </a:cubicBezTo>
                                <a:cubicBezTo>
                                  <a:pt x="3225511" y="268843"/>
                                  <a:pt x="3122638" y="436013"/>
                                  <a:pt x="2861168" y="328853"/>
                                </a:cubicBezTo>
                                <a:cubicBezTo>
                                  <a:pt x="2676853" y="255984"/>
                                  <a:pt x="2749722" y="-52636"/>
                                  <a:pt x="2531116" y="54524"/>
                                </a:cubicBezTo>
                                <a:cubicBezTo>
                                  <a:pt x="2282505" y="170256"/>
                                  <a:pt x="2466820" y="748919"/>
                                  <a:pt x="2466820" y="748919"/>
                                </a:cubicBezTo>
                                <a:cubicBezTo>
                                  <a:pt x="2466820" y="748919"/>
                                  <a:pt x="2213923" y="1336155"/>
                                  <a:pt x="1823861" y="1923391"/>
                                </a:cubicBezTo>
                                <a:cubicBezTo>
                                  <a:pt x="1570964" y="2300594"/>
                                  <a:pt x="1018019" y="2352031"/>
                                  <a:pt x="512224" y="2982131"/>
                                </a:cubicBezTo>
                                <a:cubicBezTo>
                                  <a:pt x="32148" y="3582226"/>
                                  <a:pt x="32148" y="4949586"/>
                                  <a:pt x="32148" y="494958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833A22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6" name="Freeform: Shape 1286">
                          <a:extLst/>
                        </wps:cNvPr>
                        <wps:cNvSpPr/>
                        <wps:spPr>
                          <a:xfrm>
                            <a:off x="5188680" y="3829893"/>
                            <a:ext cx="1585966" cy="2871884"/>
                          </a:xfrm>
                          <a:custGeom>
                            <a:avLst/>
                            <a:gdLst>
                              <a:gd name="connsiteX0" fmla="*/ 889427 w 1585965"/>
                              <a:gd name="connsiteY0" fmla="*/ 2835450 h 2871883"/>
                              <a:gd name="connsiteX1" fmla="*/ 1476663 w 1585965"/>
                              <a:gd name="connsiteY1" fmla="*/ 32148 h 2871883"/>
                              <a:gd name="connsiteX2" fmla="*/ 512224 w 1585965"/>
                              <a:gd name="connsiteY2" fmla="*/ 786553 h 2871883"/>
                              <a:gd name="connsiteX3" fmla="*/ 32148 w 1585965"/>
                              <a:gd name="connsiteY3" fmla="*/ 2754008 h 2871883"/>
                              <a:gd name="connsiteX4" fmla="*/ 889427 w 1585965"/>
                              <a:gd name="connsiteY4" fmla="*/ 2835450 h 287188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585965" h="2871883">
                                <a:moveTo>
                                  <a:pt x="889427" y="2835450"/>
                                </a:moveTo>
                                <a:cubicBezTo>
                                  <a:pt x="1755278" y="1669551"/>
                                  <a:pt x="1579536" y="460787"/>
                                  <a:pt x="1476663" y="32148"/>
                                </a:cubicBezTo>
                                <a:cubicBezTo>
                                  <a:pt x="1202334" y="203604"/>
                                  <a:pt x="846563" y="366487"/>
                                  <a:pt x="512224" y="786553"/>
                                </a:cubicBezTo>
                                <a:cubicBezTo>
                                  <a:pt x="32148" y="1386648"/>
                                  <a:pt x="32148" y="2754008"/>
                                  <a:pt x="32148" y="2754008"/>
                                </a:cubicBezTo>
                                <a:cubicBezTo>
                                  <a:pt x="32148" y="2754008"/>
                                  <a:pt x="417923" y="2886886"/>
                                  <a:pt x="889427" y="28354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904D33">
                              <a:alpha val="3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7" name="Freeform: Shape 1287">
                          <a:extLst/>
                        </wps:cNvPr>
                        <wps:cNvSpPr/>
                        <wps:spPr>
                          <a:xfrm>
                            <a:off x="2328584" y="480088"/>
                            <a:ext cx="5015081" cy="3386251"/>
                          </a:xfrm>
                          <a:custGeom>
                            <a:avLst/>
                            <a:gdLst>
                              <a:gd name="connsiteX0" fmla="*/ 127520 w 5015080"/>
                              <a:gd name="connsiteY0" fmla="*/ 3373380 h 3386251"/>
                              <a:gd name="connsiteX1" fmla="*/ 659033 w 5015080"/>
                              <a:gd name="connsiteY1" fmla="*/ 1405925 h 3386251"/>
                              <a:gd name="connsiteX2" fmla="*/ 2965113 w 5015080"/>
                              <a:gd name="connsiteY2" fmla="*/ 964427 h 3386251"/>
                              <a:gd name="connsiteX3" fmla="*/ 4139584 w 5015080"/>
                              <a:gd name="connsiteY3" fmla="*/ 548647 h 3386251"/>
                              <a:gd name="connsiteX4" fmla="*/ 4671097 w 5015080"/>
                              <a:gd name="connsiteY4" fmla="*/ 64284 h 3386251"/>
                              <a:gd name="connsiteX5" fmla="*/ 4718247 w 5015080"/>
                              <a:gd name="connsiteY5" fmla="*/ 497210 h 3386251"/>
                              <a:gd name="connsiteX6" fmla="*/ 5022582 w 5015080"/>
                              <a:gd name="connsiteY6" fmla="*/ 874413 h 3386251"/>
                              <a:gd name="connsiteX7" fmla="*/ 4328186 w 5015080"/>
                              <a:gd name="connsiteY7" fmla="*/ 938708 h 3386251"/>
                              <a:gd name="connsiteX8" fmla="*/ 3153714 w 5015080"/>
                              <a:gd name="connsiteY8" fmla="*/ 1581667 h 3386251"/>
                              <a:gd name="connsiteX9" fmla="*/ 2094974 w 5015080"/>
                              <a:gd name="connsiteY9" fmla="*/ 2893304 h 3386251"/>
                              <a:gd name="connsiteX10" fmla="*/ 127520 w 5015080"/>
                              <a:gd name="connsiteY10" fmla="*/ 3373380 h 338625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5015080" h="3386251">
                                <a:moveTo>
                                  <a:pt x="127520" y="3373380"/>
                                </a:moveTo>
                                <a:cubicBezTo>
                                  <a:pt x="127520" y="3373380"/>
                                  <a:pt x="-301120" y="2126040"/>
                                  <a:pt x="659033" y="1405925"/>
                                </a:cubicBezTo>
                                <a:cubicBezTo>
                                  <a:pt x="1477734" y="788685"/>
                                  <a:pt x="2425027" y="1101591"/>
                                  <a:pt x="2965113" y="964427"/>
                                </a:cubicBezTo>
                                <a:cubicBezTo>
                                  <a:pt x="3505198" y="827262"/>
                                  <a:pt x="4139584" y="548647"/>
                                  <a:pt x="4139584" y="548647"/>
                                </a:cubicBezTo>
                                <a:cubicBezTo>
                                  <a:pt x="4139584" y="548647"/>
                                  <a:pt x="4418200" y="-120031"/>
                                  <a:pt x="4671097" y="64284"/>
                                </a:cubicBezTo>
                                <a:cubicBezTo>
                                  <a:pt x="4765398" y="132866"/>
                                  <a:pt x="4636806" y="317181"/>
                                  <a:pt x="4718247" y="497210"/>
                                </a:cubicBezTo>
                                <a:cubicBezTo>
                                  <a:pt x="4791117" y="664379"/>
                                  <a:pt x="5052586" y="677238"/>
                                  <a:pt x="5022582" y="874413"/>
                                </a:cubicBezTo>
                                <a:cubicBezTo>
                                  <a:pt x="4992577" y="1050155"/>
                                  <a:pt x="4328186" y="938708"/>
                                  <a:pt x="4328186" y="938708"/>
                                </a:cubicBezTo>
                                <a:cubicBezTo>
                                  <a:pt x="4328186" y="938708"/>
                                  <a:pt x="3740950" y="1191606"/>
                                  <a:pt x="3153714" y="1581667"/>
                                </a:cubicBezTo>
                                <a:cubicBezTo>
                                  <a:pt x="2776511" y="1834565"/>
                                  <a:pt x="2725075" y="2387510"/>
                                  <a:pt x="2094974" y="2893304"/>
                                </a:cubicBezTo>
                                <a:cubicBezTo>
                                  <a:pt x="1494879" y="3373380"/>
                                  <a:pt x="127520" y="3373380"/>
                                  <a:pt x="127520" y="33733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833A22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8" name="Freeform: Shape 1288">
                          <a:extLst/>
                        </wps:cNvPr>
                        <wps:cNvSpPr/>
                        <wps:spPr>
                          <a:xfrm>
                            <a:off x="2329290" y="700825"/>
                            <a:ext cx="4715033" cy="3129067"/>
                          </a:xfrm>
                          <a:custGeom>
                            <a:avLst/>
                            <a:gdLst>
                              <a:gd name="connsiteX0" fmla="*/ 4713255 w 4715032"/>
                              <a:gd name="connsiteY0" fmla="*/ 752262 h 3129067"/>
                              <a:gd name="connsiteX1" fmla="*/ 4293188 w 4715032"/>
                              <a:gd name="connsiteY1" fmla="*/ 32148 h 3129067"/>
                              <a:gd name="connsiteX2" fmla="*/ 4134592 w 4715032"/>
                              <a:gd name="connsiteY2" fmla="*/ 327909 h 3129067"/>
                              <a:gd name="connsiteX3" fmla="*/ 3945990 w 4715032"/>
                              <a:gd name="connsiteY3" fmla="*/ 405064 h 3129067"/>
                              <a:gd name="connsiteX4" fmla="*/ 3967422 w 4715032"/>
                              <a:gd name="connsiteY4" fmla="*/ 430783 h 3129067"/>
                              <a:gd name="connsiteX5" fmla="*/ 2222860 w 4715032"/>
                              <a:gd name="connsiteY5" fmla="*/ 1506667 h 3129067"/>
                              <a:gd name="connsiteX6" fmla="*/ 32513 w 4715032"/>
                              <a:gd name="connsiteY6" fmla="*/ 2458247 h 3129067"/>
                              <a:gd name="connsiteX7" fmla="*/ 92522 w 4715032"/>
                              <a:gd name="connsiteY7" fmla="*/ 3028337 h 3129067"/>
                              <a:gd name="connsiteX8" fmla="*/ 414002 w 4715032"/>
                              <a:gd name="connsiteY8" fmla="*/ 3139784 h 3129067"/>
                              <a:gd name="connsiteX9" fmla="*/ 2094268 w 4715032"/>
                              <a:gd name="connsiteY9" fmla="*/ 2672567 h 3129067"/>
                              <a:gd name="connsiteX10" fmla="*/ 3153008 w 4715032"/>
                              <a:gd name="connsiteY10" fmla="*/ 1360930 h 3129067"/>
                              <a:gd name="connsiteX11" fmla="*/ 4327480 w 4715032"/>
                              <a:gd name="connsiteY11" fmla="*/ 717971 h 3129067"/>
                              <a:gd name="connsiteX12" fmla="*/ 4713255 w 4715032"/>
                              <a:gd name="connsiteY12" fmla="*/ 752262 h 312906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4715032" h="3129067">
                                <a:moveTo>
                                  <a:pt x="4713255" y="752262"/>
                                </a:moveTo>
                                <a:cubicBezTo>
                                  <a:pt x="4700396" y="203604"/>
                                  <a:pt x="4494649" y="32148"/>
                                  <a:pt x="4293188" y="32148"/>
                                </a:cubicBezTo>
                                <a:cubicBezTo>
                                  <a:pt x="4198888" y="173599"/>
                                  <a:pt x="4134592" y="327909"/>
                                  <a:pt x="4134592" y="327909"/>
                                </a:cubicBezTo>
                                <a:cubicBezTo>
                                  <a:pt x="4134592" y="327909"/>
                                  <a:pt x="4061723" y="357914"/>
                                  <a:pt x="3945990" y="405064"/>
                                </a:cubicBezTo>
                                <a:cubicBezTo>
                                  <a:pt x="3950277" y="413637"/>
                                  <a:pt x="3963136" y="417923"/>
                                  <a:pt x="3967422" y="430783"/>
                                </a:cubicBezTo>
                                <a:cubicBezTo>
                                  <a:pt x="4130305" y="700825"/>
                                  <a:pt x="3200158" y="1228052"/>
                                  <a:pt x="2222860" y="1506667"/>
                                </a:cubicBezTo>
                                <a:cubicBezTo>
                                  <a:pt x="945515" y="1871011"/>
                                  <a:pt x="632608" y="2029608"/>
                                  <a:pt x="32513" y="2458247"/>
                                </a:cubicBezTo>
                                <a:cubicBezTo>
                                  <a:pt x="28227" y="2698285"/>
                                  <a:pt x="62518" y="2904032"/>
                                  <a:pt x="92522" y="3028337"/>
                                </a:cubicBezTo>
                                <a:cubicBezTo>
                                  <a:pt x="178250" y="3075488"/>
                                  <a:pt x="289696" y="3114065"/>
                                  <a:pt x="414002" y="3139784"/>
                                </a:cubicBezTo>
                                <a:cubicBezTo>
                                  <a:pt x="846928" y="3109779"/>
                                  <a:pt x="1665629" y="3015478"/>
                                  <a:pt x="2094268" y="2672567"/>
                                </a:cubicBezTo>
                                <a:cubicBezTo>
                                  <a:pt x="2724368" y="2166772"/>
                                  <a:pt x="2775805" y="1613827"/>
                                  <a:pt x="3153008" y="1360930"/>
                                </a:cubicBezTo>
                                <a:cubicBezTo>
                                  <a:pt x="3740244" y="970868"/>
                                  <a:pt x="4327480" y="717971"/>
                                  <a:pt x="4327480" y="717971"/>
                                </a:cubicBezTo>
                                <a:cubicBezTo>
                                  <a:pt x="4327480" y="717971"/>
                                  <a:pt x="4528940" y="752262"/>
                                  <a:pt x="4713255" y="75226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904D33">
                              <a:alpha val="3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9" name="Freeform: Shape 1289">
                          <a:extLst/>
                        </wps:cNvPr>
                        <wps:cNvSpPr/>
                        <wps:spPr>
                          <a:xfrm>
                            <a:off x="893438" y="2506466"/>
                            <a:ext cx="5658040" cy="5486584"/>
                          </a:xfrm>
                          <a:custGeom>
                            <a:avLst/>
                            <a:gdLst>
                              <a:gd name="connsiteX0" fmla="*/ 1189749 w 5658039"/>
                              <a:gd name="connsiteY0" fmla="*/ 4094581 h 5486584"/>
                              <a:gd name="connsiteX1" fmla="*/ 2209911 w 5658039"/>
                              <a:gd name="connsiteY1" fmla="*/ 5393358 h 5486584"/>
                              <a:gd name="connsiteX2" fmla="*/ 4983208 w 5658039"/>
                              <a:gd name="connsiteY2" fmla="*/ 3854542 h 5486584"/>
                              <a:gd name="connsiteX3" fmla="*/ 5300401 w 5658039"/>
                              <a:gd name="connsiteY3" fmla="*/ 489723 h 5486584"/>
                              <a:gd name="connsiteX4" fmla="*/ 1326914 w 5658039"/>
                              <a:gd name="connsiteY4" fmla="*/ 854067 h 5486584"/>
                              <a:gd name="connsiteX5" fmla="*/ 1189749 w 5658039"/>
                              <a:gd name="connsiteY5" fmla="*/ 4094581 h 548658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5658039" h="5486584">
                                <a:moveTo>
                                  <a:pt x="1189749" y="4094581"/>
                                </a:moveTo>
                                <a:cubicBezTo>
                                  <a:pt x="1189749" y="4094581"/>
                                  <a:pt x="1481224" y="5067592"/>
                                  <a:pt x="2209911" y="5393358"/>
                                </a:cubicBezTo>
                                <a:cubicBezTo>
                                  <a:pt x="2942884" y="5719124"/>
                                  <a:pt x="4228803" y="5089024"/>
                                  <a:pt x="4983208" y="3854542"/>
                                </a:cubicBezTo>
                                <a:cubicBezTo>
                                  <a:pt x="5737613" y="2620061"/>
                                  <a:pt x="5891923" y="1231269"/>
                                  <a:pt x="5300401" y="489723"/>
                                </a:cubicBezTo>
                                <a:cubicBezTo>
                                  <a:pt x="4708879" y="-256109"/>
                                  <a:pt x="2634264" y="-58935"/>
                                  <a:pt x="1326914" y="854067"/>
                                </a:cubicBezTo>
                                <a:cubicBezTo>
                                  <a:pt x="-96169" y="1848510"/>
                                  <a:pt x="-623395" y="3563068"/>
                                  <a:pt x="1189749" y="40945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A55C3A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0" name="Freeform: Shape 1290">
                          <a:extLst/>
                        </wps:cNvPr>
                        <wps:cNvSpPr/>
                        <wps:spPr>
                          <a:xfrm>
                            <a:off x="2896743" y="1666195"/>
                            <a:ext cx="1500238" cy="771551"/>
                          </a:xfrm>
                          <a:custGeom>
                            <a:avLst/>
                            <a:gdLst>
                              <a:gd name="connsiteX0" fmla="*/ 1509669 w 1500237"/>
                              <a:gd name="connsiteY0" fmla="*/ 142663 h 771550"/>
                              <a:gd name="connsiteX1" fmla="*/ 35150 w 1500237"/>
                              <a:gd name="connsiteY1" fmla="*/ 631312 h 771550"/>
                              <a:gd name="connsiteX2" fmla="*/ 1509669 w 1500237"/>
                              <a:gd name="connsiteY2" fmla="*/ 142663 h 7715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1500237" h="771550">
                                <a:moveTo>
                                  <a:pt x="1509669" y="142663"/>
                                </a:moveTo>
                                <a:cubicBezTo>
                                  <a:pt x="1432514" y="-97375"/>
                                  <a:pt x="142310" y="48362"/>
                                  <a:pt x="35150" y="631312"/>
                                </a:cubicBezTo>
                                <a:cubicBezTo>
                                  <a:pt x="-46292" y="1064238"/>
                                  <a:pt x="1556820" y="292687"/>
                                  <a:pt x="1509669" y="14266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E9062">
                              <a:alpha val="3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1" name="Freeform: Shape 1291">
                          <a:extLst/>
                        </wps:cNvPr>
                        <wps:cNvSpPr/>
                        <wps:spPr>
                          <a:xfrm>
                            <a:off x="306905" y="3482379"/>
                            <a:ext cx="728687" cy="1328782"/>
                          </a:xfrm>
                          <a:custGeom>
                            <a:avLst/>
                            <a:gdLst>
                              <a:gd name="connsiteX0" fmla="*/ 696111 w 728686"/>
                              <a:gd name="connsiteY0" fmla="*/ 49610 h 1328782"/>
                              <a:gd name="connsiteX1" fmla="*/ 121734 w 728686"/>
                              <a:gd name="connsiteY1" fmla="*/ 1301237 h 1328782"/>
                              <a:gd name="connsiteX2" fmla="*/ 696111 w 728686"/>
                              <a:gd name="connsiteY2" fmla="*/ 49610 h 132878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728686" h="1328782">
                                <a:moveTo>
                                  <a:pt x="696111" y="49610"/>
                                </a:moveTo>
                                <a:cubicBezTo>
                                  <a:pt x="537514" y="-113273"/>
                                  <a:pt x="-225464" y="906889"/>
                                  <a:pt x="121734" y="1301237"/>
                                </a:cubicBezTo>
                                <a:cubicBezTo>
                                  <a:pt x="306049" y="1506984"/>
                                  <a:pt x="841848" y="195347"/>
                                  <a:pt x="696111" y="4961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E9062">
                              <a:alpha val="3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2" name="Freeform: Shape 1292">
                          <a:extLst/>
                        </wps:cNvPr>
                        <wps:cNvSpPr/>
                        <wps:spPr>
                          <a:xfrm>
                            <a:off x="6752494" y="4662656"/>
                            <a:ext cx="600095" cy="1414510"/>
                          </a:xfrm>
                          <a:custGeom>
                            <a:avLst/>
                            <a:gdLst>
                              <a:gd name="connsiteX0" fmla="*/ 491511 w 600095"/>
                              <a:gd name="connsiteY0" fmla="*/ 39518 h 1414509"/>
                              <a:gd name="connsiteX1" fmla="*/ 71445 w 600095"/>
                              <a:gd name="connsiteY1" fmla="*/ 1376873 h 1414509"/>
                              <a:gd name="connsiteX2" fmla="*/ 491511 w 600095"/>
                              <a:gd name="connsiteY2" fmla="*/ 39518 h 141450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600095" h="1414509">
                                <a:moveTo>
                                  <a:pt x="491511" y="39518"/>
                                </a:moveTo>
                                <a:cubicBezTo>
                                  <a:pt x="358633" y="-80501"/>
                                  <a:pt x="-104297" y="1304004"/>
                                  <a:pt x="71445" y="1376873"/>
                                </a:cubicBezTo>
                                <a:cubicBezTo>
                                  <a:pt x="375779" y="1505465"/>
                                  <a:pt x="808704" y="330993"/>
                                  <a:pt x="491511" y="3951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E9062">
                              <a:alpha val="3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3" name="Freeform: Shape 1293">
                          <a:extLst/>
                        </wps:cNvPr>
                        <wps:cNvSpPr/>
                        <wps:spPr>
                          <a:xfrm>
                            <a:off x="3846952" y="7978846"/>
                            <a:ext cx="1628830" cy="771551"/>
                          </a:xfrm>
                          <a:custGeom>
                            <a:avLst/>
                            <a:gdLst>
                              <a:gd name="connsiteX0" fmla="*/ 45093 w 1628829"/>
                              <a:gd name="connsiteY0" fmla="*/ 688242 h 771550"/>
                              <a:gd name="connsiteX1" fmla="*/ 1609627 w 1628829"/>
                              <a:gd name="connsiteY1" fmla="*/ 118152 h 771550"/>
                              <a:gd name="connsiteX2" fmla="*/ 45093 w 1628829"/>
                              <a:gd name="connsiteY2" fmla="*/ 688242 h 7715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1628829" h="771550">
                                <a:moveTo>
                                  <a:pt x="45093" y="688242"/>
                                </a:moveTo>
                                <a:cubicBezTo>
                                  <a:pt x="-134935" y="409627"/>
                                  <a:pt x="1622486" y="-190468"/>
                                  <a:pt x="1609627" y="118152"/>
                                </a:cubicBezTo>
                                <a:cubicBezTo>
                                  <a:pt x="1592481" y="521073"/>
                                  <a:pt x="182258" y="906849"/>
                                  <a:pt x="45093" y="68824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E9062">
                              <a:alpha val="3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4" name="Freeform: Shape 1294">
                          <a:extLst/>
                        </wps:cNvPr>
                        <wps:cNvSpPr/>
                        <wps:spPr>
                          <a:xfrm>
                            <a:off x="6431734" y="480088"/>
                            <a:ext cx="943007" cy="985871"/>
                          </a:xfrm>
                          <a:custGeom>
                            <a:avLst/>
                            <a:gdLst>
                              <a:gd name="connsiteX0" fmla="*/ 610811 w 943006"/>
                              <a:gd name="connsiteY0" fmla="*/ 497210 h 985870"/>
                              <a:gd name="connsiteX1" fmla="*/ 563661 w 943006"/>
                              <a:gd name="connsiteY1" fmla="*/ 64284 h 985870"/>
                              <a:gd name="connsiteX2" fmla="*/ 32148 w 943006"/>
                              <a:gd name="connsiteY2" fmla="*/ 548647 h 985870"/>
                              <a:gd name="connsiteX3" fmla="*/ 220749 w 943006"/>
                              <a:gd name="connsiteY3" fmla="*/ 938708 h 985870"/>
                              <a:gd name="connsiteX4" fmla="*/ 915145 w 943006"/>
                              <a:gd name="connsiteY4" fmla="*/ 874413 h 985870"/>
                              <a:gd name="connsiteX5" fmla="*/ 610811 w 943006"/>
                              <a:gd name="connsiteY5" fmla="*/ 497210 h 98587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943006" h="985870">
                                <a:moveTo>
                                  <a:pt x="610811" y="497210"/>
                                </a:moveTo>
                                <a:cubicBezTo>
                                  <a:pt x="529369" y="312895"/>
                                  <a:pt x="657961" y="132866"/>
                                  <a:pt x="563661" y="64284"/>
                                </a:cubicBezTo>
                                <a:cubicBezTo>
                                  <a:pt x="310764" y="-120031"/>
                                  <a:pt x="32148" y="548647"/>
                                  <a:pt x="32148" y="548647"/>
                                </a:cubicBezTo>
                                <a:cubicBezTo>
                                  <a:pt x="32148" y="548647"/>
                                  <a:pt x="293618" y="604370"/>
                                  <a:pt x="220749" y="938708"/>
                                </a:cubicBezTo>
                                <a:cubicBezTo>
                                  <a:pt x="220749" y="938708"/>
                                  <a:pt x="885140" y="1050155"/>
                                  <a:pt x="915145" y="874413"/>
                                </a:cubicBezTo>
                                <a:cubicBezTo>
                                  <a:pt x="949436" y="681525"/>
                                  <a:pt x="687966" y="664379"/>
                                  <a:pt x="610811" y="49721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FC899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5" name="Freeform: Shape 1295">
                          <a:extLst/>
                        </wps:cNvPr>
                        <wps:cNvSpPr/>
                        <wps:spPr>
                          <a:xfrm>
                            <a:off x="7553324" y="1638602"/>
                            <a:ext cx="985871" cy="943007"/>
                          </a:xfrm>
                          <a:custGeom>
                            <a:avLst/>
                            <a:gdLst>
                              <a:gd name="connsiteX0" fmla="*/ 938022 w 985870"/>
                              <a:gd name="connsiteY0" fmla="*/ 388862 h 943006"/>
                              <a:gd name="connsiteX1" fmla="*/ 492237 w 985870"/>
                              <a:gd name="connsiteY1" fmla="*/ 328853 h 943006"/>
                              <a:gd name="connsiteX2" fmla="*/ 162184 w 985870"/>
                              <a:gd name="connsiteY2" fmla="*/ 54524 h 943006"/>
                              <a:gd name="connsiteX3" fmla="*/ 97888 w 985870"/>
                              <a:gd name="connsiteY3" fmla="*/ 748919 h 943006"/>
                              <a:gd name="connsiteX4" fmla="*/ 487951 w 985870"/>
                              <a:gd name="connsiteY4" fmla="*/ 937521 h 943006"/>
                              <a:gd name="connsiteX5" fmla="*/ 938022 w 985870"/>
                              <a:gd name="connsiteY5" fmla="*/ 388862 h 94300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985870" h="943006">
                                <a:moveTo>
                                  <a:pt x="938022" y="388862"/>
                                </a:moveTo>
                                <a:cubicBezTo>
                                  <a:pt x="856580" y="268843"/>
                                  <a:pt x="753707" y="436013"/>
                                  <a:pt x="492237" y="328853"/>
                                </a:cubicBezTo>
                                <a:cubicBezTo>
                                  <a:pt x="307921" y="255984"/>
                                  <a:pt x="380791" y="-52636"/>
                                  <a:pt x="162184" y="54524"/>
                                </a:cubicBezTo>
                                <a:cubicBezTo>
                                  <a:pt x="-86427" y="170256"/>
                                  <a:pt x="97888" y="748919"/>
                                  <a:pt x="97888" y="748919"/>
                                </a:cubicBezTo>
                                <a:cubicBezTo>
                                  <a:pt x="97888" y="748919"/>
                                  <a:pt x="393649" y="697483"/>
                                  <a:pt x="487951" y="937521"/>
                                </a:cubicBezTo>
                                <a:cubicBezTo>
                                  <a:pt x="487951" y="933234"/>
                                  <a:pt x="1109478" y="633187"/>
                                  <a:pt x="938022" y="38886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FC899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6" name="Freeform: Shape 1296">
                          <a:extLst/>
                        </wps:cNvPr>
                        <wps:cNvSpPr/>
                        <wps:spPr>
                          <a:xfrm>
                            <a:off x="1247142" y="2879945"/>
                            <a:ext cx="4200666" cy="4329258"/>
                          </a:xfrm>
                          <a:custGeom>
                            <a:avLst/>
                            <a:gdLst>
                              <a:gd name="connsiteX0" fmla="*/ 1131806 w 4200665"/>
                              <a:gd name="connsiteY0" fmla="*/ 3395336 h 4329257"/>
                              <a:gd name="connsiteX1" fmla="*/ 47348 w 4200665"/>
                              <a:gd name="connsiteY1" fmla="*/ 2473761 h 4329257"/>
                              <a:gd name="connsiteX2" fmla="*/ 1710469 w 4200665"/>
                              <a:gd name="connsiteY2" fmla="*/ 420579 h 4329257"/>
                              <a:gd name="connsiteX3" fmla="*/ 4153714 w 4200665"/>
                              <a:gd name="connsiteY3" fmla="*/ 789208 h 4329257"/>
                              <a:gd name="connsiteX4" fmla="*/ 1547586 w 4200665"/>
                              <a:gd name="connsiteY4" fmla="*/ 4274047 h 4329257"/>
                              <a:gd name="connsiteX5" fmla="*/ 1131806 w 4200665"/>
                              <a:gd name="connsiteY5" fmla="*/ 3395336 h 432925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4200665" h="4329257">
                                <a:moveTo>
                                  <a:pt x="1131806" y="3395336"/>
                                </a:moveTo>
                                <a:cubicBezTo>
                                  <a:pt x="1131806" y="3395336"/>
                                  <a:pt x="184513" y="3073856"/>
                                  <a:pt x="47348" y="2473761"/>
                                </a:cubicBezTo>
                                <a:cubicBezTo>
                                  <a:pt x="-89816" y="1873666"/>
                                  <a:pt x="720312" y="904941"/>
                                  <a:pt x="1710469" y="420579"/>
                                </a:cubicBezTo>
                                <a:cubicBezTo>
                                  <a:pt x="2700626" y="-63784"/>
                                  <a:pt x="3969399" y="-248099"/>
                                  <a:pt x="4153714" y="789208"/>
                                </a:cubicBezTo>
                                <a:cubicBezTo>
                                  <a:pt x="4428043" y="2332310"/>
                                  <a:pt x="2331996" y="4711259"/>
                                  <a:pt x="1547586" y="4274047"/>
                                </a:cubicBezTo>
                                <a:cubicBezTo>
                                  <a:pt x="1106088" y="4025436"/>
                                  <a:pt x="1131806" y="3395336"/>
                                  <a:pt x="1131806" y="339533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E9062">
                              <a:alpha val="3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7" name="Freeform: Shape 1297">
                          <a:extLst/>
                        </wps:cNvPr>
                        <wps:cNvSpPr/>
                        <wps:spPr>
                          <a:xfrm>
                            <a:off x="6620335" y="481167"/>
                            <a:ext cx="728687" cy="985871"/>
                          </a:xfrm>
                          <a:custGeom>
                            <a:avLst/>
                            <a:gdLst>
                              <a:gd name="connsiteX0" fmla="*/ 422210 w 728686"/>
                              <a:gd name="connsiteY0" fmla="*/ 496131 h 985870"/>
                              <a:gd name="connsiteX1" fmla="*/ 375059 w 728686"/>
                              <a:gd name="connsiteY1" fmla="*/ 63205 h 985870"/>
                              <a:gd name="connsiteX2" fmla="*/ 263614 w 728686"/>
                              <a:gd name="connsiteY2" fmla="*/ 33200 h 985870"/>
                              <a:gd name="connsiteX3" fmla="*/ 306478 w 728686"/>
                              <a:gd name="connsiteY3" fmla="*/ 414690 h 985870"/>
                              <a:gd name="connsiteX4" fmla="*/ 430783 w 728686"/>
                              <a:gd name="connsiteY4" fmla="*/ 761887 h 985870"/>
                              <a:gd name="connsiteX5" fmla="*/ 45007 w 728686"/>
                              <a:gd name="connsiteY5" fmla="*/ 826183 h 985870"/>
                              <a:gd name="connsiteX6" fmla="*/ 32148 w 728686"/>
                              <a:gd name="connsiteY6" fmla="*/ 933343 h 985870"/>
                              <a:gd name="connsiteX7" fmla="*/ 726544 w 728686"/>
                              <a:gd name="connsiteY7" fmla="*/ 869047 h 985870"/>
                              <a:gd name="connsiteX8" fmla="*/ 422210 w 728686"/>
                              <a:gd name="connsiteY8" fmla="*/ 496131 h 98587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728686" h="985870">
                                <a:moveTo>
                                  <a:pt x="422210" y="496131"/>
                                </a:moveTo>
                                <a:cubicBezTo>
                                  <a:pt x="340768" y="311816"/>
                                  <a:pt x="469360" y="131788"/>
                                  <a:pt x="375059" y="63205"/>
                                </a:cubicBezTo>
                                <a:cubicBezTo>
                                  <a:pt x="336482" y="37487"/>
                                  <a:pt x="302191" y="28914"/>
                                  <a:pt x="263614" y="33200"/>
                                </a:cubicBezTo>
                                <a:cubicBezTo>
                                  <a:pt x="387919" y="80351"/>
                                  <a:pt x="302191" y="281811"/>
                                  <a:pt x="306478" y="414690"/>
                                </a:cubicBezTo>
                                <a:cubicBezTo>
                                  <a:pt x="315050" y="590432"/>
                                  <a:pt x="447928" y="667587"/>
                                  <a:pt x="430783" y="761887"/>
                                </a:cubicBezTo>
                                <a:cubicBezTo>
                                  <a:pt x="409351" y="869047"/>
                                  <a:pt x="156454" y="843329"/>
                                  <a:pt x="45007" y="826183"/>
                                </a:cubicBezTo>
                                <a:cubicBezTo>
                                  <a:pt x="45007" y="860474"/>
                                  <a:pt x="40721" y="894766"/>
                                  <a:pt x="32148" y="933343"/>
                                </a:cubicBezTo>
                                <a:cubicBezTo>
                                  <a:pt x="32148" y="933343"/>
                                  <a:pt x="696539" y="1044789"/>
                                  <a:pt x="726544" y="869047"/>
                                </a:cubicBezTo>
                                <a:cubicBezTo>
                                  <a:pt x="760835" y="680446"/>
                                  <a:pt x="499365" y="663300"/>
                                  <a:pt x="422210" y="49613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FC899">
                              <a:alpha val="5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8" name="Freeform: Shape 1298">
                          <a:extLst/>
                        </wps:cNvPr>
                        <wps:cNvSpPr/>
                        <wps:spPr>
                          <a:xfrm>
                            <a:off x="7739084" y="1637122"/>
                            <a:ext cx="814415" cy="943007"/>
                          </a:xfrm>
                          <a:custGeom>
                            <a:avLst/>
                            <a:gdLst>
                              <a:gd name="connsiteX0" fmla="*/ 306477 w 814414"/>
                              <a:gd name="connsiteY0" fmla="*/ 330333 h 943006"/>
                              <a:gd name="connsiteX1" fmla="*/ 32148 w 814414"/>
                              <a:gd name="connsiteY1" fmla="*/ 34572 h 943006"/>
                              <a:gd name="connsiteX2" fmla="*/ 550801 w 814414"/>
                              <a:gd name="connsiteY2" fmla="*/ 518934 h 943006"/>
                              <a:gd name="connsiteX3" fmla="*/ 220749 w 814414"/>
                              <a:gd name="connsiteY3" fmla="*/ 818982 h 943006"/>
                              <a:gd name="connsiteX4" fmla="*/ 306477 w 814414"/>
                              <a:gd name="connsiteY4" fmla="*/ 939001 h 943006"/>
                              <a:gd name="connsiteX5" fmla="*/ 756548 w 814414"/>
                              <a:gd name="connsiteY5" fmla="*/ 390342 h 943006"/>
                              <a:gd name="connsiteX6" fmla="*/ 306477 w 814414"/>
                              <a:gd name="connsiteY6" fmla="*/ 330333 h 94300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814414" h="943006">
                                <a:moveTo>
                                  <a:pt x="306477" y="330333"/>
                                </a:moveTo>
                                <a:cubicBezTo>
                                  <a:pt x="139308" y="261751"/>
                                  <a:pt x="186458" y="4567"/>
                                  <a:pt x="32148" y="34572"/>
                                </a:cubicBezTo>
                                <a:cubicBezTo>
                                  <a:pt x="113589" y="591803"/>
                                  <a:pt x="495079" y="424634"/>
                                  <a:pt x="550801" y="518934"/>
                                </a:cubicBezTo>
                                <a:cubicBezTo>
                                  <a:pt x="597952" y="596089"/>
                                  <a:pt x="323623" y="758972"/>
                                  <a:pt x="220749" y="818982"/>
                                </a:cubicBezTo>
                                <a:cubicBezTo>
                                  <a:pt x="255040" y="848987"/>
                                  <a:pt x="285045" y="887564"/>
                                  <a:pt x="306477" y="939001"/>
                                </a:cubicBezTo>
                                <a:cubicBezTo>
                                  <a:pt x="306477" y="939001"/>
                                  <a:pt x="923718" y="638953"/>
                                  <a:pt x="756548" y="390342"/>
                                </a:cubicBezTo>
                                <a:cubicBezTo>
                                  <a:pt x="670820" y="270323"/>
                                  <a:pt x="567947" y="437493"/>
                                  <a:pt x="306477" y="33033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FC899">
                              <a:alpha val="5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9" name="Freeform: Shape 1299">
                          <a:extLst/>
                        </wps:cNvPr>
                        <wps:cNvSpPr/>
                        <wps:spPr>
                          <a:xfrm>
                            <a:off x="1702030" y="3355810"/>
                            <a:ext cx="2228925" cy="2143197"/>
                          </a:xfrm>
                          <a:custGeom>
                            <a:avLst/>
                            <a:gdLst>
                              <a:gd name="connsiteX0" fmla="*/ 2185729 w 2228924"/>
                              <a:gd name="connsiteY0" fmla="*/ 77591 h 2143196"/>
                              <a:gd name="connsiteX1" fmla="*/ 145405 w 2228924"/>
                              <a:gd name="connsiteY1" fmla="*/ 1972178 h 2143196"/>
                              <a:gd name="connsiteX2" fmla="*/ 2185729 w 2228924"/>
                              <a:gd name="connsiteY2" fmla="*/ 77591 h 214319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228924" h="2143196">
                                <a:moveTo>
                                  <a:pt x="2185729" y="77591"/>
                                </a:moveTo>
                                <a:cubicBezTo>
                                  <a:pt x="1851390" y="-235315"/>
                                  <a:pt x="-506127" y="1140617"/>
                                  <a:pt x="145405" y="1972178"/>
                                </a:cubicBezTo>
                                <a:cubicBezTo>
                                  <a:pt x="728355" y="2726583"/>
                                  <a:pt x="2532927" y="399071"/>
                                  <a:pt x="2185729" y="7759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7B67E">
                              <a:alpha val="5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0" name="Freeform: Shape 1300">
                          <a:extLst/>
                        </wps:cNvPr>
                        <wps:cNvSpPr/>
                        <wps:spPr>
                          <a:xfrm>
                            <a:off x="3172157" y="5259846"/>
                            <a:ext cx="2100333" cy="1843149"/>
                          </a:xfrm>
                          <a:custGeom>
                            <a:avLst/>
                            <a:gdLst>
                              <a:gd name="connsiteX0" fmla="*/ 2048671 w 2100332"/>
                              <a:gd name="connsiteY0" fmla="*/ 111005 h 1843149"/>
                              <a:gd name="connsiteX1" fmla="*/ 214094 w 2100332"/>
                              <a:gd name="connsiteY1" fmla="*/ 1666966 h 1843149"/>
                              <a:gd name="connsiteX2" fmla="*/ 2048671 w 2100332"/>
                              <a:gd name="connsiteY2" fmla="*/ 111005 h 18431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100332" h="1843149">
                                <a:moveTo>
                                  <a:pt x="2048671" y="111005"/>
                                </a:moveTo>
                                <a:cubicBezTo>
                                  <a:pt x="2344432" y="458203"/>
                                  <a:pt x="908490" y="2464235"/>
                                  <a:pt x="214094" y="1666966"/>
                                </a:cubicBezTo>
                                <a:cubicBezTo>
                                  <a:pt x="-634612" y="685382"/>
                                  <a:pt x="1744337" y="-249052"/>
                                  <a:pt x="2048671" y="11100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7B67E">
                              <a:alpha val="3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1" name="Freeform: Shape 1301">
                          <a:extLst/>
                        </wps:cNvPr>
                        <wps:cNvSpPr/>
                        <wps:spPr>
                          <a:xfrm>
                            <a:off x="3632719" y="5021841"/>
                            <a:ext cx="300048" cy="214320"/>
                          </a:xfrm>
                          <a:custGeom>
                            <a:avLst/>
                            <a:gdLst>
                              <a:gd name="connsiteX0" fmla="*/ 32148 w 300047"/>
                              <a:gd name="connsiteY0" fmla="*/ 91827 h 214319"/>
                              <a:gd name="connsiteX1" fmla="*/ 280759 w 300047"/>
                              <a:gd name="connsiteY1" fmla="*/ 57536 h 214319"/>
                              <a:gd name="connsiteX2" fmla="*/ 32148 w 300047"/>
                              <a:gd name="connsiteY2" fmla="*/ 91827 h 2143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300047" h="214319">
                                <a:moveTo>
                                  <a:pt x="32148" y="91827"/>
                                </a:moveTo>
                                <a:cubicBezTo>
                                  <a:pt x="32148" y="91827"/>
                                  <a:pt x="233608" y="-15333"/>
                                  <a:pt x="280759" y="57536"/>
                                </a:cubicBezTo>
                                <a:cubicBezTo>
                                  <a:pt x="383632" y="216132"/>
                                  <a:pt x="122162" y="310433"/>
                                  <a:pt x="32148" y="918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E6D498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2" name="Freeform: Shape 1302">
                          <a:extLst/>
                        </wps:cNvPr>
                        <wps:cNvSpPr/>
                        <wps:spPr>
                          <a:xfrm>
                            <a:off x="3193873" y="4190476"/>
                            <a:ext cx="214320" cy="300048"/>
                          </a:xfrm>
                          <a:custGeom>
                            <a:avLst/>
                            <a:gdLst>
                              <a:gd name="connsiteX0" fmla="*/ 59500 w 214319"/>
                              <a:gd name="connsiteY0" fmla="*/ 305952 h 300047"/>
                              <a:gd name="connsiteX1" fmla="*/ 170946 w 214319"/>
                              <a:gd name="connsiteY1" fmla="*/ 35909 h 300047"/>
                              <a:gd name="connsiteX2" fmla="*/ 59500 w 214319"/>
                              <a:gd name="connsiteY2" fmla="*/ 305952 h 30004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14319" h="300047">
                                <a:moveTo>
                                  <a:pt x="59500" y="305952"/>
                                </a:moveTo>
                                <a:cubicBezTo>
                                  <a:pt x="3777" y="267374"/>
                                  <a:pt x="29495" y="-2669"/>
                                  <a:pt x="170946" y="35909"/>
                                </a:cubicBezTo>
                                <a:cubicBezTo>
                                  <a:pt x="312397" y="74486"/>
                                  <a:pt x="115223" y="344529"/>
                                  <a:pt x="59500" y="3059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EC798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3" name="Freeform: Shape 1303">
                          <a:extLst/>
                        </wps:cNvPr>
                        <wps:cNvSpPr/>
                        <wps:spPr>
                          <a:xfrm>
                            <a:off x="3893385" y="4215406"/>
                            <a:ext cx="300048" cy="257184"/>
                          </a:xfrm>
                          <a:custGeom>
                            <a:avLst/>
                            <a:gdLst>
                              <a:gd name="connsiteX0" fmla="*/ 41525 w 300047"/>
                              <a:gd name="connsiteY0" fmla="*/ 238157 h 257183"/>
                              <a:gd name="connsiteX1" fmla="*/ 281562 w 300047"/>
                              <a:gd name="connsiteY1" fmla="*/ 79561 h 257183"/>
                              <a:gd name="connsiteX2" fmla="*/ 41525 w 300047"/>
                              <a:gd name="connsiteY2" fmla="*/ 238157 h 25718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300047" h="257183">
                                <a:moveTo>
                                  <a:pt x="41525" y="238157"/>
                                </a:moveTo>
                                <a:cubicBezTo>
                                  <a:pt x="-9912" y="178148"/>
                                  <a:pt x="161543" y="-70463"/>
                                  <a:pt x="281562" y="79561"/>
                                </a:cubicBezTo>
                                <a:cubicBezTo>
                                  <a:pt x="341572" y="152430"/>
                                  <a:pt x="92961" y="293880"/>
                                  <a:pt x="41525" y="23815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EC798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4" name="Freeform: Shape 1304">
                          <a:extLst/>
                        </wps:cNvPr>
                        <wps:cNvSpPr/>
                        <wps:spPr>
                          <a:xfrm>
                            <a:off x="4394443" y="4848864"/>
                            <a:ext cx="257184" cy="342912"/>
                          </a:xfrm>
                          <a:custGeom>
                            <a:avLst/>
                            <a:gdLst>
                              <a:gd name="connsiteX0" fmla="*/ 110556 w 257183"/>
                              <a:gd name="connsiteY0" fmla="*/ 33339 h 342911"/>
                              <a:gd name="connsiteX1" fmla="*/ 153420 w 257183"/>
                              <a:gd name="connsiteY1" fmla="*/ 333386 h 342911"/>
                              <a:gd name="connsiteX2" fmla="*/ 110556 w 257183"/>
                              <a:gd name="connsiteY2" fmla="*/ 33339 h 34291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57183" h="342911">
                                <a:moveTo>
                                  <a:pt x="110556" y="33339"/>
                                </a:moveTo>
                                <a:cubicBezTo>
                                  <a:pt x="157707" y="11907"/>
                                  <a:pt x="333449" y="286236"/>
                                  <a:pt x="153420" y="333386"/>
                                </a:cubicBezTo>
                                <a:cubicBezTo>
                                  <a:pt x="-56613" y="376250"/>
                                  <a:pt x="59120" y="54771"/>
                                  <a:pt x="110556" y="3333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EC798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5" name="Freeform: Shape 1305">
                          <a:extLst/>
                        </wps:cNvPr>
                        <wps:cNvSpPr/>
                        <wps:spPr>
                          <a:xfrm>
                            <a:off x="2988166" y="5196298"/>
                            <a:ext cx="214320" cy="342912"/>
                          </a:xfrm>
                          <a:custGeom>
                            <a:avLst/>
                            <a:gdLst>
                              <a:gd name="connsiteX0" fmla="*/ 110897 w 214319"/>
                              <a:gd name="connsiteY0" fmla="*/ 33102 h 342911"/>
                              <a:gd name="connsiteX1" fmla="*/ 89465 w 214319"/>
                              <a:gd name="connsiteY1" fmla="*/ 307431 h 342911"/>
                              <a:gd name="connsiteX2" fmla="*/ 110897 w 214319"/>
                              <a:gd name="connsiteY2" fmla="*/ 33102 h 34291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14319" h="342911">
                                <a:moveTo>
                                  <a:pt x="110897" y="33102"/>
                                </a:moveTo>
                                <a:cubicBezTo>
                                  <a:pt x="33742" y="54534"/>
                                  <a:pt x="-9122" y="273140"/>
                                  <a:pt x="89465" y="307431"/>
                                </a:cubicBezTo>
                                <a:cubicBezTo>
                                  <a:pt x="269493" y="358868"/>
                                  <a:pt x="188052" y="11670"/>
                                  <a:pt x="110897" y="331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E6D498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6" name="Freeform: Shape 1306">
                          <a:extLst/>
                        </wps:cNvPr>
                        <wps:cNvSpPr/>
                        <wps:spPr>
                          <a:xfrm>
                            <a:off x="3718733" y="5856918"/>
                            <a:ext cx="214320" cy="300048"/>
                          </a:xfrm>
                          <a:custGeom>
                            <a:avLst/>
                            <a:gdLst>
                              <a:gd name="connsiteX0" fmla="*/ 87584 w 214319"/>
                              <a:gd name="connsiteY0" fmla="*/ 32587 h 300047"/>
                              <a:gd name="connsiteX1" fmla="*/ 91871 w 214319"/>
                              <a:gd name="connsiteY1" fmla="*/ 268338 h 300047"/>
                              <a:gd name="connsiteX2" fmla="*/ 87584 w 214319"/>
                              <a:gd name="connsiteY2" fmla="*/ 32587 h 30004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14319" h="300047">
                                <a:moveTo>
                                  <a:pt x="87584" y="32587"/>
                                </a:moveTo>
                                <a:cubicBezTo>
                                  <a:pt x="40434" y="45446"/>
                                  <a:pt x="-11003" y="255480"/>
                                  <a:pt x="91871" y="268338"/>
                                </a:cubicBezTo>
                                <a:cubicBezTo>
                                  <a:pt x="276185" y="294057"/>
                                  <a:pt x="139021" y="19728"/>
                                  <a:pt x="87584" y="3258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EC798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7" name="Freeform: Shape 1307">
                          <a:extLst/>
                        </wps:cNvPr>
                        <wps:cNvSpPr/>
                        <wps:spPr>
                          <a:xfrm>
                            <a:off x="2758581" y="6075525"/>
                            <a:ext cx="214320" cy="300048"/>
                          </a:xfrm>
                          <a:custGeom>
                            <a:avLst/>
                            <a:gdLst>
                              <a:gd name="connsiteX0" fmla="*/ 87584 w 214319"/>
                              <a:gd name="connsiteY0" fmla="*/ 32587 h 300047"/>
                              <a:gd name="connsiteX1" fmla="*/ 91871 w 214319"/>
                              <a:gd name="connsiteY1" fmla="*/ 268338 h 300047"/>
                              <a:gd name="connsiteX2" fmla="*/ 87584 w 214319"/>
                              <a:gd name="connsiteY2" fmla="*/ 32587 h 30004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14319" h="300047">
                                <a:moveTo>
                                  <a:pt x="87584" y="32587"/>
                                </a:moveTo>
                                <a:cubicBezTo>
                                  <a:pt x="40434" y="45446"/>
                                  <a:pt x="-11003" y="255479"/>
                                  <a:pt x="91871" y="268338"/>
                                </a:cubicBezTo>
                                <a:cubicBezTo>
                                  <a:pt x="276186" y="294057"/>
                                  <a:pt x="139021" y="19727"/>
                                  <a:pt x="87584" y="3258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EC798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8" name="Freeform: Shape 1308">
                          <a:extLst/>
                        </wps:cNvPr>
                        <wps:cNvSpPr/>
                        <wps:spPr>
                          <a:xfrm>
                            <a:off x="2051039" y="2552547"/>
                            <a:ext cx="4500713" cy="5443720"/>
                          </a:xfrm>
                          <a:custGeom>
                            <a:avLst/>
                            <a:gdLst>
                              <a:gd name="connsiteX0" fmla="*/ 4142800 w 4500713"/>
                              <a:gd name="connsiteY0" fmla="*/ 443642 h 5443720"/>
                              <a:gd name="connsiteX1" fmla="*/ 3319812 w 4500713"/>
                              <a:gd name="connsiteY1" fmla="*/ 32148 h 5443720"/>
                              <a:gd name="connsiteX2" fmla="*/ 3924193 w 4500713"/>
                              <a:gd name="connsiteY2" fmla="*/ 636530 h 5443720"/>
                              <a:gd name="connsiteX3" fmla="*/ 1875297 w 4500713"/>
                              <a:gd name="connsiteY3" fmla="*/ 5060088 h 5443720"/>
                              <a:gd name="connsiteX4" fmla="*/ 32148 w 4500713"/>
                              <a:gd name="connsiteY4" fmla="*/ 4052786 h 5443720"/>
                              <a:gd name="connsiteX5" fmla="*/ 1052310 w 4500713"/>
                              <a:gd name="connsiteY5" fmla="*/ 5351563 h 5443720"/>
                              <a:gd name="connsiteX6" fmla="*/ 3825607 w 4500713"/>
                              <a:gd name="connsiteY6" fmla="*/ 3812747 h 5443720"/>
                              <a:gd name="connsiteX7" fmla="*/ 4142800 w 4500713"/>
                              <a:gd name="connsiteY7" fmla="*/ 443642 h 544372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4500713" h="5443720">
                                <a:moveTo>
                                  <a:pt x="4142800" y="443642"/>
                                </a:moveTo>
                                <a:cubicBezTo>
                                  <a:pt x="3971344" y="229322"/>
                                  <a:pt x="3679869" y="92158"/>
                                  <a:pt x="3319812" y="32148"/>
                                </a:cubicBezTo>
                                <a:cubicBezTo>
                                  <a:pt x="3534132" y="160740"/>
                                  <a:pt x="3744165" y="353628"/>
                                  <a:pt x="3924193" y="636530"/>
                                </a:cubicBezTo>
                                <a:cubicBezTo>
                                  <a:pt x="4640022" y="1759565"/>
                                  <a:pt x="3787029" y="4211382"/>
                                  <a:pt x="1875297" y="5060088"/>
                                </a:cubicBezTo>
                                <a:cubicBezTo>
                                  <a:pt x="752262" y="5557310"/>
                                  <a:pt x="32148" y="4052786"/>
                                  <a:pt x="32148" y="4052786"/>
                                </a:cubicBezTo>
                                <a:cubicBezTo>
                                  <a:pt x="32148" y="4052786"/>
                                  <a:pt x="323623" y="5025797"/>
                                  <a:pt x="1052310" y="5351563"/>
                                </a:cubicBezTo>
                                <a:cubicBezTo>
                                  <a:pt x="1785283" y="5677329"/>
                                  <a:pt x="3071201" y="5047229"/>
                                  <a:pt x="3825607" y="3812747"/>
                                </a:cubicBezTo>
                                <a:cubicBezTo>
                                  <a:pt x="4584298" y="2573980"/>
                                  <a:pt x="4738608" y="1185188"/>
                                  <a:pt x="4142800" y="44364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904D33">
                              <a:alpha val="3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64" name="Graphic 87">
                        <a:extLst>
                          <a:ext uri="{FF2B5EF4-FFF2-40B4-BE49-F238E27FC236}">
                            <a16:creationId xmlns:a16="http://schemas.microsoft.com/office/drawing/2014/main" id="{01608038-DF9B-4AA9-8D38-F6E1B4056984}"/>
                          </a:ext>
                        </a:extLst>
                      </wpg:cNvPr>
                      <wpg:cNvGrpSpPr/>
                      <wpg:grpSpPr>
                        <a:xfrm>
                          <a:off x="4810125" y="1285875"/>
                          <a:ext cx="1979914" cy="1785067"/>
                          <a:chOff x="4512365" y="6122504"/>
                          <a:chExt cx="2992120" cy="2696845"/>
                        </a:xfrm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" name="Freeform: Shape 65"/>
                        <wps:cNvSpPr/>
                        <wps:spPr>
                          <a:xfrm>
                            <a:off x="4789605" y="6202638"/>
                            <a:ext cx="2715072" cy="2622959"/>
                          </a:xfrm>
                          <a:custGeom>
                            <a:avLst/>
                            <a:gdLst>
                              <a:gd name="connsiteX0" fmla="*/ 2652083 w 2715071"/>
                              <a:gd name="connsiteY0" fmla="*/ 1041089 h 2622958"/>
                              <a:gd name="connsiteX1" fmla="*/ 2639154 w 2715071"/>
                              <a:gd name="connsiteY1" fmla="*/ 490637 h 2622958"/>
                              <a:gd name="connsiteX2" fmla="*/ 2001943 w 2715071"/>
                              <a:gd name="connsiteY2" fmla="*/ 111970 h 2622958"/>
                              <a:gd name="connsiteX3" fmla="*/ 47830 w 2715071"/>
                              <a:gd name="connsiteY3" fmla="*/ 948731 h 2622958"/>
                              <a:gd name="connsiteX4" fmla="*/ 727522 w 2715071"/>
                              <a:gd name="connsiteY4" fmla="*/ 2485563 h 2622958"/>
                              <a:gd name="connsiteX5" fmla="*/ 2698258 w 2715071"/>
                              <a:gd name="connsiteY5" fmla="*/ 2149381 h 2622958"/>
                              <a:gd name="connsiteX6" fmla="*/ 2713033 w 2715071"/>
                              <a:gd name="connsiteY6" fmla="*/ 1384660 h 2622958"/>
                              <a:gd name="connsiteX7" fmla="*/ 2314084 w 2715071"/>
                              <a:gd name="connsiteY7" fmla="*/ 1207333 h 2622958"/>
                              <a:gd name="connsiteX8" fmla="*/ 2652083 w 2715071"/>
                              <a:gd name="connsiteY8" fmla="*/ 1041089 h 26229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2715071" h="2622958">
                                <a:moveTo>
                                  <a:pt x="2652083" y="1041089"/>
                                </a:moveTo>
                                <a:cubicBezTo>
                                  <a:pt x="2652083" y="1041089"/>
                                  <a:pt x="2653930" y="769557"/>
                                  <a:pt x="2639154" y="490637"/>
                                </a:cubicBezTo>
                                <a:cubicBezTo>
                                  <a:pt x="2467384" y="329935"/>
                                  <a:pt x="2251286" y="198787"/>
                                  <a:pt x="2001943" y="111970"/>
                                </a:cubicBezTo>
                                <a:cubicBezTo>
                                  <a:pt x="1229902" y="-152173"/>
                                  <a:pt x="232529" y="113818"/>
                                  <a:pt x="47830" y="948731"/>
                                </a:cubicBezTo>
                                <a:cubicBezTo>
                                  <a:pt x="-83306" y="1536126"/>
                                  <a:pt x="169731" y="2210338"/>
                                  <a:pt x="727522" y="2485563"/>
                                </a:cubicBezTo>
                                <a:cubicBezTo>
                                  <a:pt x="1287159" y="2760790"/>
                                  <a:pt x="2221735" y="2550214"/>
                                  <a:pt x="2698258" y="2149381"/>
                                </a:cubicBezTo>
                                <a:cubicBezTo>
                                  <a:pt x="2711187" y="1713453"/>
                                  <a:pt x="2713033" y="1384660"/>
                                  <a:pt x="2713033" y="1384660"/>
                                </a:cubicBezTo>
                                <a:lnTo>
                                  <a:pt x="2314084" y="1207333"/>
                                </a:lnTo>
                                <a:lnTo>
                                  <a:pt x="2652083" y="104108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95000"/>
                              <a:lumOff val="5000"/>
                              <a:alpha val="70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Freeform: Shape 66"/>
                        <wps:cNvSpPr/>
                        <wps:spPr>
                          <a:xfrm>
                            <a:off x="4497781" y="6108797"/>
                            <a:ext cx="2715072" cy="2678373"/>
                          </a:xfrm>
                          <a:custGeom>
                            <a:avLst/>
                            <a:gdLst>
                              <a:gd name="connsiteX0" fmla="*/ 2714880 w 2715071"/>
                              <a:gd name="connsiteY0" fmla="*/ 1230982 h 2678373"/>
                              <a:gd name="connsiteX1" fmla="*/ 2001943 w 2715071"/>
                              <a:gd name="connsiteY1" fmla="*/ 152244 h 2678373"/>
                              <a:gd name="connsiteX2" fmla="*/ 47830 w 2715071"/>
                              <a:gd name="connsiteY2" fmla="*/ 987157 h 2678373"/>
                              <a:gd name="connsiteX3" fmla="*/ 727522 w 2715071"/>
                              <a:gd name="connsiteY3" fmla="*/ 2523990 h 2678373"/>
                              <a:gd name="connsiteX4" fmla="*/ 2441526 w 2715071"/>
                              <a:gd name="connsiteY4" fmla="*/ 2161948 h 2678373"/>
                              <a:gd name="connsiteX5" fmla="*/ 2714880 w 2715071"/>
                              <a:gd name="connsiteY5" fmla="*/ 1230982 h 267837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2715071" h="2678373">
                                <a:moveTo>
                                  <a:pt x="2714880" y="1230982"/>
                                </a:moveTo>
                                <a:cubicBezTo>
                                  <a:pt x="2676094" y="741486"/>
                                  <a:pt x="2443373" y="366514"/>
                                  <a:pt x="2001943" y="152244"/>
                                </a:cubicBezTo>
                                <a:cubicBezTo>
                                  <a:pt x="1268689" y="-206104"/>
                                  <a:pt x="234376" y="152244"/>
                                  <a:pt x="47830" y="987157"/>
                                </a:cubicBezTo>
                                <a:cubicBezTo>
                                  <a:pt x="-83306" y="1574552"/>
                                  <a:pt x="169731" y="2248764"/>
                                  <a:pt x="727522" y="2523990"/>
                                </a:cubicBezTo>
                                <a:cubicBezTo>
                                  <a:pt x="1285312" y="2797369"/>
                                  <a:pt x="2055506" y="2669915"/>
                                  <a:pt x="2441526" y="2161948"/>
                                </a:cubicBezTo>
                                <a:cubicBezTo>
                                  <a:pt x="2650236" y="1886722"/>
                                  <a:pt x="2740738" y="1557928"/>
                                  <a:pt x="2714880" y="123098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7DCE1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Freeform: Shape 67"/>
                        <wps:cNvSpPr/>
                        <wps:spPr>
                          <a:xfrm>
                            <a:off x="4827276" y="6350628"/>
                            <a:ext cx="2401084" cy="2419772"/>
                          </a:xfrm>
                          <a:custGeom>
                            <a:avLst/>
                            <a:gdLst>
                              <a:gd name="connsiteX0" fmla="*/ 2112030 w 2401083"/>
                              <a:gd name="connsiteY0" fmla="*/ 1920117 h 2419771"/>
                              <a:gd name="connsiteX1" fmla="*/ 2385385 w 2401083"/>
                              <a:gd name="connsiteY1" fmla="*/ 989151 h 2419771"/>
                              <a:gd name="connsiteX2" fmla="*/ 2352139 w 2401083"/>
                              <a:gd name="connsiteY2" fmla="*/ 760104 h 2419771"/>
                              <a:gd name="connsiteX3" fmla="*/ 2091714 w 2401083"/>
                              <a:gd name="connsiteY3" fmla="*/ 370354 h 2419771"/>
                              <a:gd name="connsiteX4" fmla="*/ 1231017 w 2401083"/>
                              <a:gd name="connsiteY4" fmla="*/ 13854 h 2419771"/>
                              <a:gd name="connsiteX5" fmla="*/ 370321 w 2401083"/>
                              <a:gd name="connsiteY5" fmla="*/ 370354 h 2419771"/>
                              <a:gd name="connsiteX6" fmla="*/ 13852 w 2401083"/>
                              <a:gd name="connsiteY6" fmla="*/ 1231128 h 2419771"/>
                              <a:gd name="connsiteX7" fmla="*/ 370321 w 2401083"/>
                              <a:gd name="connsiteY7" fmla="*/ 2091902 h 2419771"/>
                              <a:gd name="connsiteX8" fmla="*/ 981674 w 2401083"/>
                              <a:gd name="connsiteY8" fmla="*/ 2422543 h 2419771"/>
                              <a:gd name="connsiteX9" fmla="*/ 2112030 w 2401083"/>
                              <a:gd name="connsiteY9" fmla="*/ 1920117 h 241977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2401083" h="2419771">
                                <a:moveTo>
                                  <a:pt x="2112030" y="1920117"/>
                                </a:moveTo>
                                <a:cubicBezTo>
                                  <a:pt x="2320740" y="1644891"/>
                                  <a:pt x="2411243" y="1316097"/>
                                  <a:pt x="2385385" y="989151"/>
                                </a:cubicBezTo>
                                <a:cubicBezTo>
                                  <a:pt x="2379844" y="909723"/>
                                  <a:pt x="2366915" y="833990"/>
                                  <a:pt x="2352139" y="760104"/>
                                </a:cubicBezTo>
                                <a:cubicBezTo>
                                  <a:pt x="2291188" y="616026"/>
                                  <a:pt x="2202533" y="483031"/>
                                  <a:pt x="2091714" y="370354"/>
                                </a:cubicBezTo>
                                <a:cubicBezTo>
                                  <a:pt x="1864534" y="143154"/>
                                  <a:pt x="1552393" y="13854"/>
                                  <a:pt x="1231017" y="13854"/>
                                </a:cubicBezTo>
                                <a:cubicBezTo>
                                  <a:pt x="909642" y="13854"/>
                                  <a:pt x="597501" y="143154"/>
                                  <a:pt x="370321" y="370354"/>
                                </a:cubicBezTo>
                                <a:cubicBezTo>
                                  <a:pt x="143142" y="597554"/>
                                  <a:pt x="13852" y="909723"/>
                                  <a:pt x="13852" y="1231128"/>
                                </a:cubicBezTo>
                                <a:cubicBezTo>
                                  <a:pt x="13852" y="1552533"/>
                                  <a:pt x="143142" y="1864702"/>
                                  <a:pt x="370321" y="2091902"/>
                                </a:cubicBezTo>
                                <a:cubicBezTo>
                                  <a:pt x="538397" y="2259993"/>
                                  <a:pt x="752648" y="2374517"/>
                                  <a:pt x="981674" y="2422543"/>
                                </a:cubicBezTo>
                                <a:cubicBezTo>
                                  <a:pt x="1412022" y="2433626"/>
                                  <a:pt x="1849758" y="2263687"/>
                                  <a:pt x="2112030" y="192011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BAD8E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Freeform: Shape 68"/>
                        <wps:cNvSpPr/>
                        <wps:spPr>
                          <a:xfrm>
                            <a:off x="4646272" y="6256423"/>
                            <a:ext cx="2382614" cy="2382829"/>
                          </a:xfrm>
                          <a:custGeom>
                            <a:avLst/>
                            <a:gdLst>
                              <a:gd name="connsiteX0" fmla="*/ 2038151 w 2382614"/>
                              <a:gd name="connsiteY0" fmla="*/ 361119 h 2382828"/>
                              <a:gd name="connsiteX1" fmla="*/ 1199618 w 2382614"/>
                              <a:gd name="connsiteY1" fmla="*/ 13854 h 2382828"/>
                              <a:gd name="connsiteX2" fmla="*/ 361086 w 2382614"/>
                              <a:gd name="connsiteY2" fmla="*/ 361119 h 2382828"/>
                              <a:gd name="connsiteX3" fmla="*/ 13852 w 2382614"/>
                              <a:gd name="connsiteY3" fmla="*/ 1199727 h 2382828"/>
                              <a:gd name="connsiteX4" fmla="*/ 361086 w 2382614"/>
                              <a:gd name="connsiteY4" fmla="*/ 2038335 h 2382828"/>
                              <a:gd name="connsiteX5" fmla="*/ 1199618 w 2382614"/>
                              <a:gd name="connsiteY5" fmla="*/ 2385600 h 2382828"/>
                              <a:gd name="connsiteX6" fmla="*/ 2038151 w 2382614"/>
                              <a:gd name="connsiteY6" fmla="*/ 2038335 h 2382828"/>
                              <a:gd name="connsiteX7" fmla="*/ 2385385 w 2382614"/>
                              <a:gd name="connsiteY7" fmla="*/ 1199727 h 2382828"/>
                              <a:gd name="connsiteX8" fmla="*/ 2038151 w 2382614"/>
                              <a:gd name="connsiteY8" fmla="*/ 361119 h 238282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2382614" h="2382828">
                                <a:moveTo>
                                  <a:pt x="2038151" y="361119"/>
                                </a:moveTo>
                                <a:cubicBezTo>
                                  <a:pt x="1816512" y="139460"/>
                                  <a:pt x="1513606" y="13854"/>
                                  <a:pt x="1199618" y="13854"/>
                                </a:cubicBezTo>
                                <a:cubicBezTo>
                                  <a:pt x="887478" y="13854"/>
                                  <a:pt x="582725" y="139460"/>
                                  <a:pt x="361086" y="361119"/>
                                </a:cubicBezTo>
                                <a:cubicBezTo>
                                  <a:pt x="139448" y="582777"/>
                                  <a:pt x="13852" y="887558"/>
                                  <a:pt x="13852" y="1199727"/>
                                </a:cubicBezTo>
                                <a:cubicBezTo>
                                  <a:pt x="13852" y="1511896"/>
                                  <a:pt x="139448" y="1816676"/>
                                  <a:pt x="361086" y="2038335"/>
                                </a:cubicBezTo>
                                <a:cubicBezTo>
                                  <a:pt x="582725" y="2259993"/>
                                  <a:pt x="885631" y="2385600"/>
                                  <a:pt x="1199618" y="2385600"/>
                                </a:cubicBezTo>
                                <a:cubicBezTo>
                                  <a:pt x="1513606" y="2385600"/>
                                  <a:pt x="1816512" y="2259993"/>
                                  <a:pt x="2038151" y="2038335"/>
                                </a:cubicBezTo>
                                <a:cubicBezTo>
                                  <a:pt x="2259790" y="1816676"/>
                                  <a:pt x="2385385" y="1513743"/>
                                  <a:pt x="2385385" y="1199727"/>
                                </a:cubicBezTo>
                                <a:cubicBezTo>
                                  <a:pt x="2385385" y="885710"/>
                                  <a:pt x="2257943" y="582777"/>
                                  <a:pt x="2038151" y="36111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7CD55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Freeform: Shape 69"/>
                        <wps:cNvSpPr/>
                        <wps:spPr>
                          <a:xfrm>
                            <a:off x="5098784" y="6459610"/>
                            <a:ext cx="1939337" cy="2179642"/>
                          </a:xfrm>
                          <a:custGeom>
                            <a:avLst/>
                            <a:gdLst>
                              <a:gd name="connsiteX0" fmla="*/ 1585639 w 1939337"/>
                              <a:gd name="connsiteY0" fmla="*/ 157932 h 2179641"/>
                              <a:gd name="connsiteX1" fmla="*/ 1410175 w 1939337"/>
                              <a:gd name="connsiteY1" fmla="*/ 13854 h 2179641"/>
                              <a:gd name="connsiteX2" fmla="*/ 1515453 w 1939337"/>
                              <a:gd name="connsiteY2" fmla="*/ 108059 h 2179641"/>
                              <a:gd name="connsiteX3" fmla="*/ 1862687 w 1939337"/>
                              <a:gd name="connsiteY3" fmla="*/ 946667 h 2179641"/>
                              <a:gd name="connsiteX4" fmla="*/ 1515453 w 1939337"/>
                              <a:gd name="connsiteY4" fmla="*/ 1785275 h 2179641"/>
                              <a:gd name="connsiteX5" fmla="*/ 676921 w 1939337"/>
                              <a:gd name="connsiteY5" fmla="*/ 2132539 h 2179641"/>
                              <a:gd name="connsiteX6" fmla="*/ 13852 w 1939337"/>
                              <a:gd name="connsiteY6" fmla="*/ 1929352 h 2179641"/>
                              <a:gd name="connsiteX7" fmla="*/ 745260 w 1939337"/>
                              <a:gd name="connsiteY7" fmla="*/ 2182413 h 2179641"/>
                              <a:gd name="connsiteX8" fmla="*/ 1583792 w 1939337"/>
                              <a:gd name="connsiteY8" fmla="*/ 1835148 h 2179641"/>
                              <a:gd name="connsiteX9" fmla="*/ 1931026 w 1939337"/>
                              <a:gd name="connsiteY9" fmla="*/ 996540 h 2179641"/>
                              <a:gd name="connsiteX10" fmla="*/ 1585639 w 1939337"/>
                              <a:gd name="connsiteY10" fmla="*/ 157932 h 217964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939337" h="2179641">
                                <a:moveTo>
                                  <a:pt x="1585639" y="157932"/>
                                </a:moveTo>
                                <a:cubicBezTo>
                                  <a:pt x="1532076" y="104364"/>
                                  <a:pt x="1472973" y="56338"/>
                                  <a:pt x="1410175" y="13854"/>
                                </a:cubicBezTo>
                                <a:cubicBezTo>
                                  <a:pt x="1447115" y="43408"/>
                                  <a:pt x="1482208" y="74810"/>
                                  <a:pt x="1515453" y="108059"/>
                                </a:cubicBezTo>
                                <a:cubicBezTo>
                                  <a:pt x="1737092" y="329717"/>
                                  <a:pt x="1862687" y="632650"/>
                                  <a:pt x="1862687" y="946667"/>
                                </a:cubicBezTo>
                                <a:cubicBezTo>
                                  <a:pt x="1862687" y="1260683"/>
                                  <a:pt x="1737092" y="1563616"/>
                                  <a:pt x="1515453" y="1785275"/>
                                </a:cubicBezTo>
                                <a:cubicBezTo>
                                  <a:pt x="1293815" y="2006933"/>
                                  <a:pt x="990909" y="2132539"/>
                                  <a:pt x="676921" y="2132539"/>
                                </a:cubicBezTo>
                                <a:cubicBezTo>
                                  <a:pt x="440507" y="2132539"/>
                                  <a:pt x="207786" y="2060501"/>
                                  <a:pt x="13852" y="1929352"/>
                                </a:cubicBezTo>
                                <a:cubicBezTo>
                                  <a:pt x="220715" y="2091902"/>
                                  <a:pt x="481140" y="2182413"/>
                                  <a:pt x="745260" y="2182413"/>
                                </a:cubicBezTo>
                                <a:cubicBezTo>
                                  <a:pt x="1059247" y="2182413"/>
                                  <a:pt x="1362153" y="2056806"/>
                                  <a:pt x="1583792" y="1835148"/>
                                </a:cubicBezTo>
                                <a:cubicBezTo>
                                  <a:pt x="1805430" y="1613489"/>
                                  <a:pt x="1931026" y="1310556"/>
                                  <a:pt x="1931026" y="996540"/>
                                </a:cubicBezTo>
                                <a:cubicBezTo>
                                  <a:pt x="1931026" y="682523"/>
                                  <a:pt x="1805430" y="379590"/>
                                  <a:pt x="1585639" y="15793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AD5B1B">
                              <a:alpha val="5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Freeform: Shape 70"/>
                        <wps:cNvSpPr/>
                        <wps:spPr>
                          <a:xfrm>
                            <a:off x="4847593" y="6457762"/>
                            <a:ext cx="1994747" cy="1994926"/>
                          </a:xfrm>
                          <a:custGeom>
                            <a:avLst/>
                            <a:gdLst>
                              <a:gd name="connsiteX0" fmla="*/ 1694611 w 1994746"/>
                              <a:gd name="connsiteY0" fmla="*/ 302010 h 1994926"/>
                              <a:gd name="connsiteX1" fmla="*/ 998297 w 1994746"/>
                              <a:gd name="connsiteY1" fmla="*/ 13854 h 1994926"/>
                              <a:gd name="connsiteX2" fmla="*/ 301983 w 1994746"/>
                              <a:gd name="connsiteY2" fmla="*/ 302010 h 1994926"/>
                              <a:gd name="connsiteX3" fmla="*/ 13852 w 1994746"/>
                              <a:gd name="connsiteY3" fmla="*/ 998387 h 1994926"/>
                              <a:gd name="connsiteX4" fmla="*/ 301983 w 1994746"/>
                              <a:gd name="connsiteY4" fmla="*/ 1694764 h 1994926"/>
                              <a:gd name="connsiteX5" fmla="*/ 998297 w 1994746"/>
                              <a:gd name="connsiteY5" fmla="*/ 1982920 h 1994926"/>
                              <a:gd name="connsiteX6" fmla="*/ 1694611 w 1994746"/>
                              <a:gd name="connsiteY6" fmla="*/ 1694764 h 1994926"/>
                              <a:gd name="connsiteX7" fmla="*/ 1982741 w 1994746"/>
                              <a:gd name="connsiteY7" fmla="*/ 998387 h 1994926"/>
                              <a:gd name="connsiteX8" fmla="*/ 1694611 w 1994746"/>
                              <a:gd name="connsiteY8" fmla="*/ 302010 h 199492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994746" h="1994926">
                                <a:moveTo>
                                  <a:pt x="1694611" y="302010"/>
                                </a:moveTo>
                                <a:cubicBezTo>
                                  <a:pt x="1509913" y="117294"/>
                                  <a:pt x="1258722" y="13854"/>
                                  <a:pt x="998297" y="13854"/>
                                </a:cubicBezTo>
                                <a:cubicBezTo>
                                  <a:pt x="737872" y="13854"/>
                                  <a:pt x="484834" y="119141"/>
                                  <a:pt x="301983" y="302010"/>
                                </a:cubicBezTo>
                                <a:cubicBezTo>
                                  <a:pt x="117284" y="486725"/>
                                  <a:pt x="13852" y="737938"/>
                                  <a:pt x="13852" y="998387"/>
                                </a:cubicBezTo>
                                <a:cubicBezTo>
                                  <a:pt x="13852" y="1258836"/>
                                  <a:pt x="119131" y="1511896"/>
                                  <a:pt x="301983" y="1694764"/>
                                </a:cubicBezTo>
                                <a:cubicBezTo>
                                  <a:pt x="486681" y="1879479"/>
                                  <a:pt x="737872" y="1982920"/>
                                  <a:pt x="998297" y="1982920"/>
                                </a:cubicBezTo>
                                <a:cubicBezTo>
                                  <a:pt x="1258722" y="1982920"/>
                                  <a:pt x="1511759" y="1877632"/>
                                  <a:pt x="1694611" y="1694764"/>
                                </a:cubicBezTo>
                                <a:cubicBezTo>
                                  <a:pt x="1879310" y="1510049"/>
                                  <a:pt x="1982741" y="1258836"/>
                                  <a:pt x="1982741" y="998387"/>
                                </a:cubicBezTo>
                                <a:cubicBezTo>
                                  <a:pt x="1984588" y="737938"/>
                                  <a:pt x="1879310" y="484878"/>
                                  <a:pt x="1694611" y="30201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A34123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Freeform: Shape 71"/>
                        <wps:cNvSpPr/>
                        <wps:spPr>
                          <a:xfrm>
                            <a:off x="4847593" y="6457762"/>
                            <a:ext cx="1994747" cy="1994926"/>
                          </a:xfrm>
                          <a:custGeom>
                            <a:avLst/>
                            <a:gdLst>
                              <a:gd name="connsiteX0" fmla="*/ 1694611 w 1994746"/>
                              <a:gd name="connsiteY0" fmla="*/ 302010 h 1994926"/>
                              <a:gd name="connsiteX1" fmla="*/ 998297 w 1994746"/>
                              <a:gd name="connsiteY1" fmla="*/ 13854 h 1994926"/>
                              <a:gd name="connsiteX2" fmla="*/ 301983 w 1994746"/>
                              <a:gd name="connsiteY2" fmla="*/ 302010 h 1994926"/>
                              <a:gd name="connsiteX3" fmla="*/ 13852 w 1994746"/>
                              <a:gd name="connsiteY3" fmla="*/ 998387 h 1994926"/>
                              <a:gd name="connsiteX4" fmla="*/ 301983 w 1994746"/>
                              <a:gd name="connsiteY4" fmla="*/ 1694764 h 1994926"/>
                              <a:gd name="connsiteX5" fmla="*/ 998297 w 1994746"/>
                              <a:gd name="connsiteY5" fmla="*/ 1982920 h 1994926"/>
                              <a:gd name="connsiteX6" fmla="*/ 1694611 w 1994746"/>
                              <a:gd name="connsiteY6" fmla="*/ 1694764 h 1994926"/>
                              <a:gd name="connsiteX7" fmla="*/ 1982741 w 1994746"/>
                              <a:gd name="connsiteY7" fmla="*/ 998387 h 1994926"/>
                              <a:gd name="connsiteX8" fmla="*/ 1694611 w 1994746"/>
                              <a:gd name="connsiteY8" fmla="*/ 302010 h 199492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994746" h="1994926">
                                <a:moveTo>
                                  <a:pt x="1694611" y="302010"/>
                                </a:moveTo>
                                <a:cubicBezTo>
                                  <a:pt x="1509913" y="117294"/>
                                  <a:pt x="1258722" y="13854"/>
                                  <a:pt x="998297" y="13854"/>
                                </a:cubicBezTo>
                                <a:cubicBezTo>
                                  <a:pt x="737872" y="13854"/>
                                  <a:pt x="484834" y="119141"/>
                                  <a:pt x="301983" y="302010"/>
                                </a:cubicBezTo>
                                <a:cubicBezTo>
                                  <a:pt x="117284" y="486725"/>
                                  <a:pt x="13852" y="737938"/>
                                  <a:pt x="13852" y="998387"/>
                                </a:cubicBezTo>
                                <a:cubicBezTo>
                                  <a:pt x="13852" y="1258836"/>
                                  <a:pt x="119131" y="1511896"/>
                                  <a:pt x="301983" y="1694764"/>
                                </a:cubicBezTo>
                                <a:cubicBezTo>
                                  <a:pt x="486681" y="1879479"/>
                                  <a:pt x="737872" y="1982920"/>
                                  <a:pt x="998297" y="1982920"/>
                                </a:cubicBezTo>
                                <a:cubicBezTo>
                                  <a:pt x="1258722" y="1982920"/>
                                  <a:pt x="1511759" y="1877632"/>
                                  <a:pt x="1694611" y="1694764"/>
                                </a:cubicBezTo>
                                <a:cubicBezTo>
                                  <a:pt x="1879310" y="1510049"/>
                                  <a:pt x="1982741" y="1258836"/>
                                  <a:pt x="1982741" y="998387"/>
                                </a:cubicBezTo>
                                <a:cubicBezTo>
                                  <a:pt x="1984588" y="737938"/>
                                  <a:pt x="1879310" y="484878"/>
                                  <a:pt x="1694611" y="30201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A34123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Freeform: Shape 72"/>
                        <wps:cNvSpPr/>
                        <wps:spPr>
                          <a:xfrm>
                            <a:off x="4847593" y="6457762"/>
                            <a:ext cx="1994747" cy="1994926"/>
                          </a:xfrm>
                          <a:custGeom>
                            <a:avLst/>
                            <a:gdLst>
                              <a:gd name="connsiteX0" fmla="*/ 1694611 w 1994746"/>
                              <a:gd name="connsiteY0" fmla="*/ 302010 h 1994926"/>
                              <a:gd name="connsiteX1" fmla="*/ 998297 w 1994746"/>
                              <a:gd name="connsiteY1" fmla="*/ 13854 h 1994926"/>
                              <a:gd name="connsiteX2" fmla="*/ 301983 w 1994746"/>
                              <a:gd name="connsiteY2" fmla="*/ 302010 h 1994926"/>
                              <a:gd name="connsiteX3" fmla="*/ 13852 w 1994746"/>
                              <a:gd name="connsiteY3" fmla="*/ 998387 h 1994926"/>
                              <a:gd name="connsiteX4" fmla="*/ 301983 w 1994746"/>
                              <a:gd name="connsiteY4" fmla="*/ 1694764 h 1994926"/>
                              <a:gd name="connsiteX5" fmla="*/ 998297 w 1994746"/>
                              <a:gd name="connsiteY5" fmla="*/ 1982920 h 1994926"/>
                              <a:gd name="connsiteX6" fmla="*/ 1694611 w 1994746"/>
                              <a:gd name="connsiteY6" fmla="*/ 1694764 h 1994926"/>
                              <a:gd name="connsiteX7" fmla="*/ 1982741 w 1994746"/>
                              <a:gd name="connsiteY7" fmla="*/ 998387 h 1994926"/>
                              <a:gd name="connsiteX8" fmla="*/ 1694611 w 1994746"/>
                              <a:gd name="connsiteY8" fmla="*/ 302010 h 199492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994746" h="1994926">
                                <a:moveTo>
                                  <a:pt x="1694611" y="302010"/>
                                </a:moveTo>
                                <a:cubicBezTo>
                                  <a:pt x="1509913" y="117294"/>
                                  <a:pt x="1258722" y="13854"/>
                                  <a:pt x="998297" y="13854"/>
                                </a:cubicBezTo>
                                <a:cubicBezTo>
                                  <a:pt x="737872" y="13854"/>
                                  <a:pt x="484834" y="119141"/>
                                  <a:pt x="301983" y="302010"/>
                                </a:cubicBezTo>
                                <a:cubicBezTo>
                                  <a:pt x="117284" y="486725"/>
                                  <a:pt x="13852" y="737938"/>
                                  <a:pt x="13852" y="998387"/>
                                </a:cubicBezTo>
                                <a:cubicBezTo>
                                  <a:pt x="13852" y="1258836"/>
                                  <a:pt x="119131" y="1511896"/>
                                  <a:pt x="301983" y="1694764"/>
                                </a:cubicBezTo>
                                <a:cubicBezTo>
                                  <a:pt x="486681" y="1879479"/>
                                  <a:pt x="737872" y="1982920"/>
                                  <a:pt x="998297" y="1982920"/>
                                </a:cubicBezTo>
                                <a:cubicBezTo>
                                  <a:pt x="1258722" y="1982920"/>
                                  <a:pt x="1511759" y="1877632"/>
                                  <a:pt x="1694611" y="1694764"/>
                                </a:cubicBezTo>
                                <a:cubicBezTo>
                                  <a:pt x="1879310" y="1510049"/>
                                  <a:pt x="1982741" y="1258836"/>
                                  <a:pt x="1982741" y="998387"/>
                                </a:cubicBezTo>
                                <a:cubicBezTo>
                                  <a:pt x="1984588" y="737938"/>
                                  <a:pt x="1879310" y="484878"/>
                                  <a:pt x="1694611" y="30201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A34123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Freeform: Shape 73"/>
                        <wps:cNvSpPr/>
                        <wps:spPr>
                          <a:xfrm>
                            <a:off x="4847593" y="6457762"/>
                            <a:ext cx="1994747" cy="1994926"/>
                          </a:xfrm>
                          <a:custGeom>
                            <a:avLst/>
                            <a:gdLst>
                              <a:gd name="connsiteX0" fmla="*/ 1694611 w 1994746"/>
                              <a:gd name="connsiteY0" fmla="*/ 302010 h 1994926"/>
                              <a:gd name="connsiteX1" fmla="*/ 998297 w 1994746"/>
                              <a:gd name="connsiteY1" fmla="*/ 13854 h 1994926"/>
                              <a:gd name="connsiteX2" fmla="*/ 301983 w 1994746"/>
                              <a:gd name="connsiteY2" fmla="*/ 302010 h 1994926"/>
                              <a:gd name="connsiteX3" fmla="*/ 13852 w 1994746"/>
                              <a:gd name="connsiteY3" fmla="*/ 998387 h 1994926"/>
                              <a:gd name="connsiteX4" fmla="*/ 301983 w 1994746"/>
                              <a:gd name="connsiteY4" fmla="*/ 1694764 h 1994926"/>
                              <a:gd name="connsiteX5" fmla="*/ 998297 w 1994746"/>
                              <a:gd name="connsiteY5" fmla="*/ 1982920 h 1994926"/>
                              <a:gd name="connsiteX6" fmla="*/ 1694611 w 1994746"/>
                              <a:gd name="connsiteY6" fmla="*/ 1694764 h 1994926"/>
                              <a:gd name="connsiteX7" fmla="*/ 1982741 w 1994746"/>
                              <a:gd name="connsiteY7" fmla="*/ 998387 h 1994926"/>
                              <a:gd name="connsiteX8" fmla="*/ 1694611 w 1994746"/>
                              <a:gd name="connsiteY8" fmla="*/ 302010 h 199492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994746" h="1994926">
                                <a:moveTo>
                                  <a:pt x="1694611" y="302010"/>
                                </a:moveTo>
                                <a:cubicBezTo>
                                  <a:pt x="1509913" y="117294"/>
                                  <a:pt x="1258722" y="13854"/>
                                  <a:pt x="998297" y="13854"/>
                                </a:cubicBezTo>
                                <a:cubicBezTo>
                                  <a:pt x="737872" y="13854"/>
                                  <a:pt x="484834" y="119141"/>
                                  <a:pt x="301983" y="302010"/>
                                </a:cubicBezTo>
                                <a:cubicBezTo>
                                  <a:pt x="117284" y="486725"/>
                                  <a:pt x="13852" y="737938"/>
                                  <a:pt x="13852" y="998387"/>
                                </a:cubicBezTo>
                                <a:cubicBezTo>
                                  <a:pt x="13852" y="1258836"/>
                                  <a:pt x="119131" y="1511896"/>
                                  <a:pt x="301983" y="1694764"/>
                                </a:cubicBezTo>
                                <a:cubicBezTo>
                                  <a:pt x="486681" y="1879479"/>
                                  <a:pt x="737872" y="1982920"/>
                                  <a:pt x="998297" y="1982920"/>
                                </a:cubicBezTo>
                                <a:cubicBezTo>
                                  <a:pt x="1258722" y="1982920"/>
                                  <a:pt x="1511759" y="1877632"/>
                                  <a:pt x="1694611" y="1694764"/>
                                </a:cubicBezTo>
                                <a:cubicBezTo>
                                  <a:pt x="1879310" y="1510049"/>
                                  <a:pt x="1982741" y="1258836"/>
                                  <a:pt x="1982741" y="998387"/>
                                </a:cubicBezTo>
                                <a:cubicBezTo>
                                  <a:pt x="1984588" y="737938"/>
                                  <a:pt x="1879310" y="484878"/>
                                  <a:pt x="1694611" y="30201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A34123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Freeform: Shape 74"/>
                        <wps:cNvSpPr/>
                        <wps:spPr>
                          <a:xfrm>
                            <a:off x="4847593" y="6457762"/>
                            <a:ext cx="1994747" cy="1994926"/>
                          </a:xfrm>
                          <a:custGeom>
                            <a:avLst/>
                            <a:gdLst>
                              <a:gd name="connsiteX0" fmla="*/ 1694611 w 1994746"/>
                              <a:gd name="connsiteY0" fmla="*/ 302010 h 1994926"/>
                              <a:gd name="connsiteX1" fmla="*/ 998297 w 1994746"/>
                              <a:gd name="connsiteY1" fmla="*/ 13854 h 1994926"/>
                              <a:gd name="connsiteX2" fmla="*/ 301983 w 1994746"/>
                              <a:gd name="connsiteY2" fmla="*/ 302010 h 1994926"/>
                              <a:gd name="connsiteX3" fmla="*/ 13852 w 1994746"/>
                              <a:gd name="connsiteY3" fmla="*/ 998387 h 1994926"/>
                              <a:gd name="connsiteX4" fmla="*/ 301983 w 1994746"/>
                              <a:gd name="connsiteY4" fmla="*/ 1694764 h 1994926"/>
                              <a:gd name="connsiteX5" fmla="*/ 998297 w 1994746"/>
                              <a:gd name="connsiteY5" fmla="*/ 1982920 h 1994926"/>
                              <a:gd name="connsiteX6" fmla="*/ 1694611 w 1994746"/>
                              <a:gd name="connsiteY6" fmla="*/ 1694764 h 1994926"/>
                              <a:gd name="connsiteX7" fmla="*/ 1982741 w 1994746"/>
                              <a:gd name="connsiteY7" fmla="*/ 998387 h 1994926"/>
                              <a:gd name="connsiteX8" fmla="*/ 1694611 w 1994746"/>
                              <a:gd name="connsiteY8" fmla="*/ 302010 h 1994926"/>
                              <a:gd name="connsiteX9" fmla="*/ 348157 w 1994746"/>
                              <a:gd name="connsiteY9" fmla="*/ 867239 h 1994926"/>
                              <a:gd name="connsiteX10" fmla="*/ 213327 w 1994746"/>
                              <a:gd name="connsiteY10" fmla="*/ 717619 h 1994926"/>
                              <a:gd name="connsiteX11" fmla="*/ 316758 w 1994746"/>
                              <a:gd name="connsiteY11" fmla="*/ 518127 h 1994926"/>
                              <a:gd name="connsiteX12" fmla="*/ 1055554 w 1994746"/>
                              <a:gd name="connsiteY12" fmla="*/ 235512 h 1994926"/>
                              <a:gd name="connsiteX13" fmla="*/ 348157 w 1994746"/>
                              <a:gd name="connsiteY13" fmla="*/ 867239 h 1994926"/>
                              <a:gd name="connsiteX14" fmla="*/ 377709 w 1994746"/>
                              <a:gd name="connsiteY14" fmla="*/ 1092592 h 1994926"/>
                              <a:gd name="connsiteX15" fmla="*/ 1306744 w 1994746"/>
                              <a:gd name="connsiteY15" fmla="*/ 431311 h 1994926"/>
                              <a:gd name="connsiteX16" fmla="*/ 1615191 w 1994746"/>
                              <a:gd name="connsiteY16" fmla="*/ 435005 h 1994926"/>
                              <a:gd name="connsiteX17" fmla="*/ 1506218 w 1994746"/>
                              <a:gd name="connsiteY17" fmla="*/ 588319 h 1994926"/>
                              <a:gd name="connsiteX18" fmla="*/ 1231017 w 1994746"/>
                              <a:gd name="connsiteY18" fmla="*/ 791506 h 1994926"/>
                              <a:gd name="connsiteX19" fmla="*/ 955816 w 1994746"/>
                              <a:gd name="connsiteY19" fmla="*/ 998387 h 1994926"/>
                              <a:gd name="connsiteX20" fmla="*/ 675074 w 1994746"/>
                              <a:gd name="connsiteY20" fmla="*/ 1196032 h 1994926"/>
                              <a:gd name="connsiteX21" fmla="*/ 361086 w 1994746"/>
                              <a:gd name="connsiteY21" fmla="*/ 1419538 h 1994926"/>
                              <a:gd name="connsiteX22" fmla="*/ 377709 w 1994746"/>
                              <a:gd name="connsiteY22" fmla="*/ 1092592 h 1994926"/>
                              <a:gd name="connsiteX23" fmla="*/ 1550546 w 1994746"/>
                              <a:gd name="connsiteY23" fmla="*/ 1221893 h 1994926"/>
                              <a:gd name="connsiteX24" fmla="*/ 1266110 w 1994746"/>
                              <a:gd name="connsiteY24" fmla="*/ 1428774 h 1994926"/>
                              <a:gd name="connsiteX25" fmla="*/ 981674 w 1994746"/>
                              <a:gd name="connsiteY25" fmla="*/ 1617183 h 1994926"/>
                              <a:gd name="connsiteX26" fmla="*/ 754494 w 1994746"/>
                              <a:gd name="connsiteY26" fmla="*/ 1764956 h 1994926"/>
                              <a:gd name="connsiteX27" fmla="*/ 671380 w 1994746"/>
                              <a:gd name="connsiteY27" fmla="*/ 1510049 h 1994926"/>
                              <a:gd name="connsiteX28" fmla="*/ 1650284 w 1994746"/>
                              <a:gd name="connsiteY28" fmla="*/ 789658 h 1994926"/>
                              <a:gd name="connsiteX29" fmla="*/ 1870075 w 1994746"/>
                              <a:gd name="connsiteY29" fmla="*/ 959597 h 1994926"/>
                              <a:gd name="connsiteX30" fmla="*/ 1550546 w 1994746"/>
                              <a:gd name="connsiteY30" fmla="*/ 1221893 h 199492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</a:cxnLst>
                            <a:rect l="l" t="t" r="r" b="b"/>
                            <a:pathLst>
                              <a:path w="1994746" h="1994926">
                                <a:moveTo>
                                  <a:pt x="1694611" y="302010"/>
                                </a:moveTo>
                                <a:cubicBezTo>
                                  <a:pt x="1509913" y="117294"/>
                                  <a:pt x="1258722" y="13854"/>
                                  <a:pt x="998297" y="13854"/>
                                </a:cubicBezTo>
                                <a:cubicBezTo>
                                  <a:pt x="737872" y="13854"/>
                                  <a:pt x="484834" y="119141"/>
                                  <a:pt x="301983" y="302010"/>
                                </a:cubicBezTo>
                                <a:cubicBezTo>
                                  <a:pt x="117284" y="486725"/>
                                  <a:pt x="13852" y="737938"/>
                                  <a:pt x="13852" y="998387"/>
                                </a:cubicBezTo>
                                <a:cubicBezTo>
                                  <a:pt x="13852" y="1258836"/>
                                  <a:pt x="119131" y="1511896"/>
                                  <a:pt x="301983" y="1694764"/>
                                </a:cubicBezTo>
                                <a:cubicBezTo>
                                  <a:pt x="486681" y="1879479"/>
                                  <a:pt x="737872" y="1982920"/>
                                  <a:pt x="998297" y="1982920"/>
                                </a:cubicBezTo>
                                <a:cubicBezTo>
                                  <a:pt x="1258722" y="1982920"/>
                                  <a:pt x="1511759" y="1877632"/>
                                  <a:pt x="1694611" y="1694764"/>
                                </a:cubicBezTo>
                                <a:cubicBezTo>
                                  <a:pt x="1879310" y="1510049"/>
                                  <a:pt x="1982741" y="1258836"/>
                                  <a:pt x="1982741" y="998387"/>
                                </a:cubicBezTo>
                                <a:cubicBezTo>
                                  <a:pt x="1984588" y="737938"/>
                                  <a:pt x="1879310" y="484878"/>
                                  <a:pt x="1694611" y="302010"/>
                                </a:cubicBezTo>
                                <a:close/>
                                <a:moveTo>
                                  <a:pt x="348157" y="867239"/>
                                </a:moveTo>
                                <a:cubicBezTo>
                                  <a:pt x="253961" y="904182"/>
                                  <a:pt x="205939" y="787811"/>
                                  <a:pt x="213327" y="717619"/>
                                </a:cubicBezTo>
                                <a:cubicBezTo>
                                  <a:pt x="220715" y="645580"/>
                                  <a:pt x="270584" y="569847"/>
                                  <a:pt x="316758" y="518127"/>
                                </a:cubicBezTo>
                                <a:cubicBezTo>
                                  <a:pt x="427578" y="390673"/>
                                  <a:pt x="898560" y="58185"/>
                                  <a:pt x="1055554" y="235512"/>
                                </a:cubicBezTo>
                                <a:cubicBezTo>
                                  <a:pt x="1157138" y="346341"/>
                                  <a:pt x="529162" y="795200"/>
                                  <a:pt x="348157" y="867239"/>
                                </a:cubicBezTo>
                                <a:close/>
                                <a:moveTo>
                                  <a:pt x="377709" y="1092592"/>
                                </a:moveTo>
                                <a:cubicBezTo>
                                  <a:pt x="470058" y="994693"/>
                                  <a:pt x="1114657" y="540293"/>
                                  <a:pt x="1306744" y="431311"/>
                                </a:cubicBezTo>
                                <a:cubicBezTo>
                                  <a:pt x="1509913" y="314940"/>
                                  <a:pt x="1600415" y="379590"/>
                                  <a:pt x="1615191" y="435005"/>
                                </a:cubicBezTo>
                                <a:cubicBezTo>
                                  <a:pt x="1629967" y="488572"/>
                                  <a:pt x="1548699" y="556917"/>
                                  <a:pt x="1506218" y="588319"/>
                                </a:cubicBezTo>
                                <a:cubicBezTo>
                                  <a:pt x="1413869" y="654816"/>
                                  <a:pt x="1319673" y="717619"/>
                                  <a:pt x="1231017" y="791506"/>
                                </a:cubicBezTo>
                                <a:cubicBezTo>
                                  <a:pt x="1142362" y="865392"/>
                                  <a:pt x="1050013" y="933736"/>
                                  <a:pt x="955816" y="998387"/>
                                </a:cubicBezTo>
                                <a:cubicBezTo>
                                  <a:pt x="861620" y="1063037"/>
                                  <a:pt x="765576" y="1125840"/>
                                  <a:pt x="675074" y="1196032"/>
                                </a:cubicBezTo>
                                <a:cubicBezTo>
                                  <a:pt x="590113" y="1260683"/>
                                  <a:pt x="466364" y="1395525"/>
                                  <a:pt x="361086" y="1419538"/>
                                </a:cubicBezTo>
                                <a:cubicBezTo>
                                  <a:pt x="307523" y="1430621"/>
                                  <a:pt x="215174" y="1264377"/>
                                  <a:pt x="377709" y="1092592"/>
                                </a:cubicBezTo>
                                <a:close/>
                                <a:moveTo>
                                  <a:pt x="1550546" y="1221893"/>
                                </a:moveTo>
                                <a:cubicBezTo>
                                  <a:pt x="1458197" y="1293931"/>
                                  <a:pt x="1364000" y="1362276"/>
                                  <a:pt x="1266110" y="1428774"/>
                                </a:cubicBezTo>
                                <a:cubicBezTo>
                                  <a:pt x="1173761" y="1493424"/>
                                  <a:pt x="1079564" y="1558075"/>
                                  <a:pt x="981674" y="1617183"/>
                                </a:cubicBezTo>
                                <a:cubicBezTo>
                                  <a:pt x="904100" y="1663362"/>
                                  <a:pt x="824680" y="1705847"/>
                                  <a:pt x="754494" y="1764956"/>
                                </a:cubicBezTo>
                                <a:cubicBezTo>
                                  <a:pt x="645522" y="1859161"/>
                                  <a:pt x="479293" y="1672598"/>
                                  <a:pt x="671380" y="1510049"/>
                                </a:cubicBezTo>
                                <a:cubicBezTo>
                                  <a:pt x="724943" y="1463870"/>
                                  <a:pt x="1556087" y="856156"/>
                                  <a:pt x="1650284" y="789658"/>
                                </a:cubicBezTo>
                                <a:cubicBezTo>
                                  <a:pt x="1809124" y="676982"/>
                                  <a:pt x="1953190" y="867239"/>
                                  <a:pt x="1870075" y="959597"/>
                                </a:cubicBezTo>
                                <a:cubicBezTo>
                                  <a:pt x="1796196" y="1048260"/>
                                  <a:pt x="1644743" y="1149854"/>
                                  <a:pt x="1550546" y="122189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AD5B1B">
                              <a:alpha val="5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Freeform: Shape 75"/>
                        <wps:cNvSpPr/>
                        <wps:spPr>
                          <a:xfrm>
                            <a:off x="4845746" y="6502094"/>
                            <a:ext cx="1496060" cy="1182179"/>
                          </a:xfrm>
                          <a:custGeom>
                            <a:avLst/>
                            <a:gdLst>
                              <a:gd name="connsiteX0" fmla="*/ 13852 w 1496060"/>
                              <a:gd name="connsiteY0" fmla="*/ 989151 h 1182178"/>
                              <a:gd name="connsiteX1" fmla="*/ 39710 w 1496060"/>
                              <a:gd name="connsiteY1" fmla="*/ 1177561 h 1182178"/>
                              <a:gd name="connsiteX2" fmla="*/ 1495137 w 1496060"/>
                              <a:gd name="connsiteY2" fmla="*/ 102517 h 1182178"/>
                              <a:gd name="connsiteX3" fmla="*/ 1291968 w 1496060"/>
                              <a:gd name="connsiteY3" fmla="*/ 13854 h 1182178"/>
                              <a:gd name="connsiteX4" fmla="*/ 13852 w 1496060"/>
                              <a:gd name="connsiteY4" fmla="*/ 989151 h 118217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96060" h="1182178">
                                <a:moveTo>
                                  <a:pt x="13852" y="989151"/>
                                </a:moveTo>
                                <a:cubicBezTo>
                                  <a:pt x="15699" y="1051954"/>
                                  <a:pt x="24934" y="1114758"/>
                                  <a:pt x="39710" y="1177561"/>
                                </a:cubicBezTo>
                                <a:lnTo>
                                  <a:pt x="1495137" y="102517"/>
                                </a:lnTo>
                                <a:cubicBezTo>
                                  <a:pt x="1430492" y="65574"/>
                                  <a:pt x="1362154" y="36020"/>
                                  <a:pt x="1291968" y="13854"/>
                                </a:cubicBezTo>
                                <a:lnTo>
                                  <a:pt x="13852" y="9891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CD55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Freeform: Shape 76"/>
                        <wps:cNvSpPr/>
                        <wps:spPr>
                          <a:xfrm>
                            <a:off x="4980576" y="6760696"/>
                            <a:ext cx="1717699" cy="1385366"/>
                          </a:xfrm>
                          <a:custGeom>
                            <a:avLst/>
                            <a:gdLst>
                              <a:gd name="connsiteX0" fmla="*/ 13852 w 1717698"/>
                              <a:gd name="connsiteY0" fmla="*/ 1192338 h 1385365"/>
                              <a:gd name="connsiteX1" fmla="*/ 148683 w 1717698"/>
                              <a:gd name="connsiteY1" fmla="*/ 1373359 h 1385365"/>
                              <a:gd name="connsiteX2" fmla="*/ 1714928 w 1717698"/>
                              <a:gd name="connsiteY2" fmla="*/ 198569 h 1385365"/>
                              <a:gd name="connsiteX3" fmla="*/ 1574557 w 1717698"/>
                              <a:gd name="connsiteY3" fmla="*/ 13854 h 1385365"/>
                              <a:gd name="connsiteX4" fmla="*/ 13852 w 1717698"/>
                              <a:gd name="connsiteY4" fmla="*/ 1192338 h 138536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717698" h="1385365">
                                <a:moveTo>
                                  <a:pt x="13852" y="1192338"/>
                                </a:moveTo>
                                <a:cubicBezTo>
                                  <a:pt x="50792" y="1256988"/>
                                  <a:pt x="96967" y="1317945"/>
                                  <a:pt x="148683" y="1373359"/>
                                </a:cubicBezTo>
                                <a:lnTo>
                                  <a:pt x="1714928" y="198569"/>
                                </a:lnTo>
                                <a:cubicBezTo>
                                  <a:pt x="1676141" y="132072"/>
                                  <a:pt x="1628120" y="69268"/>
                                  <a:pt x="1574557" y="13854"/>
                                </a:cubicBezTo>
                                <a:lnTo>
                                  <a:pt x="13852" y="11923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CD55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Freeform: Shape 77"/>
                        <wps:cNvSpPr/>
                        <wps:spPr>
                          <a:xfrm>
                            <a:off x="5346280" y="7211401"/>
                            <a:ext cx="1496060" cy="1200650"/>
                          </a:xfrm>
                          <a:custGeom>
                            <a:avLst/>
                            <a:gdLst>
                              <a:gd name="connsiteX0" fmla="*/ 226256 w 1496060"/>
                              <a:gd name="connsiteY0" fmla="*/ 1192338 h 1200650"/>
                              <a:gd name="connsiteX1" fmla="*/ 1484055 w 1496060"/>
                              <a:gd name="connsiteY1" fmla="*/ 224429 h 1200650"/>
                              <a:gd name="connsiteX2" fmla="*/ 1456350 w 1496060"/>
                              <a:gd name="connsiteY2" fmla="*/ 13854 h 1200650"/>
                              <a:gd name="connsiteX3" fmla="*/ 13852 w 1496060"/>
                              <a:gd name="connsiteY3" fmla="*/ 1103675 h 1200650"/>
                              <a:gd name="connsiteX4" fmla="*/ 226256 w 1496060"/>
                              <a:gd name="connsiteY4" fmla="*/ 1192338 h 12006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96060" h="1200650">
                                <a:moveTo>
                                  <a:pt x="226256" y="1192338"/>
                                </a:moveTo>
                                <a:lnTo>
                                  <a:pt x="1484055" y="224429"/>
                                </a:lnTo>
                                <a:cubicBezTo>
                                  <a:pt x="1482208" y="152390"/>
                                  <a:pt x="1472973" y="82198"/>
                                  <a:pt x="1456350" y="13854"/>
                                </a:cubicBezTo>
                                <a:lnTo>
                                  <a:pt x="13852" y="1103675"/>
                                </a:lnTo>
                                <a:cubicBezTo>
                                  <a:pt x="82191" y="1140618"/>
                                  <a:pt x="152376" y="1170172"/>
                                  <a:pt x="226256" y="119233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7CD55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Freeform: Shape 78"/>
                        <wps:cNvSpPr/>
                        <wps:spPr>
                          <a:xfrm>
                            <a:off x="4845746" y="6502094"/>
                            <a:ext cx="1496060" cy="1182179"/>
                          </a:xfrm>
                          <a:custGeom>
                            <a:avLst/>
                            <a:gdLst>
                              <a:gd name="connsiteX0" fmla="*/ 13852 w 1496060"/>
                              <a:gd name="connsiteY0" fmla="*/ 989151 h 1182178"/>
                              <a:gd name="connsiteX1" fmla="*/ 39710 w 1496060"/>
                              <a:gd name="connsiteY1" fmla="*/ 1177561 h 1182178"/>
                              <a:gd name="connsiteX2" fmla="*/ 1495137 w 1496060"/>
                              <a:gd name="connsiteY2" fmla="*/ 102517 h 1182178"/>
                              <a:gd name="connsiteX3" fmla="*/ 1291968 w 1496060"/>
                              <a:gd name="connsiteY3" fmla="*/ 13854 h 1182178"/>
                              <a:gd name="connsiteX4" fmla="*/ 13852 w 1496060"/>
                              <a:gd name="connsiteY4" fmla="*/ 989151 h 118217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96060" h="1182178">
                                <a:moveTo>
                                  <a:pt x="13852" y="989151"/>
                                </a:moveTo>
                                <a:cubicBezTo>
                                  <a:pt x="15699" y="1051954"/>
                                  <a:pt x="24934" y="1114758"/>
                                  <a:pt x="39710" y="1177561"/>
                                </a:cubicBezTo>
                                <a:lnTo>
                                  <a:pt x="1495137" y="102517"/>
                                </a:lnTo>
                                <a:cubicBezTo>
                                  <a:pt x="1430492" y="65574"/>
                                  <a:pt x="1362154" y="36020"/>
                                  <a:pt x="1291968" y="13854"/>
                                </a:cubicBezTo>
                                <a:lnTo>
                                  <a:pt x="13852" y="9891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CD55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Freeform: Shape 79"/>
                        <wps:cNvSpPr/>
                        <wps:spPr>
                          <a:xfrm>
                            <a:off x="4845746" y="6502094"/>
                            <a:ext cx="1496060" cy="1182179"/>
                          </a:xfrm>
                          <a:custGeom>
                            <a:avLst/>
                            <a:gdLst>
                              <a:gd name="connsiteX0" fmla="*/ 13852 w 1496060"/>
                              <a:gd name="connsiteY0" fmla="*/ 989151 h 1182178"/>
                              <a:gd name="connsiteX1" fmla="*/ 39710 w 1496060"/>
                              <a:gd name="connsiteY1" fmla="*/ 1177561 h 1182178"/>
                              <a:gd name="connsiteX2" fmla="*/ 1495137 w 1496060"/>
                              <a:gd name="connsiteY2" fmla="*/ 102517 h 1182178"/>
                              <a:gd name="connsiteX3" fmla="*/ 1291968 w 1496060"/>
                              <a:gd name="connsiteY3" fmla="*/ 13854 h 1182178"/>
                              <a:gd name="connsiteX4" fmla="*/ 13852 w 1496060"/>
                              <a:gd name="connsiteY4" fmla="*/ 989151 h 118217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96060" h="1182178">
                                <a:moveTo>
                                  <a:pt x="13852" y="989151"/>
                                </a:moveTo>
                                <a:cubicBezTo>
                                  <a:pt x="15699" y="1051954"/>
                                  <a:pt x="24934" y="1114758"/>
                                  <a:pt x="39710" y="1177561"/>
                                </a:cubicBezTo>
                                <a:lnTo>
                                  <a:pt x="1495137" y="102517"/>
                                </a:lnTo>
                                <a:cubicBezTo>
                                  <a:pt x="1430492" y="65574"/>
                                  <a:pt x="1362154" y="36020"/>
                                  <a:pt x="1291968" y="13854"/>
                                </a:cubicBezTo>
                                <a:lnTo>
                                  <a:pt x="13852" y="9891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8D5B">
                              <a:alpha val="5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Freeform: Shape 80"/>
                        <wps:cNvSpPr/>
                        <wps:spPr>
                          <a:xfrm>
                            <a:off x="4980576" y="6760696"/>
                            <a:ext cx="1717699" cy="1385366"/>
                          </a:xfrm>
                          <a:custGeom>
                            <a:avLst/>
                            <a:gdLst>
                              <a:gd name="connsiteX0" fmla="*/ 13852 w 1717698"/>
                              <a:gd name="connsiteY0" fmla="*/ 1192338 h 1385365"/>
                              <a:gd name="connsiteX1" fmla="*/ 148683 w 1717698"/>
                              <a:gd name="connsiteY1" fmla="*/ 1373359 h 1385365"/>
                              <a:gd name="connsiteX2" fmla="*/ 1714928 w 1717698"/>
                              <a:gd name="connsiteY2" fmla="*/ 198569 h 1385365"/>
                              <a:gd name="connsiteX3" fmla="*/ 1574557 w 1717698"/>
                              <a:gd name="connsiteY3" fmla="*/ 13854 h 1385365"/>
                              <a:gd name="connsiteX4" fmla="*/ 13852 w 1717698"/>
                              <a:gd name="connsiteY4" fmla="*/ 1192338 h 138536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717698" h="1385365">
                                <a:moveTo>
                                  <a:pt x="13852" y="1192338"/>
                                </a:moveTo>
                                <a:cubicBezTo>
                                  <a:pt x="50792" y="1256988"/>
                                  <a:pt x="96967" y="1317945"/>
                                  <a:pt x="148683" y="1373359"/>
                                </a:cubicBezTo>
                                <a:lnTo>
                                  <a:pt x="1714928" y="198569"/>
                                </a:lnTo>
                                <a:cubicBezTo>
                                  <a:pt x="1676141" y="132072"/>
                                  <a:pt x="1628120" y="69268"/>
                                  <a:pt x="1574557" y="13854"/>
                                </a:cubicBezTo>
                                <a:lnTo>
                                  <a:pt x="13852" y="11923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CD55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Freeform: Shape 81"/>
                        <wps:cNvSpPr/>
                        <wps:spPr>
                          <a:xfrm>
                            <a:off x="4980576" y="6760696"/>
                            <a:ext cx="1717699" cy="1385366"/>
                          </a:xfrm>
                          <a:custGeom>
                            <a:avLst/>
                            <a:gdLst>
                              <a:gd name="connsiteX0" fmla="*/ 13852 w 1717698"/>
                              <a:gd name="connsiteY0" fmla="*/ 1192338 h 1385365"/>
                              <a:gd name="connsiteX1" fmla="*/ 148683 w 1717698"/>
                              <a:gd name="connsiteY1" fmla="*/ 1373359 h 1385365"/>
                              <a:gd name="connsiteX2" fmla="*/ 1714928 w 1717698"/>
                              <a:gd name="connsiteY2" fmla="*/ 198569 h 1385365"/>
                              <a:gd name="connsiteX3" fmla="*/ 1574557 w 1717698"/>
                              <a:gd name="connsiteY3" fmla="*/ 13854 h 1385365"/>
                              <a:gd name="connsiteX4" fmla="*/ 13852 w 1717698"/>
                              <a:gd name="connsiteY4" fmla="*/ 1192338 h 138536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717698" h="1385365">
                                <a:moveTo>
                                  <a:pt x="13852" y="1192338"/>
                                </a:moveTo>
                                <a:cubicBezTo>
                                  <a:pt x="50792" y="1256988"/>
                                  <a:pt x="96967" y="1317945"/>
                                  <a:pt x="148683" y="1373359"/>
                                </a:cubicBezTo>
                                <a:lnTo>
                                  <a:pt x="1714928" y="198569"/>
                                </a:lnTo>
                                <a:cubicBezTo>
                                  <a:pt x="1676141" y="132072"/>
                                  <a:pt x="1628120" y="69268"/>
                                  <a:pt x="1574557" y="13854"/>
                                </a:cubicBezTo>
                                <a:lnTo>
                                  <a:pt x="13852" y="11923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8D5B">
                              <a:alpha val="5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Freeform: Shape 82"/>
                        <wps:cNvSpPr/>
                        <wps:spPr>
                          <a:xfrm>
                            <a:off x="5346280" y="7211401"/>
                            <a:ext cx="1496060" cy="1200650"/>
                          </a:xfrm>
                          <a:custGeom>
                            <a:avLst/>
                            <a:gdLst>
                              <a:gd name="connsiteX0" fmla="*/ 226256 w 1496060"/>
                              <a:gd name="connsiteY0" fmla="*/ 1192338 h 1200650"/>
                              <a:gd name="connsiteX1" fmla="*/ 1484055 w 1496060"/>
                              <a:gd name="connsiteY1" fmla="*/ 224429 h 1200650"/>
                              <a:gd name="connsiteX2" fmla="*/ 1456350 w 1496060"/>
                              <a:gd name="connsiteY2" fmla="*/ 13854 h 1200650"/>
                              <a:gd name="connsiteX3" fmla="*/ 13852 w 1496060"/>
                              <a:gd name="connsiteY3" fmla="*/ 1103675 h 1200650"/>
                              <a:gd name="connsiteX4" fmla="*/ 226256 w 1496060"/>
                              <a:gd name="connsiteY4" fmla="*/ 1192338 h 12006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96060" h="1200650">
                                <a:moveTo>
                                  <a:pt x="226256" y="1192338"/>
                                </a:moveTo>
                                <a:lnTo>
                                  <a:pt x="1484055" y="224429"/>
                                </a:lnTo>
                                <a:cubicBezTo>
                                  <a:pt x="1482208" y="152390"/>
                                  <a:pt x="1472973" y="82198"/>
                                  <a:pt x="1456350" y="13854"/>
                                </a:cubicBezTo>
                                <a:lnTo>
                                  <a:pt x="13852" y="1103675"/>
                                </a:lnTo>
                                <a:cubicBezTo>
                                  <a:pt x="82191" y="1140618"/>
                                  <a:pt x="152376" y="1170172"/>
                                  <a:pt x="226256" y="119233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7CD55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Freeform: Shape 83"/>
                        <wps:cNvSpPr/>
                        <wps:spPr>
                          <a:xfrm>
                            <a:off x="5346280" y="7211401"/>
                            <a:ext cx="1496060" cy="1200650"/>
                          </a:xfrm>
                          <a:custGeom>
                            <a:avLst/>
                            <a:gdLst>
                              <a:gd name="connsiteX0" fmla="*/ 226256 w 1496060"/>
                              <a:gd name="connsiteY0" fmla="*/ 1192338 h 1200650"/>
                              <a:gd name="connsiteX1" fmla="*/ 1484055 w 1496060"/>
                              <a:gd name="connsiteY1" fmla="*/ 224429 h 1200650"/>
                              <a:gd name="connsiteX2" fmla="*/ 1456350 w 1496060"/>
                              <a:gd name="connsiteY2" fmla="*/ 13854 h 1200650"/>
                              <a:gd name="connsiteX3" fmla="*/ 13852 w 1496060"/>
                              <a:gd name="connsiteY3" fmla="*/ 1103675 h 1200650"/>
                              <a:gd name="connsiteX4" fmla="*/ 226256 w 1496060"/>
                              <a:gd name="connsiteY4" fmla="*/ 1192338 h 12006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96060" h="1200650">
                                <a:moveTo>
                                  <a:pt x="226256" y="1192338"/>
                                </a:moveTo>
                                <a:lnTo>
                                  <a:pt x="1484055" y="224429"/>
                                </a:lnTo>
                                <a:cubicBezTo>
                                  <a:pt x="1482208" y="152390"/>
                                  <a:pt x="1472973" y="82198"/>
                                  <a:pt x="1456350" y="13854"/>
                                </a:cubicBezTo>
                                <a:lnTo>
                                  <a:pt x="13852" y="1103675"/>
                                </a:lnTo>
                                <a:cubicBezTo>
                                  <a:pt x="82191" y="1140618"/>
                                  <a:pt x="152376" y="1170172"/>
                                  <a:pt x="226256" y="119233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8D5B">
                              <a:alpha val="5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Freeform: Shape 84"/>
                        <wps:cNvSpPr/>
                        <wps:spPr>
                          <a:xfrm>
                            <a:off x="5165275" y="6572286"/>
                            <a:ext cx="443277" cy="480260"/>
                          </a:xfrm>
                          <a:custGeom>
                            <a:avLst/>
                            <a:gdLst>
                              <a:gd name="connsiteX0" fmla="*/ 446048 w 443277"/>
                              <a:gd name="connsiteY0" fmla="*/ 344494 h 480260"/>
                              <a:gd name="connsiteX1" fmla="*/ 196704 w 443277"/>
                              <a:gd name="connsiteY1" fmla="*/ 13854 h 480260"/>
                              <a:gd name="connsiteX2" fmla="*/ 13852 w 443277"/>
                              <a:gd name="connsiteY2" fmla="*/ 143154 h 480260"/>
                              <a:gd name="connsiteX3" fmla="*/ 268737 w 443277"/>
                              <a:gd name="connsiteY3" fmla="*/ 479336 h 480260"/>
                              <a:gd name="connsiteX4" fmla="*/ 446048 w 443277"/>
                              <a:gd name="connsiteY4" fmla="*/ 344494 h 4802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443277" h="480260">
                                <a:moveTo>
                                  <a:pt x="446048" y="344494"/>
                                </a:moveTo>
                                <a:lnTo>
                                  <a:pt x="196704" y="13854"/>
                                </a:lnTo>
                                <a:cubicBezTo>
                                  <a:pt x="132060" y="50797"/>
                                  <a:pt x="69262" y="93281"/>
                                  <a:pt x="13852" y="143154"/>
                                </a:cubicBezTo>
                                <a:lnTo>
                                  <a:pt x="268737" y="479336"/>
                                </a:lnTo>
                                <a:lnTo>
                                  <a:pt x="446048" y="3444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CD55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Freeform: Shape 85"/>
                        <wps:cNvSpPr/>
                        <wps:spPr>
                          <a:xfrm>
                            <a:off x="5525438" y="7047005"/>
                            <a:ext cx="664916" cy="775805"/>
                          </a:xfrm>
                          <a:custGeom>
                            <a:avLst/>
                            <a:gdLst>
                              <a:gd name="connsiteX0" fmla="*/ 667686 w 664915"/>
                              <a:gd name="connsiteY0" fmla="*/ 638192 h 775804"/>
                              <a:gd name="connsiteX1" fmla="*/ 196704 w 664915"/>
                              <a:gd name="connsiteY1" fmla="*/ 13854 h 775804"/>
                              <a:gd name="connsiteX2" fmla="*/ 13852 w 664915"/>
                              <a:gd name="connsiteY2" fmla="*/ 148696 h 775804"/>
                              <a:gd name="connsiteX3" fmla="*/ 484834 w 664915"/>
                              <a:gd name="connsiteY3" fmla="*/ 776728 h 7758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664915" h="775804">
                                <a:moveTo>
                                  <a:pt x="667686" y="638192"/>
                                </a:moveTo>
                                <a:lnTo>
                                  <a:pt x="196704" y="13854"/>
                                </a:lnTo>
                                <a:lnTo>
                                  <a:pt x="13852" y="148696"/>
                                </a:lnTo>
                                <a:lnTo>
                                  <a:pt x="484834" y="7767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CD55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Freeform: Shape 86"/>
                        <wps:cNvSpPr/>
                        <wps:spPr>
                          <a:xfrm>
                            <a:off x="6110933" y="7824657"/>
                            <a:ext cx="443277" cy="480260"/>
                          </a:xfrm>
                          <a:custGeom>
                            <a:avLst/>
                            <a:gdLst>
                              <a:gd name="connsiteX0" fmla="*/ 196704 w 443277"/>
                              <a:gd name="connsiteY0" fmla="*/ 13854 h 480260"/>
                              <a:gd name="connsiteX1" fmla="*/ 13852 w 443277"/>
                              <a:gd name="connsiteY1" fmla="*/ 154237 h 480260"/>
                              <a:gd name="connsiteX2" fmla="*/ 252114 w 443277"/>
                              <a:gd name="connsiteY2" fmla="*/ 470101 h 480260"/>
                              <a:gd name="connsiteX3" fmla="*/ 431272 w 443277"/>
                              <a:gd name="connsiteY3" fmla="*/ 329717 h 480260"/>
                              <a:gd name="connsiteX4" fmla="*/ 433119 w 443277"/>
                              <a:gd name="connsiteY4" fmla="*/ 327870 h 480260"/>
                              <a:gd name="connsiteX5" fmla="*/ 196704 w 443277"/>
                              <a:gd name="connsiteY5" fmla="*/ 13854 h 4802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443277" h="480260">
                                <a:moveTo>
                                  <a:pt x="196704" y="13854"/>
                                </a:moveTo>
                                <a:lnTo>
                                  <a:pt x="13852" y="154237"/>
                                </a:lnTo>
                                <a:lnTo>
                                  <a:pt x="252114" y="470101"/>
                                </a:lnTo>
                                <a:cubicBezTo>
                                  <a:pt x="316758" y="429463"/>
                                  <a:pt x="377709" y="383284"/>
                                  <a:pt x="431272" y="329717"/>
                                </a:cubicBezTo>
                                <a:cubicBezTo>
                                  <a:pt x="431272" y="329717"/>
                                  <a:pt x="433119" y="327870"/>
                                  <a:pt x="433119" y="327870"/>
                                </a:cubicBezTo>
                                <a:lnTo>
                                  <a:pt x="196704" y="1385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CD55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Freeform: Shape 87"/>
                        <wps:cNvSpPr/>
                        <wps:spPr>
                          <a:xfrm>
                            <a:off x="5623328" y="6454068"/>
                            <a:ext cx="627976" cy="664975"/>
                          </a:xfrm>
                          <a:custGeom>
                            <a:avLst/>
                            <a:gdLst>
                              <a:gd name="connsiteX0" fmla="*/ 627052 w 627975"/>
                              <a:gd name="connsiteY0" fmla="*/ 549528 h 664975"/>
                              <a:gd name="connsiteX1" fmla="*/ 231797 w 627975"/>
                              <a:gd name="connsiteY1" fmla="*/ 13854 h 664975"/>
                              <a:gd name="connsiteX2" fmla="*/ 217021 w 627975"/>
                              <a:gd name="connsiteY2" fmla="*/ 13854 h 664975"/>
                              <a:gd name="connsiteX3" fmla="*/ 13852 w 627975"/>
                              <a:gd name="connsiteY3" fmla="*/ 36019 h 664975"/>
                              <a:gd name="connsiteX4" fmla="*/ 479293 w 627975"/>
                              <a:gd name="connsiteY4" fmla="*/ 664052 h 664975"/>
                              <a:gd name="connsiteX5" fmla="*/ 627052 w 627975"/>
                              <a:gd name="connsiteY5" fmla="*/ 549528 h 6649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627975" h="664975">
                                <a:moveTo>
                                  <a:pt x="627052" y="549528"/>
                                </a:moveTo>
                                <a:lnTo>
                                  <a:pt x="231797" y="13854"/>
                                </a:lnTo>
                                <a:cubicBezTo>
                                  <a:pt x="226256" y="13854"/>
                                  <a:pt x="222562" y="13854"/>
                                  <a:pt x="217021" y="13854"/>
                                </a:cubicBezTo>
                                <a:cubicBezTo>
                                  <a:pt x="148682" y="13854"/>
                                  <a:pt x="80344" y="21242"/>
                                  <a:pt x="13852" y="36019"/>
                                </a:cubicBezTo>
                                <a:lnTo>
                                  <a:pt x="479293" y="664052"/>
                                </a:lnTo>
                                <a:lnTo>
                                  <a:pt x="627052" y="5495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CD55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Freeform: Shape 89"/>
                        <wps:cNvSpPr/>
                        <wps:spPr>
                          <a:xfrm>
                            <a:off x="6223599" y="7174458"/>
                            <a:ext cx="572566" cy="757333"/>
                          </a:xfrm>
                          <a:custGeom>
                            <a:avLst/>
                            <a:gdLst>
                              <a:gd name="connsiteX0" fmla="*/ 163458 w 572566"/>
                              <a:gd name="connsiteY0" fmla="*/ 13854 h 757333"/>
                              <a:gd name="connsiteX1" fmla="*/ 13852 w 572566"/>
                              <a:gd name="connsiteY1" fmla="*/ 124683 h 757333"/>
                              <a:gd name="connsiteX2" fmla="*/ 482987 w 572566"/>
                              <a:gd name="connsiteY2" fmla="*/ 758257 h 757333"/>
                              <a:gd name="connsiteX3" fmla="*/ 566102 w 572566"/>
                              <a:gd name="connsiteY3" fmla="*/ 560611 h 757333"/>
                              <a:gd name="connsiteX4" fmla="*/ 163458 w 572566"/>
                              <a:gd name="connsiteY4" fmla="*/ 13854 h 75733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72566" h="757333">
                                <a:moveTo>
                                  <a:pt x="163458" y="13854"/>
                                </a:moveTo>
                                <a:lnTo>
                                  <a:pt x="13852" y="124683"/>
                                </a:lnTo>
                                <a:lnTo>
                                  <a:pt x="482987" y="758257"/>
                                </a:lnTo>
                                <a:cubicBezTo>
                                  <a:pt x="518080" y="695454"/>
                                  <a:pt x="545785" y="628956"/>
                                  <a:pt x="566102" y="560611"/>
                                </a:cubicBezTo>
                                <a:lnTo>
                                  <a:pt x="163458" y="1385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CD55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Freeform: Shape 90"/>
                        <wps:cNvSpPr/>
                        <wps:spPr>
                          <a:xfrm>
                            <a:off x="4890074" y="6936175"/>
                            <a:ext cx="591036" cy="775805"/>
                          </a:xfrm>
                          <a:custGeom>
                            <a:avLst/>
                            <a:gdLst>
                              <a:gd name="connsiteX0" fmla="*/ 584572 w 591036"/>
                              <a:gd name="connsiteY0" fmla="*/ 652969 h 775804"/>
                              <a:gd name="connsiteX1" fmla="*/ 100661 w 591036"/>
                              <a:gd name="connsiteY1" fmla="*/ 13854 h 775804"/>
                              <a:gd name="connsiteX2" fmla="*/ 13852 w 591036"/>
                              <a:gd name="connsiteY2" fmla="*/ 207805 h 775804"/>
                              <a:gd name="connsiteX3" fmla="*/ 434966 w 591036"/>
                              <a:gd name="connsiteY3" fmla="*/ 767493 h 775804"/>
                              <a:gd name="connsiteX4" fmla="*/ 584572 w 591036"/>
                              <a:gd name="connsiteY4" fmla="*/ 652969 h 7758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91036" h="775804">
                                <a:moveTo>
                                  <a:pt x="584572" y="652969"/>
                                </a:moveTo>
                                <a:lnTo>
                                  <a:pt x="100661" y="13854"/>
                                </a:lnTo>
                                <a:cubicBezTo>
                                  <a:pt x="63721" y="74810"/>
                                  <a:pt x="36016" y="141307"/>
                                  <a:pt x="13852" y="207805"/>
                                </a:cubicBezTo>
                                <a:lnTo>
                                  <a:pt x="434966" y="767493"/>
                                </a:lnTo>
                                <a:lnTo>
                                  <a:pt x="584572" y="6529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CD55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Freeform: Shape 91"/>
                        <wps:cNvSpPr/>
                        <wps:spPr>
                          <a:xfrm>
                            <a:off x="5447864" y="7756312"/>
                            <a:ext cx="664916" cy="701919"/>
                          </a:xfrm>
                          <a:custGeom>
                            <a:avLst/>
                            <a:gdLst>
                              <a:gd name="connsiteX0" fmla="*/ 165305 w 664915"/>
                              <a:gd name="connsiteY0" fmla="*/ 13854 h 701918"/>
                              <a:gd name="connsiteX1" fmla="*/ 13852 w 664915"/>
                              <a:gd name="connsiteY1" fmla="*/ 128377 h 701918"/>
                              <a:gd name="connsiteX2" fmla="*/ 436813 w 664915"/>
                              <a:gd name="connsiteY2" fmla="*/ 691759 h 701918"/>
                              <a:gd name="connsiteX3" fmla="*/ 652910 w 664915"/>
                              <a:gd name="connsiteY3" fmla="*/ 660358 h 701918"/>
                              <a:gd name="connsiteX4" fmla="*/ 165305 w 664915"/>
                              <a:gd name="connsiteY4" fmla="*/ 13854 h 7019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664915" h="701918">
                                <a:moveTo>
                                  <a:pt x="165305" y="13854"/>
                                </a:moveTo>
                                <a:lnTo>
                                  <a:pt x="13852" y="128377"/>
                                </a:lnTo>
                                <a:lnTo>
                                  <a:pt x="436813" y="691759"/>
                                </a:lnTo>
                                <a:cubicBezTo>
                                  <a:pt x="510692" y="689912"/>
                                  <a:pt x="582725" y="678829"/>
                                  <a:pt x="652910" y="660358"/>
                                </a:cubicBezTo>
                                <a:lnTo>
                                  <a:pt x="165305" y="1385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CD55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Freeform: Shape 92"/>
                        <wps:cNvSpPr/>
                        <wps:spPr>
                          <a:xfrm>
                            <a:off x="5290045" y="6844715"/>
                            <a:ext cx="535626" cy="406374"/>
                          </a:xfrm>
                          <a:custGeom>
                            <a:avLst/>
                            <a:gdLst>
                              <a:gd name="connsiteX0" fmla="*/ 14677 w 535626"/>
                              <a:gd name="connsiteY0" fmla="*/ 397164 h 406373"/>
                              <a:gd name="connsiteX1" fmla="*/ 531834 w 535626"/>
                              <a:gd name="connsiteY1" fmla="*/ 16650 h 406373"/>
                              <a:gd name="connsiteX2" fmla="*/ 14677 w 535626"/>
                              <a:gd name="connsiteY2" fmla="*/ 397164 h 40637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535626" h="406373">
                                <a:moveTo>
                                  <a:pt x="14677" y="397164"/>
                                </a:moveTo>
                                <a:cubicBezTo>
                                  <a:pt x="-9334" y="354680"/>
                                  <a:pt x="498588" y="-22140"/>
                                  <a:pt x="531834" y="16650"/>
                                </a:cubicBezTo>
                                <a:cubicBezTo>
                                  <a:pt x="565080" y="59135"/>
                                  <a:pt x="47923" y="454426"/>
                                  <a:pt x="14677" y="3971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DD994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Freeform: Shape 93"/>
                        <wps:cNvSpPr/>
                        <wps:spPr>
                          <a:xfrm>
                            <a:off x="5133052" y="7552175"/>
                            <a:ext cx="535626" cy="406374"/>
                          </a:xfrm>
                          <a:custGeom>
                            <a:avLst/>
                            <a:gdLst>
                              <a:gd name="connsiteX0" fmla="*/ 14677 w 535626"/>
                              <a:gd name="connsiteY0" fmla="*/ 397164 h 406373"/>
                              <a:gd name="connsiteX1" fmla="*/ 531834 w 535626"/>
                              <a:gd name="connsiteY1" fmla="*/ 16650 h 406373"/>
                              <a:gd name="connsiteX2" fmla="*/ 14677 w 535626"/>
                              <a:gd name="connsiteY2" fmla="*/ 397164 h 40637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535626" h="406373">
                                <a:moveTo>
                                  <a:pt x="14677" y="397164"/>
                                </a:moveTo>
                                <a:cubicBezTo>
                                  <a:pt x="-9334" y="354680"/>
                                  <a:pt x="498588" y="-22140"/>
                                  <a:pt x="531834" y="16650"/>
                                </a:cubicBezTo>
                                <a:cubicBezTo>
                                  <a:pt x="563233" y="57288"/>
                                  <a:pt x="47923" y="454426"/>
                                  <a:pt x="14677" y="3971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DD994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Freeform: Shape 94"/>
                        <wps:cNvSpPr/>
                        <wps:spPr>
                          <a:xfrm>
                            <a:off x="6002983" y="6881658"/>
                            <a:ext cx="535626" cy="406374"/>
                          </a:xfrm>
                          <a:custGeom>
                            <a:avLst/>
                            <a:gdLst>
                              <a:gd name="connsiteX0" fmla="*/ 14677 w 535626"/>
                              <a:gd name="connsiteY0" fmla="*/ 397164 h 406373"/>
                              <a:gd name="connsiteX1" fmla="*/ 531834 w 535626"/>
                              <a:gd name="connsiteY1" fmla="*/ 16650 h 406373"/>
                              <a:gd name="connsiteX2" fmla="*/ 14677 w 535626"/>
                              <a:gd name="connsiteY2" fmla="*/ 397164 h 40637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535626" h="406373">
                                <a:moveTo>
                                  <a:pt x="14677" y="397164"/>
                                </a:moveTo>
                                <a:cubicBezTo>
                                  <a:pt x="-9334" y="354680"/>
                                  <a:pt x="498588" y="-22140"/>
                                  <a:pt x="531834" y="16650"/>
                                </a:cubicBezTo>
                                <a:cubicBezTo>
                                  <a:pt x="565080" y="59135"/>
                                  <a:pt x="47923" y="454426"/>
                                  <a:pt x="14677" y="3971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DD994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Freeform: Shape 95"/>
                        <wps:cNvSpPr/>
                        <wps:spPr>
                          <a:xfrm>
                            <a:off x="5879179" y="7622018"/>
                            <a:ext cx="498687" cy="387902"/>
                          </a:xfrm>
                          <a:custGeom>
                            <a:avLst/>
                            <a:gdLst>
                              <a:gd name="connsiteX0" fmla="*/ 14733 w 498686"/>
                              <a:gd name="connsiteY0" fmla="*/ 384583 h 387902"/>
                              <a:gd name="connsiteX1" fmla="*/ 496797 w 498686"/>
                              <a:gd name="connsiteY1" fmla="*/ 16999 h 387902"/>
                              <a:gd name="connsiteX2" fmla="*/ 14733 w 498686"/>
                              <a:gd name="connsiteY2" fmla="*/ 384583 h 38790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498686" h="387902">
                                <a:moveTo>
                                  <a:pt x="14733" y="384583"/>
                                </a:moveTo>
                                <a:cubicBezTo>
                                  <a:pt x="-9278" y="342099"/>
                                  <a:pt x="465398" y="-23638"/>
                                  <a:pt x="496797" y="16999"/>
                                </a:cubicBezTo>
                                <a:cubicBezTo>
                                  <a:pt x="528196" y="55790"/>
                                  <a:pt x="46132" y="439998"/>
                                  <a:pt x="14733" y="38458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DD994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2" name="Freeform: Shape 1312"/>
                        <wps:cNvSpPr/>
                        <wps:spPr>
                          <a:xfrm>
                            <a:off x="5275404" y="6680029"/>
                            <a:ext cx="203169" cy="258602"/>
                          </a:xfrm>
                          <a:custGeom>
                            <a:avLst/>
                            <a:gdLst>
                              <a:gd name="connsiteX0" fmla="*/ 16389 w 203168"/>
                              <a:gd name="connsiteY0" fmla="*/ 16940 h 258601"/>
                              <a:gd name="connsiteX1" fmla="*/ 186312 w 203168"/>
                              <a:gd name="connsiteY1" fmla="*/ 258918 h 258601"/>
                              <a:gd name="connsiteX2" fmla="*/ 16389 w 203168"/>
                              <a:gd name="connsiteY2" fmla="*/ 16940 h 25860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03168" h="258601">
                                <a:moveTo>
                                  <a:pt x="16389" y="16940"/>
                                </a:moveTo>
                                <a:cubicBezTo>
                                  <a:pt x="40400" y="-16308"/>
                                  <a:pt x="228793" y="229363"/>
                                  <a:pt x="186312" y="258918"/>
                                </a:cubicBezTo>
                                <a:cubicBezTo>
                                  <a:pt x="145679" y="288472"/>
                                  <a:pt x="-7621" y="50189"/>
                                  <a:pt x="16389" y="1694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DD994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3" name="Freeform: Shape 1313"/>
                        <wps:cNvSpPr/>
                        <wps:spPr>
                          <a:xfrm>
                            <a:off x="5075930" y="7237869"/>
                            <a:ext cx="203169" cy="258602"/>
                          </a:xfrm>
                          <a:custGeom>
                            <a:avLst/>
                            <a:gdLst>
                              <a:gd name="connsiteX0" fmla="*/ 16389 w 203168"/>
                              <a:gd name="connsiteY0" fmla="*/ 16940 h 258601"/>
                              <a:gd name="connsiteX1" fmla="*/ 186312 w 203168"/>
                              <a:gd name="connsiteY1" fmla="*/ 258918 h 258601"/>
                              <a:gd name="connsiteX2" fmla="*/ 16389 w 203168"/>
                              <a:gd name="connsiteY2" fmla="*/ 16940 h 25860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03168" h="258601">
                                <a:moveTo>
                                  <a:pt x="16389" y="16940"/>
                                </a:moveTo>
                                <a:cubicBezTo>
                                  <a:pt x="40400" y="-16308"/>
                                  <a:pt x="228793" y="229363"/>
                                  <a:pt x="186312" y="258918"/>
                                </a:cubicBezTo>
                                <a:cubicBezTo>
                                  <a:pt x="145679" y="288472"/>
                                  <a:pt x="-7621" y="50189"/>
                                  <a:pt x="16389" y="1694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DD994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4" name="Freeform: Shape 1314"/>
                        <wps:cNvSpPr/>
                        <wps:spPr>
                          <a:xfrm>
                            <a:off x="5838384" y="6630155"/>
                            <a:ext cx="203169" cy="258602"/>
                          </a:xfrm>
                          <a:custGeom>
                            <a:avLst/>
                            <a:gdLst>
                              <a:gd name="connsiteX0" fmla="*/ 16741 w 203168"/>
                              <a:gd name="connsiteY0" fmla="*/ 16940 h 258601"/>
                              <a:gd name="connsiteX1" fmla="*/ 186664 w 203168"/>
                              <a:gd name="connsiteY1" fmla="*/ 258918 h 258601"/>
                              <a:gd name="connsiteX2" fmla="*/ 16741 w 203168"/>
                              <a:gd name="connsiteY2" fmla="*/ 16940 h 25860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03168" h="258601">
                                <a:moveTo>
                                  <a:pt x="16741" y="16940"/>
                                </a:moveTo>
                                <a:cubicBezTo>
                                  <a:pt x="40752" y="-16308"/>
                                  <a:pt x="229145" y="229363"/>
                                  <a:pt x="186664" y="258918"/>
                                </a:cubicBezTo>
                                <a:cubicBezTo>
                                  <a:pt x="146030" y="286625"/>
                                  <a:pt x="-9116" y="50189"/>
                                  <a:pt x="16741" y="1694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DD994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5" name="Freeform: Shape 1315"/>
                        <wps:cNvSpPr/>
                        <wps:spPr>
                          <a:xfrm>
                            <a:off x="5638879" y="7995202"/>
                            <a:ext cx="203169" cy="258602"/>
                          </a:xfrm>
                          <a:custGeom>
                            <a:avLst/>
                            <a:gdLst>
                              <a:gd name="connsiteX0" fmla="*/ 16771 w 203168"/>
                              <a:gd name="connsiteY0" fmla="*/ 16940 h 258601"/>
                              <a:gd name="connsiteX1" fmla="*/ 186694 w 203168"/>
                              <a:gd name="connsiteY1" fmla="*/ 258918 h 258601"/>
                              <a:gd name="connsiteX2" fmla="*/ 16771 w 203168"/>
                              <a:gd name="connsiteY2" fmla="*/ 16940 h 25860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03168" h="258601">
                                <a:moveTo>
                                  <a:pt x="16771" y="16940"/>
                                </a:moveTo>
                                <a:cubicBezTo>
                                  <a:pt x="40782" y="-16308"/>
                                  <a:pt x="229175" y="229363"/>
                                  <a:pt x="186694" y="258918"/>
                                </a:cubicBezTo>
                                <a:cubicBezTo>
                                  <a:pt x="144213" y="288472"/>
                                  <a:pt x="-9087" y="50189"/>
                                  <a:pt x="16771" y="1694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DD994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6" name="Freeform: Shape 1316"/>
                        <wps:cNvSpPr/>
                        <wps:spPr>
                          <a:xfrm>
                            <a:off x="6429420" y="7426279"/>
                            <a:ext cx="203169" cy="258602"/>
                          </a:xfrm>
                          <a:custGeom>
                            <a:avLst/>
                            <a:gdLst>
                              <a:gd name="connsiteX0" fmla="*/ 16741 w 203168"/>
                              <a:gd name="connsiteY0" fmla="*/ 16940 h 258601"/>
                              <a:gd name="connsiteX1" fmla="*/ 186664 w 203168"/>
                              <a:gd name="connsiteY1" fmla="*/ 258918 h 258601"/>
                              <a:gd name="connsiteX2" fmla="*/ 16741 w 203168"/>
                              <a:gd name="connsiteY2" fmla="*/ 16940 h 25860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03168" h="258601">
                                <a:moveTo>
                                  <a:pt x="16741" y="16940"/>
                                </a:moveTo>
                                <a:cubicBezTo>
                                  <a:pt x="40752" y="-16308"/>
                                  <a:pt x="229145" y="229363"/>
                                  <a:pt x="186664" y="258918"/>
                                </a:cubicBezTo>
                                <a:cubicBezTo>
                                  <a:pt x="146030" y="286625"/>
                                  <a:pt x="-9116" y="50189"/>
                                  <a:pt x="16741" y="1694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DD994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7" name="Freeform: Shape 1317"/>
                        <wps:cNvSpPr/>
                        <wps:spPr>
                          <a:xfrm>
                            <a:off x="5733457" y="7320991"/>
                            <a:ext cx="203169" cy="258602"/>
                          </a:xfrm>
                          <a:custGeom>
                            <a:avLst/>
                            <a:gdLst>
                              <a:gd name="connsiteX0" fmla="*/ 16389 w 203168"/>
                              <a:gd name="connsiteY0" fmla="*/ 16940 h 258601"/>
                              <a:gd name="connsiteX1" fmla="*/ 186312 w 203168"/>
                              <a:gd name="connsiteY1" fmla="*/ 258918 h 258601"/>
                              <a:gd name="connsiteX2" fmla="*/ 16389 w 203168"/>
                              <a:gd name="connsiteY2" fmla="*/ 16940 h 25860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03168" h="258601">
                                <a:moveTo>
                                  <a:pt x="16389" y="16940"/>
                                </a:moveTo>
                                <a:cubicBezTo>
                                  <a:pt x="40400" y="-16308"/>
                                  <a:pt x="228793" y="229363"/>
                                  <a:pt x="186312" y="258918"/>
                                </a:cubicBezTo>
                                <a:cubicBezTo>
                                  <a:pt x="145679" y="288472"/>
                                  <a:pt x="-7621" y="50189"/>
                                  <a:pt x="16389" y="1694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DD994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8" name="Freeform: Shape 1318"/>
                        <wps:cNvSpPr/>
                        <wps:spPr>
                          <a:xfrm>
                            <a:off x="4707275" y="6351343"/>
                            <a:ext cx="905024" cy="1699382"/>
                          </a:xfrm>
                          <a:custGeom>
                            <a:avLst/>
                            <a:gdLst>
                              <a:gd name="connsiteX0" fmla="*/ 900354 w 905023"/>
                              <a:gd name="connsiteY0" fmla="*/ 24222 h 1699381"/>
                              <a:gd name="connsiteX1" fmla="*/ 45198 w 905023"/>
                              <a:gd name="connsiteY1" fmla="*/ 792638 h 1699381"/>
                              <a:gd name="connsiteX2" fmla="*/ 213274 w 905023"/>
                              <a:gd name="connsiteY2" fmla="*/ 1686660 h 1699381"/>
                              <a:gd name="connsiteX3" fmla="*/ 126466 w 905023"/>
                              <a:gd name="connsiteY3" fmla="*/ 768625 h 1699381"/>
                              <a:gd name="connsiteX4" fmla="*/ 900354 w 905023"/>
                              <a:gd name="connsiteY4" fmla="*/ 24222 h 16993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905023" h="1699381">
                                <a:moveTo>
                                  <a:pt x="900354" y="24222"/>
                                </a:moveTo>
                                <a:cubicBezTo>
                                  <a:pt x="913283" y="-42276"/>
                                  <a:pt x="168947" y="210784"/>
                                  <a:pt x="45198" y="792638"/>
                                </a:cubicBezTo>
                                <a:cubicBezTo>
                                  <a:pt x="-71162" y="1332007"/>
                                  <a:pt x="170794" y="1697743"/>
                                  <a:pt x="213274" y="1686660"/>
                                </a:cubicBezTo>
                                <a:cubicBezTo>
                                  <a:pt x="257602" y="1673730"/>
                                  <a:pt x="19341" y="1206400"/>
                                  <a:pt x="126466" y="768625"/>
                                </a:cubicBezTo>
                                <a:cubicBezTo>
                                  <a:pt x="231744" y="330849"/>
                                  <a:pt x="892966" y="55623"/>
                                  <a:pt x="900354" y="2422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DD994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1320" name="Graphic 88">
                        <a:extLst>
                          <a:ext uri="{FF2B5EF4-FFF2-40B4-BE49-F238E27FC236}">
                            <a16:creationId xmlns:a16="http://schemas.microsoft.com/office/drawing/2014/main" id="{C39A3ECC-D62E-481D-B9FD-5600C77AAEB2}"/>
                          </a:ext>
                        </a:extLst>
                      </wpg:cNvPr>
                      <wpg:cNvGrpSpPr/>
                      <wpg:grpSpPr>
                        <a:xfrm>
                          <a:off x="381000" y="3876675"/>
                          <a:ext cx="2749348" cy="3861652"/>
                          <a:chOff x="779481" y="3204105"/>
                          <a:chExt cx="2835163" cy="3981726"/>
                        </a:xfrm>
                      </wpg:grpSpPr>
                      <wps:wsp>
                        <wps:cNvPr id="1321" name="Freeform: Shape 1321"/>
                        <wps:cNvSpPr/>
                        <wps:spPr>
                          <a:xfrm>
                            <a:off x="867118" y="3546878"/>
                            <a:ext cx="292124" cy="292166"/>
                          </a:xfrm>
                          <a:custGeom>
                            <a:avLst/>
                            <a:gdLst>
                              <a:gd name="connsiteX0" fmla="*/ 253522 w 292123"/>
                              <a:gd name="connsiteY0" fmla="*/ 55303 h 292166"/>
                              <a:gd name="connsiteX1" fmla="*/ 155452 w 292123"/>
                              <a:gd name="connsiteY1" fmla="*/ 15652 h 292166"/>
                              <a:gd name="connsiteX2" fmla="*/ 57381 w 292123"/>
                              <a:gd name="connsiteY2" fmla="*/ 55303 h 292166"/>
                              <a:gd name="connsiteX3" fmla="*/ 15649 w 292123"/>
                              <a:gd name="connsiteY3" fmla="*/ 153387 h 292166"/>
                              <a:gd name="connsiteX4" fmla="*/ 57381 w 292123"/>
                              <a:gd name="connsiteY4" fmla="*/ 251472 h 292166"/>
                              <a:gd name="connsiteX5" fmla="*/ 155452 w 292123"/>
                              <a:gd name="connsiteY5" fmla="*/ 291123 h 292166"/>
                              <a:gd name="connsiteX6" fmla="*/ 253522 w 292123"/>
                              <a:gd name="connsiteY6" fmla="*/ 251472 h 292166"/>
                              <a:gd name="connsiteX7" fmla="*/ 293167 w 292123"/>
                              <a:gd name="connsiteY7" fmla="*/ 153387 h 292166"/>
                              <a:gd name="connsiteX8" fmla="*/ 253522 w 292123"/>
                              <a:gd name="connsiteY8" fmla="*/ 55303 h 29216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292123" h="292166">
                                <a:moveTo>
                                  <a:pt x="253522" y="55303"/>
                                </a:moveTo>
                                <a:cubicBezTo>
                                  <a:pt x="228482" y="30260"/>
                                  <a:pt x="193010" y="15652"/>
                                  <a:pt x="155452" y="15652"/>
                                </a:cubicBezTo>
                                <a:cubicBezTo>
                                  <a:pt x="117893" y="15652"/>
                                  <a:pt x="82421" y="30260"/>
                                  <a:pt x="57381" y="55303"/>
                                </a:cubicBezTo>
                                <a:cubicBezTo>
                                  <a:pt x="32342" y="80346"/>
                                  <a:pt x="15649" y="115823"/>
                                  <a:pt x="15649" y="153387"/>
                                </a:cubicBezTo>
                                <a:cubicBezTo>
                                  <a:pt x="15649" y="190951"/>
                                  <a:pt x="30256" y="226429"/>
                                  <a:pt x="57381" y="251472"/>
                                </a:cubicBezTo>
                                <a:cubicBezTo>
                                  <a:pt x="82421" y="276514"/>
                                  <a:pt x="117893" y="291123"/>
                                  <a:pt x="155452" y="291123"/>
                                </a:cubicBezTo>
                                <a:cubicBezTo>
                                  <a:pt x="193010" y="291123"/>
                                  <a:pt x="228482" y="276514"/>
                                  <a:pt x="253522" y="251472"/>
                                </a:cubicBezTo>
                                <a:cubicBezTo>
                                  <a:pt x="278561" y="226429"/>
                                  <a:pt x="293167" y="190951"/>
                                  <a:pt x="293167" y="153387"/>
                                </a:cubicBezTo>
                                <a:cubicBezTo>
                                  <a:pt x="295254" y="115823"/>
                                  <a:pt x="280647" y="80346"/>
                                  <a:pt x="253522" y="5530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95000"/>
                              <a:lumOff val="5000"/>
                              <a:alpha val="70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2" name="Freeform: Shape 1322"/>
                        <wps:cNvSpPr/>
                        <wps:spPr>
                          <a:xfrm>
                            <a:off x="779481" y="3532270"/>
                            <a:ext cx="292124" cy="292166"/>
                          </a:xfrm>
                          <a:custGeom>
                            <a:avLst/>
                            <a:gdLst>
                              <a:gd name="connsiteX0" fmla="*/ 253522 w 292123"/>
                              <a:gd name="connsiteY0" fmla="*/ 55303 h 292166"/>
                              <a:gd name="connsiteX1" fmla="*/ 155452 w 292123"/>
                              <a:gd name="connsiteY1" fmla="*/ 15652 h 292166"/>
                              <a:gd name="connsiteX2" fmla="*/ 57381 w 292123"/>
                              <a:gd name="connsiteY2" fmla="*/ 55303 h 292166"/>
                              <a:gd name="connsiteX3" fmla="*/ 15649 w 292123"/>
                              <a:gd name="connsiteY3" fmla="*/ 153387 h 292166"/>
                              <a:gd name="connsiteX4" fmla="*/ 55295 w 292123"/>
                              <a:gd name="connsiteY4" fmla="*/ 251472 h 292166"/>
                              <a:gd name="connsiteX5" fmla="*/ 153365 w 292123"/>
                              <a:gd name="connsiteY5" fmla="*/ 291123 h 292166"/>
                              <a:gd name="connsiteX6" fmla="*/ 251435 w 292123"/>
                              <a:gd name="connsiteY6" fmla="*/ 251472 h 292166"/>
                              <a:gd name="connsiteX7" fmla="*/ 293167 w 292123"/>
                              <a:gd name="connsiteY7" fmla="*/ 153387 h 292166"/>
                              <a:gd name="connsiteX8" fmla="*/ 253522 w 292123"/>
                              <a:gd name="connsiteY8" fmla="*/ 55303 h 29216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292123" h="292166">
                                <a:moveTo>
                                  <a:pt x="253522" y="55303"/>
                                </a:moveTo>
                                <a:cubicBezTo>
                                  <a:pt x="228482" y="30260"/>
                                  <a:pt x="193010" y="15652"/>
                                  <a:pt x="155452" y="15652"/>
                                </a:cubicBezTo>
                                <a:cubicBezTo>
                                  <a:pt x="117893" y="15652"/>
                                  <a:pt x="82421" y="30260"/>
                                  <a:pt x="57381" y="55303"/>
                                </a:cubicBezTo>
                                <a:cubicBezTo>
                                  <a:pt x="30256" y="80346"/>
                                  <a:pt x="15649" y="115823"/>
                                  <a:pt x="15649" y="153387"/>
                                </a:cubicBezTo>
                                <a:cubicBezTo>
                                  <a:pt x="15649" y="190951"/>
                                  <a:pt x="30256" y="226429"/>
                                  <a:pt x="55295" y="251472"/>
                                </a:cubicBezTo>
                                <a:cubicBezTo>
                                  <a:pt x="80334" y="276514"/>
                                  <a:pt x="115806" y="291123"/>
                                  <a:pt x="153365" y="291123"/>
                                </a:cubicBezTo>
                                <a:cubicBezTo>
                                  <a:pt x="190924" y="291123"/>
                                  <a:pt x="226396" y="276514"/>
                                  <a:pt x="251435" y="251472"/>
                                </a:cubicBezTo>
                                <a:cubicBezTo>
                                  <a:pt x="276474" y="226429"/>
                                  <a:pt x="293167" y="190951"/>
                                  <a:pt x="293167" y="153387"/>
                                </a:cubicBezTo>
                                <a:cubicBezTo>
                                  <a:pt x="293167" y="115823"/>
                                  <a:pt x="278561" y="80346"/>
                                  <a:pt x="253522" y="5530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91322F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3" name="Freeform: Shape 1323"/>
                        <wps:cNvSpPr/>
                        <wps:spPr>
                          <a:xfrm>
                            <a:off x="833128" y="3576918"/>
                            <a:ext cx="146062" cy="125214"/>
                          </a:xfrm>
                          <a:custGeom>
                            <a:avLst/>
                            <a:gdLst>
                              <a:gd name="connsiteX0" fmla="*/ 32946 w 146061"/>
                              <a:gd name="connsiteY0" fmla="*/ 106652 h 125214"/>
                              <a:gd name="connsiteX1" fmla="*/ 93458 w 146061"/>
                              <a:gd name="connsiteY1" fmla="*/ 16915 h 125214"/>
                              <a:gd name="connsiteX2" fmla="*/ 32946 w 146061"/>
                              <a:gd name="connsiteY2" fmla="*/ 106652 h 12521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146061" h="125214">
                                <a:moveTo>
                                  <a:pt x="32946" y="106652"/>
                                </a:moveTo>
                                <a:cubicBezTo>
                                  <a:pt x="99717" y="173433"/>
                                  <a:pt x="187355" y="35697"/>
                                  <a:pt x="93458" y="16915"/>
                                </a:cubicBezTo>
                                <a:cubicBezTo>
                                  <a:pt x="41293" y="6481"/>
                                  <a:pt x="-12959" y="62827"/>
                                  <a:pt x="32946" y="1066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D1BA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7" name="Freeform: Shape 1327"/>
                        <wps:cNvSpPr/>
                        <wps:spPr>
                          <a:xfrm>
                            <a:off x="3322520" y="6893665"/>
                            <a:ext cx="292124" cy="292166"/>
                          </a:xfrm>
                          <a:custGeom>
                            <a:avLst/>
                            <a:gdLst>
                              <a:gd name="connsiteX0" fmla="*/ 253522 w 292123"/>
                              <a:gd name="connsiteY0" fmla="*/ 57390 h 292166"/>
                              <a:gd name="connsiteX1" fmla="*/ 155452 w 292123"/>
                              <a:gd name="connsiteY1" fmla="*/ 15652 h 292166"/>
                              <a:gd name="connsiteX2" fmla="*/ 57381 w 292123"/>
                              <a:gd name="connsiteY2" fmla="*/ 57390 h 292166"/>
                              <a:gd name="connsiteX3" fmla="*/ 15649 w 292123"/>
                              <a:gd name="connsiteY3" fmla="*/ 155474 h 292166"/>
                              <a:gd name="connsiteX4" fmla="*/ 57381 w 292123"/>
                              <a:gd name="connsiteY4" fmla="*/ 253559 h 292166"/>
                              <a:gd name="connsiteX5" fmla="*/ 155452 w 292123"/>
                              <a:gd name="connsiteY5" fmla="*/ 293210 h 292166"/>
                              <a:gd name="connsiteX6" fmla="*/ 253522 w 292123"/>
                              <a:gd name="connsiteY6" fmla="*/ 253559 h 292166"/>
                              <a:gd name="connsiteX7" fmla="*/ 293167 w 292123"/>
                              <a:gd name="connsiteY7" fmla="*/ 155474 h 292166"/>
                              <a:gd name="connsiteX8" fmla="*/ 253522 w 292123"/>
                              <a:gd name="connsiteY8" fmla="*/ 57390 h 29216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292123" h="292166">
                                <a:moveTo>
                                  <a:pt x="253522" y="57390"/>
                                </a:moveTo>
                                <a:cubicBezTo>
                                  <a:pt x="228483" y="32347"/>
                                  <a:pt x="193010" y="15652"/>
                                  <a:pt x="155452" y="15652"/>
                                </a:cubicBezTo>
                                <a:cubicBezTo>
                                  <a:pt x="117893" y="15652"/>
                                  <a:pt x="82421" y="30260"/>
                                  <a:pt x="57381" y="57390"/>
                                </a:cubicBezTo>
                                <a:cubicBezTo>
                                  <a:pt x="32342" y="82433"/>
                                  <a:pt x="15649" y="117910"/>
                                  <a:pt x="15649" y="155474"/>
                                </a:cubicBezTo>
                                <a:cubicBezTo>
                                  <a:pt x="15649" y="193038"/>
                                  <a:pt x="30256" y="228516"/>
                                  <a:pt x="57381" y="253559"/>
                                </a:cubicBezTo>
                                <a:cubicBezTo>
                                  <a:pt x="82421" y="278601"/>
                                  <a:pt x="117893" y="293210"/>
                                  <a:pt x="155452" y="293210"/>
                                </a:cubicBezTo>
                                <a:cubicBezTo>
                                  <a:pt x="193010" y="293210"/>
                                  <a:pt x="228483" y="278601"/>
                                  <a:pt x="253522" y="253559"/>
                                </a:cubicBezTo>
                                <a:cubicBezTo>
                                  <a:pt x="278561" y="228516"/>
                                  <a:pt x="293167" y="193038"/>
                                  <a:pt x="293167" y="155474"/>
                                </a:cubicBezTo>
                                <a:cubicBezTo>
                                  <a:pt x="293167" y="117910"/>
                                  <a:pt x="278561" y="82433"/>
                                  <a:pt x="253522" y="5739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95000"/>
                              <a:lumOff val="5000"/>
                              <a:alpha val="70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8" name="Freeform: Shape 1328"/>
                        <wps:cNvSpPr/>
                        <wps:spPr>
                          <a:xfrm>
                            <a:off x="3232796" y="6881143"/>
                            <a:ext cx="292124" cy="292166"/>
                          </a:xfrm>
                          <a:custGeom>
                            <a:avLst/>
                            <a:gdLst>
                              <a:gd name="connsiteX0" fmla="*/ 253522 w 292123"/>
                              <a:gd name="connsiteY0" fmla="*/ 55303 h 292166"/>
                              <a:gd name="connsiteX1" fmla="*/ 155452 w 292123"/>
                              <a:gd name="connsiteY1" fmla="*/ 15652 h 292166"/>
                              <a:gd name="connsiteX2" fmla="*/ 57381 w 292123"/>
                              <a:gd name="connsiteY2" fmla="*/ 55303 h 292166"/>
                              <a:gd name="connsiteX3" fmla="*/ 15649 w 292123"/>
                              <a:gd name="connsiteY3" fmla="*/ 153387 h 292166"/>
                              <a:gd name="connsiteX4" fmla="*/ 57381 w 292123"/>
                              <a:gd name="connsiteY4" fmla="*/ 251471 h 292166"/>
                              <a:gd name="connsiteX5" fmla="*/ 155452 w 292123"/>
                              <a:gd name="connsiteY5" fmla="*/ 291123 h 292166"/>
                              <a:gd name="connsiteX6" fmla="*/ 253522 w 292123"/>
                              <a:gd name="connsiteY6" fmla="*/ 251471 h 292166"/>
                              <a:gd name="connsiteX7" fmla="*/ 293167 w 292123"/>
                              <a:gd name="connsiteY7" fmla="*/ 153387 h 292166"/>
                              <a:gd name="connsiteX8" fmla="*/ 253522 w 292123"/>
                              <a:gd name="connsiteY8" fmla="*/ 55303 h 29216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292123" h="292166">
                                <a:moveTo>
                                  <a:pt x="253522" y="55303"/>
                                </a:moveTo>
                                <a:cubicBezTo>
                                  <a:pt x="228482" y="30260"/>
                                  <a:pt x="193010" y="15652"/>
                                  <a:pt x="155452" y="15652"/>
                                </a:cubicBezTo>
                                <a:cubicBezTo>
                                  <a:pt x="117893" y="15652"/>
                                  <a:pt x="82421" y="30260"/>
                                  <a:pt x="57381" y="55303"/>
                                </a:cubicBezTo>
                                <a:cubicBezTo>
                                  <a:pt x="32342" y="80346"/>
                                  <a:pt x="15649" y="115823"/>
                                  <a:pt x="15649" y="153387"/>
                                </a:cubicBezTo>
                                <a:cubicBezTo>
                                  <a:pt x="15649" y="190951"/>
                                  <a:pt x="30256" y="226429"/>
                                  <a:pt x="57381" y="251471"/>
                                </a:cubicBezTo>
                                <a:cubicBezTo>
                                  <a:pt x="82421" y="276514"/>
                                  <a:pt x="117893" y="291123"/>
                                  <a:pt x="155452" y="291123"/>
                                </a:cubicBezTo>
                                <a:cubicBezTo>
                                  <a:pt x="193010" y="291123"/>
                                  <a:pt x="228482" y="276514"/>
                                  <a:pt x="253522" y="251471"/>
                                </a:cubicBezTo>
                                <a:cubicBezTo>
                                  <a:pt x="278561" y="226429"/>
                                  <a:pt x="293167" y="190951"/>
                                  <a:pt x="293167" y="153387"/>
                                </a:cubicBezTo>
                                <a:cubicBezTo>
                                  <a:pt x="293167" y="115823"/>
                                  <a:pt x="278561" y="80346"/>
                                  <a:pt x="253522" y="5530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EE962C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9" name="Freeform: Shape 1329"/>
                        <wps:cNvSpPr/>
                        <wps:spPr>
                          <a:xfrm>
                            <a:off x="3286443" y="6925752"/>
                            <a:ext cx="146062" cy="125214"/>
                          </a:xfrm>
                          <a:custGeom>
                            <a:avLst/>
                            <a:gdLst>
                              <a:gd name="connsiteX0" fmla="*/ 32946 w 146061"/>
                              <a:gd name="connsiteY0" fmla="*/ 106692 h 125214"/>
                              <a:gd name="connsiteX1" fmla="*/ 93458 w 146061"/>
                              <a:gd name="connsiteY1" fmla="*/ 16955 h 125214"/>
                              <a:gd name="connsiteX2" fmla="*/ 32946 w 146061"/>
                              <a:gd name="connsiteY2" fmla="*/ 106692 h 12521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146061" h="125214">
                                <a:moveTo>
                                  <a:pt x="32946" y="106692"/>
                                </a:moveTo>
                                <a:cubicBezTo>
                                  <a:pt x="99717" y="173473"/>
                                  <a:pt x="187355" y="35737"/>
                                  <a:pt x="93458" y="16955"/>
                                </a:cubicBezTo>
                                <a:cubicBezTo>
                                  <a:pt x="41293" y="6521"/>
                                  <a:pt x="-12959" y="60780"/>
                                  <a:pt x="32946" y="10669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D1BA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0" name="Freeform: Shape 1330"/>
                        <wps:cNvSpPr/>
                        <wps:spPr>
                          <a:xfrm>
                            <a:off x="1260896" y="3220800"/>
                            <a:ext cx="271258" cy="271297"/>
                          </a:xfrm>
                          <a:custGeom>
                            <a:avLst/>
                            <a:gdLst>
                              <a:gd name="connsiteX0" fmla="*/ 270803 w 271257"/>
                              <a:gd name="connsiteY0" fmla="*/ 112171 h 271297"/>
                              <a:gd name="connsiteX1" fmla="*/ 235331 w 271257"/>
                              <a:gd name="connsiteY1" fmla="*/ 51651 h 271297"/>
                              <a:gd name="connsiteX2" fmla="*/ 178993 w 271257"/>
                              <a:gd name="connsiteY2" fmla="*/ 20347 h 271297"/>
                              <a:gd name="connsiteX3" fmla="*/ 110135 w 271257"/>
                              <a:gd name="connsiteY3" fmla="*/ 20347 h 271297"/>
                              <a:gd name="connsiteX4" fmla="*/ 20412 w 271257"/>
                              <a:gd name="connsiteY4" fmla="*/ 110084 h 271297"/>
                              <a:gd name="connsiteX5" fmla="*/ 53797 w 271257"/>
                              <a:gd name="connsiteY5" fmla="*/ 235298 h 271297"/>
                              <a:gd name="connsiteX6" fmla="*/ 145608 w 271257"/>
                              <a:gd name="connsiteY6" fmla="*/ 272862 h 271297"/>
                              <a:gd name="connsiteX7" fmla="*/ 147694 w 271257"/>
                              <a:gd name="connsiteY7" fmla="*/ 272862 h 271297"/>
                              <a:gd name="connsiteX8" fmla="*/ 212379 w 271257"/>
                              <a:gd name="connsiteY8" fmla="*/ 256167 h 271297"/>
                              <a:gd name="connsiteX9" fmla="*/ 258284 w 271257"/>
                              <a:gd name="connsiteY9" fmla="*/ 210255 h 271297"/>
                              <a:gd name="connsiteX10" fmla="*/ 270803 w 271257"/>
                              <a:gd name="connsiteY10" fmla="*/ 178952 h 271297"/>
                              <a:gd name="connsiteX11" fmla="*/ 270803 w 271257"/>
                              <a:gd name="connsiteY11" fmla="*/ 112171 h 27129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271257" h="271297">
                                <a:moveTo>
                                  <a:pt x="270803" y="112171"/>
                                </a:moveTo>
                                <a:cubicBezTo>
                                  <a:pt x="268717" y="93389"/>
                                  <a:pt x="249937" y="64172"/>
                                  <a:pt x="235331" y="51651"/>
                                </a:cubicBezTo>
                                <a:cubicBezTo>
                                  <a:pt x="220725" y="37042"/>
                                  <a:pt x="201946" y="26608"/>
                                  <a:pt x="178993" y="20347"/>
                                </a:cubicBezTo>
                                <a:cubicBezTo>
                                  <a:pt x="156041" y="14087"/>
                                  <a:pt x="133088" y="14087"/>
                                  <a:pt x="110135" y="20347"/>
                                </a:cubicBezTo>
                                <a:cubicBezTo>
                                  <a:pt x="66317" y="32869"/>
                                  <a:pt x="30845" y="66259"/>
                                  <a:pt x="20412" y="110084"/>
                                </a:cubicBezTo>
                                <a:cubicBezTo>
                                  <a:pt x="7892" y="153909"/>
                                  <a:pt x="20412" y="203995"/>
                                  <a:pt x="53797" y="235298"/>
                                </a:cubicBezTo>
                                <a:cubicBezTo>
                                  <a:pt x="78836" y="260341"/>
                                  <a:pt x="112222" y="272862"/>
                                  <a:pt x="145608" y="272862"/>
                                </a:cubicBezTo>
                                <a:cubicBezTo>
                                  <a:pt x="145608" y="272862"/>
                                  <a:pt x="147694" y="272862"/>
                                  <a:pt x="147694" y="272862"/>
                                </a:cubicBezTo>
                                <a:cubicBezTo>
                                  <a:pt x="170647" y="272862"/>
                                  <a:pt x="191513" y="266602"/>
                                  <a:pt x="212379" y="256167"/>
                                </a:cubicBezTo>
                                <a:cubicBezTo>
                                  <a:pt x="231158" y="245733"/>
                                  <a:pt x="245764" y="229037"/>
                                  <a:pt x="258284" y="210255"/>
                                </a:cubicBezTo>
                                <a:cubicBezTo>
                                  <a:pt x="262457" y="199821"/>
                                  <a:pt x="266630" y="189386"/>
                                  <a:pt x="270803" y="178952"/>
                                </a:cubicBezTo>
                                <a:cubicBezTo>
                                  <a:pt x="277063" y="158083"/>
                                  <a:pt x="277063" y="135127"/>
                                  <a:pt x="270803" y="11217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95000"/>
                              <a:lumOff val="5000"/>
                              <a:alpha val="70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1" name="Freeform: Shape 1331"/>
                        <wps:cNvSpPr/>
                        <wps:spPr>
                          <a:xfrm>
                            <a:off x="1166999" y="3204105"/>
                            <a:ext cx="271258" cy="271297"/>
                          </a:xfrm>
                          <a:custGeom>
                            <a:avLst/>
                            <a:gdLst>
                              <a:gd name="connsiteX0" fmla="*/ 270803 w 271257"/>
                              <a:gd name="connsiteY0" fmla="*/ 114258 h 271297"/>
                              <a:gd name="connsiteX1" fmla="*/ 235331 w 271257"/>
                              <a:gd name="connsiteY1" fmla="*/ 53738 h 271297"/>
                              <a:gd name="connsiteX2" fmla="*/ 178993 w 271257"/>
                              <a:gd name="connsiteY2" fmla="*/ 20347 h 271297"/>
                              <a:gd name="connsiteX3" fmla="*/ 110135 w 271257"/>
                              <a:gd name="connsiteY3" fmla="*/ 20347 h 271297"/>
                              <a:gd name="connsiteX4" fmla="*/ 20412 w 271257"/>
                              <a:gd name="connsiteY4" fmla="*/ 110084 h 271297"/>
                              <a:gd name="connsiteX5" fmla="*/ 53797 w 271257"/>
                              <a:gd name="connsiteY5" fmla="*/ 235298 h 271297"/>
                              <a:gd name="connsiteX6" fmla="*/ 145608 w 271257"/>
                              <a:gd name="connsiteY6" fmla="*/ 272862 h 271297"/>
                              <a:gd name="connsiteX7" fmla="*/ 147694 w 271257"/>
                              <a:gd name="connsiteY7" fmla="*/ 272862 h 271297"/>
                              <a:gd name="connsiteX8" fmla="*/ 212379 w 271257"/>
                              <a:gd name="connsiteY8" fmla="*/ 256167 h 271297"/>
                              <a:gd name="connsiteX9" fmla="*/ 258284 w 271257"/>
                              <a:gd name="connsiteY9" fmla="*/ 210255 h 271297"/>
                              <a:gd name="connsiteX10" fmla="*/ 270803 w 271257"/>
                              <a:gd name="connsiteY10" fmla="*/ 178952 h 271297"/>
                              <a:gd name="connsiteX11" fmla="*/ 270803 w 271257"/>
                              <a:gd name="connsiteY11" fmla="*/ 114258 h 27129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271257" h="271297">
                                <a:moveTo>
                                  <a:pt x="270803" y="114258"/>
                                </a:moveTo>
                                <a:cubicBezTo>
                                  <a:pt x="268717" y="95476"/>
                                  <a:pt x="249937" y="66259"/>
                                  <a:pt x="235331" y="53738"/>
                                </a:cubicBezTo>
                                <a:cubicBezTo>
                                  <a:pt x="218638" y="37042"/>
                                  <a:pt x="199859" y="26608"/>
                                  <a:pt x="178993" y="20347"/>
                                </a:cubicBezTo>
                                <a:cubicBezTo>
                                  <a:pt x="156041" y="14087"/>
                                  <a:pt x="133088" y="14087"/>
                                  <a:pt x="110135" y="20347"/>
                                </a:cubicBezTo>
                                <a:cubicBezTo>
                                  <a:pt x="66317" y="32869"/>
                                  <a:pt x="30845" y="66259"/>
                                  <a:pt x="20412" y="110084"/>
                                </a:cubicBezTo>
                                <a:cubicBezTo>
                                  <a:pt x="7892" y="153909"/>
                                  <a:pt x="20412" y="203995"/>
                                  <a:pt x="53797" y="235298"/>
                                </a:cubicBezTo>
                                <a:cubicBezTo>
                                  <a:pt x="78836" y="260341"/>
                                  <a:pt x="112222" y="272862"/>
                                  <a:pt x="145608" y="272862"/>
                                </a:cubicBezTo>
                                <a:cubicBezTo>
                                  <a:pt x="145608" y="272862"/>
                                  <a:pt x="147694" y="272862"/>
                                  <a:pt x="147694" y="272862"/>
                                </a:cubicBezTo>
                                <a:cubicBezTo>
                                  <a:pt x="170647" y="272862"/>
                                  <a:pt x="191513" y="266602"/>
                                  <a:pt x="212379" y="256167"/>
                                </a:cubicBezTo>
                                <a:cubicBezTo>
                                  <a:pt x="231158" y="245733"/>
                                  <a:pt x="245764" y="229037"/>
                                  <a:pt x="258284" y="210255"/>
                                </a:cubicBezTo>
                                <a:cubicBezTo>
                                  <a:pt x="262457" y="199821"/>
                                  <a:pt x="266630" y="189386"/>
                                  <a:pt x="270803" y="178952"/>
                                </a:cubicBezTo>
                                <a:cubicBezTo>
                                  <a:pt x="277063" y="158083"/>
                                  <a:pt x="277063" y="137214"/>
                                  <a:pt x="270803" y="11425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53B18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2" name="Freeform: Shape 1332"/>
                        <wps:cNvSpPr/>
                        <wps:spPr>
                          <a:xfrm>
                            <a:off x="1226077" y="3251021"/>
                            <a:ext cx="125196" cy="125214"/>
                          </a:xfrm>
                          <a:custGeom>
                            <a:avLst/>
                            <a:gdLst>
                              <a:gd name="connsiteX0" fmla="*/ 96963 w 125195"/>
                              <a:gd name="connsiteY0" fmla="*/ 21429 h 125214"/>
                              <a:gd name="connsiteX1" fmla="*/ 23932 w 125195"/>
                              <a:gd name="connsiteY1" fmla="*/ 90297 h 125214"/>
                              <a:gd name="connsiteX2" fmla="*/ 30191 w 125195"/>
                              <a:gd name="connsiteY2" fmla="*/ 98645 h 125214"/>
                              <a:gd name="connsiteX3" fmla="*/ 48971 w 125195"/>
                              <a:gd name="connsiteY3" fmla="*/ 109079 h 125214"/>
                              <a:gd name="connsiteX4" fmla="*/ 84443 w 125195"/>
                              <a:gd name="connsiteY4" fmla="*/ 102818 h 125214"/>
                              <a:gd name="connsiteX5" fmla="*/ 99049 w 125195"/>
                              <a:gd name="connsiteY5" fmla="*/ 92384 h 125214"/>
                              <a:gd name="connsiteX6" fmla="*/ 115742 w 125195"/>
                              <a:gd name="connsiteY6" fmla="*/ 67341 h 125214"/>
                              <a:gd name="connsiteX7" fmla="*/ 96963 w 125195"/>
                              <a:gd name="connsiteY7" fmla="*/ 21429 h 12521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25195" h="125214">
                                <a:moveTo>
                                  <a:pt x="96963" y="21429"/>
                                </a:moveTo>
                                <a:cubicBezTo>
                                  <a:pt x="57317" y="-1527"/>
                                  <a:pt x="-7367" y="48559"/>
                                  <a:pt x="23932" y="90297"/>
                                </a:cubicBezTo>
                                <a:lnTo>
                                  <a:pt x="30191" y="98645"/>
                                </a:lnTo>
                                <a:cubicBezTo>
                                  <a:pt x="36451" y="104905"/>
                                  <a:pt x="40624" y="106992"/>
                                  <a:pt x="48971" y="109079"/>
                                </a:cubicBezTo>
                                <a:cubicBezTo>
                                  <a:pt x="59404" y="113253"/>
                                  <a:pt x="76097" y="109079"/>
                                  <a:pt x="84443" y="102818"/>
                                </a:cubicBezTo>
                                <a:cubicBezTo>
                                  <a:pt x="88616" y="100732"/>
                                  <a:pt x="92789" y="96558"/>
                                  <a:pt x="99049" y="92384"/>
                                </a:cubicBezTo>
                                <a:cubicBezTo>
                                  <a:pt x="107396" y="86123"/>
                                  <a:pt x="113655" y="75689"/>
                                  <a:pt x="115742" y="67341"/>
                                </a:cubicBezTo>
                                <a:cubicBezTo>
                                  <a:pt x="119915" y="50646"/>
                                  <a:pt x="113655" y="31864"/>
                                  <a:pt x="96963" y="2142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D1BA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1345" name="Graphic 1344"/>
                      <wpg:cNvGrpSpPr/>
                      <wpg:grpSpPr>
                        <a:xfrm>
                          <a:off x="5495925" y="7743825"/>
                          <a:ext cx="1510586" cy="1314053"/>
                          <a:chOff x="5426765" y="6619461"/>
                          <a:chExt cx="1835150" cy="1596390"/>
                        </a:xfrm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346" name="Freeform: Shape 1346"/>
                        <wps:cNvSpPr/>
                        <wps:spPr>
                          <a:xfrm>
                            <a:off x="5776826" y="6729449"/>
                            <a:ext cx="1495773" cy="1495830"/>
                          </a:xfrm>
                          <a:custGeom>
                            <a:avLst/>
                            <a:gdLst>
                              <a:gd name="connsiteX0" fmla="*/ 748515 w 1495772"/>
                              <a:gd name="connsiteY0" fmla="*/ 9428 h 1495830"/>
                              <a:gd name="connsiteX1" fmla="*/ 225623 w 1495772"/>
                              <a:gd name="connsiteY1" fmla="*/ 225632 h 1495830"/>
                              <a:gd name="connsiteX2" fmla="*/ 9427 w 1495772"/>
                              <a:gd name="connsiteY2" fmla="*/ 748544 h 1495830"/>
                              <a:gd name="connsiteX3" fmla="*/ 225623 w 1495772"/>
                              <a:gd name="connsiteY3" fmla="*/ 1271456 h 1495830"/>
                              <a:gd name="connsiteX4" fmla="*/ 748515 w 1495772"/>
                              <a:gd name="connsiteY4" fmla="*/ 1487660 h 1495830"/>
                              <a:gd name="connsiteX5" fmla="*/ 1271407 w 1495772"/>
                              <a:gd name="connsiteY5" fmla="*/ 1271456 h 1495830"/>
                              <a:gd name="connsiteX6" fmla="*/ 1487603 w 1495772"/>
                              <a:gd name="connsiteY6" fmla="*/ 748544 h 1495830"/>
                              <a:gd name="connsiteX7" fmla="*/ 1271407 w 1495772"/>
                              <a:gd name="connsiteY7" fmla="*/ 225632 h 1495830"/>
                              <a:gd name="connsiteX8" fmla="*/ 748515 w 1495772"/>
                              <a:gd name="connsiteY8" fmla="*/ 9428 h 149583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495772" h="1495830">
                                <a:moveTo>
                                  <a:pt x="748515" y="9428"/>
                                </a:moveTo>
                                <a:cubicBezTo>
                                  <a:pt x="553687" y="9428"/>
                                  <a:pt x="363888" y="87362"/>
                                  <a:pt x="225623" y="225632"/>
                                </a:cubicBezTo>
                                <a:cubicBezTo>
                                  <a:pt x="87358" y="363902"/>
                                  <a:pt x="9427" y="553709"/>
                                  <a:pt x="9427" y="748544"/>
                                </a:cubicBezTo>
                                <a:cubicBezTo>
                                  <a:pt x="9427" y="943379"/>
                                  <a:pt x="87358" y="1133186"/>
                                  <a:pt x="225623" y="1271456"/>
                                </a:cubicBezTo>
                                <a:cubicBezTo>
                                  <a:pt x="363888" y="1409726"/>
                                  <a:pt x="552430" y="1487660"/>
                                  <a:pt x="748515" y="1487660"/>
                                </a:cubicBezTo>
                                <a:cubicBezTo>
                                  <a:pt x="943343" y="1487660"/>
                                  <a:pt x="1133142" y="1409726"/>
                                  <a:pt x="1271407" y="1271456"/>
                                </a:cubicBezTo>
                                <a:cubicBezTo>
                                  <a:pt x="1409672" y="1133186"/>
                                  <a:pt x="1487603" y="943379"/>
                                  <a:pt x="1487603" y="748544"/>
                                </a:cubicBezTo>
                                <a:cubicBezTo>
                                  <a:pt x="1487603" y="553709"/>
                                  <a:pt x="1409672" y="363902"/>
                                  <a:pt x="1271407" y="225632"/>
                                </a:cubicBezTo>
                                <a:cubicBezTo>
                                  <a:pt x="1133142" y="87362"/>
                                  <a:pt x="944599" y="9428"/>
                                  <a:pt x="748515" y="942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95000"/>
                              <a:lumOff val="5000"/>
                              <a:alpha val="70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7" name="Freeform: Shape 1347"/>
                        <wps:cNvSpPr/>
                        <wps:spPr>
                          <a:xfrm>
                            <a:off x="5418892" y="6610410"/>
                            <a:ext cx="1608899" cy="1583820"/>
                          </a:xfrm>
                          <a:custGeom>
                            <a:avLst/>
                            <a:gdLst>
                              <a:gd name="connsiteX0" fmla="*/ 1606716 w 1608898"/>
                              <a:gd name="connsiteY0" fmla="*/ 729312 h 1583820"/>
                              <a:gd name="connsiteX1" fmla="*/ 1185637 w 1608898"/>
                              <a:gd name="connsiteY1" fmla="*/ 90756 h 1583820"/>
                              <a:gd name="connsiteX2" fmla="*/ 29241 w 1608898"/>
                              <a:gd name="connsiteY2" fmla="*/ 584757 h 1583820"/>
                              <a:gd name="connsiteX3" fmla="*/ 431465 w 1608898"/>
                              <a:gd name="connsiteY3" fmla="*/ 1493568 h 1583820"/>
                              <a:gd name="connsiteX4" fmla="*/ 1445826 w 1608898"/>
                              <a:gd name="connsiteY4" fmla="*/ 1279878 h 1583820"/>
                              <a:gd name="connsiteX5" fmla="*/ 1606716 w 1608898"/>
                              <a:gd name="connsiteY5" fmla="*/ 729312 h 158382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1608898" h="1583820">
                                <a:moveTo>
                                  <a:pt x="1606716" y="729312"/>
                                </a:moveTo>
                                <a:cubicBezTo>
                                  <a:pt x="1592889" y="476655"/>
                                  <a:pt x="1445826" y="217713"/>
                                  <a:pt x="1185637" y="90756"/>
                                </a:cubicBezTo>
                                <a:cubicBezTo>
                                  <a:pt x="750731" y="-120420"/>
                                  <a:pt x="138596" y="92013"/>
                                  <a:pt x="29241" y="584757"/>
                                </a:cubicBezTo>
                                <a:cubicBezTo>
                                  <a:pt x="-47433" y="932946"/>
                                  <a:pt x="100887" y="1331415"/>
                                  <a:pt x="431465" y="1493568"/>
                                </a:cubicBezTo>
                                <a:cubicBezTo>
                                  <a:pt x="762044" y="1655721"/>
                                  <a:pt x="1217060" y="1580301"/>
                                  <a:pt x="1445826" y="1279878"/>
                                </a:cubicBezTo>
                                <a:cubicBezTo>
                                  <a:pt x="1567750" y="1117725"/>
                                  <a:pt x="1616771" y="922890"/>
                                  <a:pt x="1606716" y="72931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7DCE1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8" name="Freeform: Shape 1348"/>
                        <wps:cNvSpPr/>
                        <wps:spPr>
                          <a:xfrm>
                            <a:off x="5466564" y="6660313"/>
                            <a:ext cx="1080979" cy="1231860"/>
                          </a:xfrm>
                          <a:custGeom>
                            <a:avLst/>
                            <a:gdLst>
                              <a:gd name="connsiteX0" fmla="*/ 176397 w 1080978"/>
                              <a:gd name="connsiteY0" fmla="*/ 1227461 h 1231860"/>
                              <a:gd name="connsiteX1" fmla="*/ 137431 w 1080978"/>
                              <a:gd name="connsiteY1" fmla="*/ 317393 h 1231860"/>
                              <a:gd name="connsiteX2" fmla="*/ 1081402 w 1080978"/>
                              <a:gd name="connsiteY2" fmla="*/ 71021 h 1231860"/>
                              <a:gd name="connsiteX3" fmla="*/ 176397 w 1080978"/>
                              <a:gd name="connsiteY3" fmla="*/ 1227461 h 12318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080978" h="1231860">
                                <a:moveTo>
                                  <a:pt x="176397" y="1227461"/>
                                </a:moveTo>
                                <a:cubicBezTo>
                                  <a:pt x="176397" y="1227461"/>
                                  <a:pt x="-171779" y="771170"/>
                                  <a:pt x="137431" y="317393"/>
                                </a:cubicBezTo>
                                <a:cubicBezTo>
                                  <a:pt x="475552" y="-175352"/>
                                  <a:pt x="1081402" y="71021"/>
                                  <a:pt x="1081402" y="71021"/>
                                </a:cubicBezTo>
                                <a:lnTo>
                                  <a:pt x="176397" y="12274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9" name="Freeform: Shape 1349"/>
                        <wps:cNvSpPr/>
                        <wps:spPr>
                          <a:xfrm>
                            <a:off x="5828492" y="6802089"/>
                            <a:ext cx="1093548" cy="1294710"/>
                          </a:xfrm>
                          <a:custGeom>
                            <a:avLst/>
                            <a:gdLst>
                              <a:gd name="connsiteX0" fmla="*/ 1089018 w 1093548"/>
                              <a:gd name="connsiteY0" fmla="*/ 569058 h 1294710"/>
                              <a:gd name="connsiteX1" fmla="*/ 993490 w 1093548"/>
                              <a:gd name="connsiteY1" fmla="*/ 421989 h 1294710"/>
                              <a:gd name="connsiteX2" fmla="*/ 975893 w 1093548"/>
                              <a:gd name="connsiteY2" fmla="*/ 238467 h 1294710"/>
                              <a:gd name="connsiteX3" fmla="*/ 865281 w 1093548"/>
                              <a:gd name="connsiteY3" fmla="*/ 180645 h 1294710"/>
                              <a:gd name="connsiteX4" fmla="*/ 828829 w 1093548"/>
                              <a:gd name="connsiteY4" fmla="*/ 53688 h 1294710"/>
                              <a:gd name="connsiteX5" fmla="*/ 654113 w 1093548"/>
                              <a:gd name="connsiteY5" fmla="*/ 47403 h 1294710"/>
                              <a:gd name="connsiteX6" fmla="*/ 662911 w 1093548"/>
                              <a:gd name="connsiteY6" fmla="*/ 59973 h 1294710"/>
                              <a:gd name="connsiteX7" fmla="*/ 454257 w 1093548"/>
                              <a:gd name="connsiteY7" fmla="*/ 619338 h 1294710"/>
                              <a:gd name="connsiteX8" fmla="*/ 382611 w 1093548"/>
                              <a:gd name="connsiteY8" fmla="*/ 928560 h 1294710"/>
                              <a:gd name="connsiteX9" fmla="*/ 362500 w 1093548"/>
                              <a:gd name="connsiteY9" fmla="*/ 937359 h 1294710"/>
                              <a:gd name="connsiteX10" fmla="*/ 358729 w 1093548"/>
                              <a:gd name="connsiteY10" fmla="*/ 938616 h 1294710"/>
                              <a:gd name="connsiteX11" fmla="*/ 353701 w 1093548"/>
                              <a:gd name="connsiteY11" fmla="*/ 936102 h 1294710"/>
                              <a:gd name="connsiteX12" fmla="*/ 295881 w 1093548"/>
                              <a:gd name="connsiteY12" fmla="*/ 934845 h 1294710"/>
                              <a:gd name="connsiteX13" fmla="*/ 249374 w 1093548"/>
                              <a:gd name="connsiteY13" fmla="*/ 895878 h 1294710"/>
                              <a:gd name="connsiteX14" fmla="*/ 177728 w 1093548"/>
                              <a:gd name="connsiteY14" fmla="*/ 810402 h 1294710"/>
                              <a:gd name="connsiteX15" fmla="*/ 166415 w 1093548"/>
                              <a:gd name="connsiteY15" fmla="*/ 809145 h 1294710"/>
                              <a:gd name="connsiteX16" fmla="*/ 20609 w 1093548"/>
                              <a:gd name="connsiteY16" fmla="*/ 1009008 h 1294710"/>
                              <a:gd name="connsiteX17" fmla="*/ 55804 w 1093548"/>
                              <a:gd name="connsiteY17" fmla="*/ 1216413 h 1294710"/>
                              <a:gd name="connsiteX18" fmla="*/ 288340 w 1093548"/>
                              <a:gd name="connsiteY18" fmla="*/ 1138479 h 1294710"/>
                              <a:gd name="connsiteX19" fmla="*/ 366271 w 1093548"/>
                              <a:gd name="connsiteY19" fmla="*/ 1035405 h 1294710"/>
                              <a:gd name="connsiteX20" fmla="*/ 361243 w 1093548"/>
                              <a:gd name="connsiteY20" fmla="*/ 1075629 h 1294710"/>
                              <a:gd name="connsiteX21" fmla="*/ 348673 w 1093548"/>
                              <a:gd name="connsiteY21" fmla="*/ 1223955 h 1294710"/>
                              <a:gd name="connsiteX22" fmla="*/ 347416 w 1093548"/>
                              <a:gd name="connsiteY22" fmla="*/ 1230240 h 1294710"/>
                              <a:gd name="connsiteX23" fmla="*/ 346160 w 1093548"/>
                              <a:gd name="connsiteY23" fmla="*/ 1240296 h 1294710"/>
                              <a:gd name="connsiteX24" fmla="*/ 363757 w 1093548"/>
                              <a:gd name="connsiteY24" fmla="*/ 1247838 h 1294710"/>
                              <a:gd name="connsiteX25" fmla="*/ 525904 w 1093548"/>
                              <a:gd name="connsiteY25" fmla="*/ 1275492 h 1294710"/>
                              <a:gd name="connsiteX26" fmla="*/ 578696 w 1093548"/>
                              <a:gd name="connsiteY26" fmla="*/ 1220184 h 1294710"/>
                              <a:gd name="connsiteX27" fmla="*/ 651599 w 1093548"/>
                              <a:gd name="connsiteY27" fmla="*/ 1197558 h 1294710"/>
                              <a:gd name="connsiteX28" fmla="*/ 690564 w 1093548"/>
                              <a:gd name="connsiteY28" fmla="*/ 1152306 h 1294710"/>
                              <a:gd name="connsiteX29" fmla="*/ 851454 w 1093548"/>
                              <a:gd name="connsiteY29" fmla="*/ 1108311 h 1294710"/>
                              <a:gd name="connsiteX30" fmla="*/ 895448 w 1093548"/>
                              <a:gd name="connsiteY30" fmla="*/ 1019064 h 1294710"/>
                              <a:gd name="connsiteX31" fmla="*/ 974636 w 1093548"/>
                              <a:gd name="connsiteY31" fmla="*/ 816687 h 1294710"/>
                              <a:gd name="connsiteX32" fmla="*/ 1089018 w 1093548"/>
                              <a:gd name="connsiteY32" fmla="*/ 569058 h 129471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</a:cxnLst>
                            <a:rect l="l" t="t" r="r" b="b"/>
                            <a:pathLst>
                              <a:path w="1093548" h="1294710">
                                <a:moveTo>
                                  <a:pt x="1089018" y="569058"/>
                                </a:moveTo>
                                <a:cubicBezTo>
                                  <a:pt x="1080220" y="504951"/>
                                  <a:pt x="1043768" y="453414"/>
                                  <a:pt x="993490" y="421989"/>
                                </a:cubicBezTo>
                                <a:cubicBezTo>
                                  <a:pt x="1021143" y="361653"/>
                                  <a:pt x="1022400" y="292518"/>
                                  <a:pt x="975893" y="238467"/>
                                </a:cubicBezTo>
                                <a:cubicBezTo>
                                  <a:pt x="948240" y="205785"/>
                                  <a:pt x="908017" y="186930"/>
                                  <a:pt x="865281" y="180645"/>
                                </a:cubicBezTo>
                                <a:cubicBezTo>
                                  <a:pt x="861510" y="135393"/>
                                  <a:pt x="852711" y="91398"/>
                                  <a:pt x="828829" y="53688"/>
                                </a:cubicBezTo>
                                <a:cubicBezTo>
                                  <a:pt x="787350" y="-12933"/>
                                  <a:pt x="706905" y="4665"/>
                                  <a:pt x="654113" y="47403"/>
                                </a:cubicBezTo>
                                <a:cubicBezTo>
                                  <a:pt x="647828" y="52431"/>
                                  <a:pt x="655370" y="62487"/>
                                  <a:pt x="662911" y="59973"/>
                                </a:cubicBezTo>
                                <a:cubicBezTo>
                                  <a:pt x="578696" y="239724"/>
                                  <a:pt x="509563" y="428274"/>
                                  <a:pt x="454257" y="619338"/>
                                </a:cubicBezTo>
                                <a:cubicBezTo>
                                  <a:pt x="425348" y="721155"/>
                                  <a:pt x="401465" y="824229"/>
                                  <a:pt x="382611" y="928560"/>
                                </a:cubicBezTo>
                                <a:cubicBezTo>
                                  <a:pt x="375069" y="931074"/>
                                  <a:pt x="368785" y="934845"/>
                                  <a:pt x="362500" y="937359"/>
                                </a:cubicBezTo>
                                <a:cubicBezTo>
                                  <a:pt x="361243" y="937359"/>
                                  <a:pt x="359986" y="938616"/>
                                  <a:pt x="358729" y="938616"/>
                                </a:cubicBezTo>
                                <a:cubicBezTo>
                                  <a:pt x="357472" y="937359"/>
                                  <a:pt x="354958" y="936102"/>
                                  <a:pt x="353701" y="936102"/>
                                </a:cubicBezTo>
                                <a:cubicBezTo>
                                  <a:pt x="332333" y="937359"/>
                                  <a:pt x="317250" y="944901"/>
                                  <a:pt x="295881" y="934845"/>
                                </a:cubicBezTo>
                                <a:cubicBezTo>
                                  <a:pt x="277027" y="926046"/>
                                  <a:pt x="263201" y="909705"/>
                                  <a:pt x="249374" y="895878"/>
                                </a:cubicBezTo>
                                <a:cubicBezTo>
                                  <a:pt x="224235" y="868224"/>
                                  <a:pt x="205381" y="835542"/>
                                  <a:pt x="177728" y="810402"/>
                                </a:cubicBezTo>
                                <a:cubicBezTo>
                                  <a:pt x="175214" y="807888"/>
                                  <a:pt x="170186" y="806631"/>
                                  <a:pt x="166415" y="809145"/>
                                </a:cubicBezTo>
                                <a:cubicBezTo>
                                  <a:pt x="92255" y="858168"/>
                                  <a:pt x="44491" y="922275"/>
                                  <a:pt x="20609" y="1009008"/>
                                </a:cubicBezTo>
                                <a:cubicBezTo>
                                  <a:pt x="3012" y="1073115"/>
                                  <a:pt x="498" y="1169904"/>
                                  <a:pt x="55804" y="1216413"/>
                                </a:cubicBezTo>
                                <a:cubicBezTo>
                                  <a:pt x="136249" y="1284291"/>
                                  <a:pt x="234291" y="1197558"/>
                                  <a:pt x="288340" y="1138479"/>
                                </a:cubicBezTo>
                                <a:cubicBezTo>
                                  <a:pt x="315993" y="1107054"/>
                                  <a:pt x="343646" y="1071858"/>
                                  <a:pt x="366271" y="1035405"/>
                                </a:cubicBezTo>
                                <a:cubicBezTo>
                                  <a:pt x="365014" y="1049232"/>
                                  <a:pt x="363757" y="1061802"/>
                                  <a:pt x="361243" y="1075629"/>
                                </a:cubicBezTo>
                                <a:cubicBezTo>
                                  <a:pt x="356215" y="1124652"/>
                                  <a:pt x="354958" y="1174932"/>
                                  <a:pt x="348673" y="1223955"/>
                                </a:cubicBezTo>
                                <a:cubicBezTo>
                                  <a:pt x="347416" y="1225212"/>
                                  <a:pt x="346160" y="1227726"/>
                                  <a:pt x="347416" y="1230240"/>
                                </a:cubicBezTo>
                                <a:cubicBezTo>
                                  <a:pt x="347416" y="1234011"/>
                                  <a:pt x="346160" y="1236525"/>
                                  <a:pt x="346160" y="1240296"/>
                                </a:cubicBezTo>
                                <a:cubicBezTo>
                                  <a:pt x="343646" y="1251609"/>
                                  <a:pt x="358729" y="1256637"/>
                                  <a:pt x="363757" y="1247838"/>
                                </a:cubicBezTo>
                                <a:cubicBezTo>
                                  <a:pt x="407750" y="1290576"/>
                                  <a:pt x="466827" y="1304403"/>
                                  <a:pt x="525904" y="1275492"/>
                                </a:cubicBezTo>
                                <a:cubicBezTo>
                                  <a:pt x="549786" y="1264179"/>
                                  <a:pt x="566126" y="1244067"/>
                                  <a:pt x="578696" y="1220184"/>
                                </a:cubicBezTo>
                                <a:cubicBezTo>
                                  <a:pt x="603835" y="1222698"/>
                                  <a:pt x="628974" y="1216413"/>
                                  <a:pt x="651599" y="1197558"/>
                                </a:cubicBezTo>
                                <a:cubicBezTo>
                                  <a:pt x="666682" y="1184988"/>
                                  <a:pt x="680509" y="1169904"/>
                                  <a:pt x="690564" y="1152306"/>
                                </a:cubicBezTo>
                                <a:cubicBezTo>
                                  <a:pt x="745870" y="1172418"/>
                                  <a:pt x="806204" y="1157334"/>
                                  <a:pt x="851454" y="1108311"/>
                                </a:cubicBezTo>
                                <a:cubicBezTo>
                                  <a:pt x="874079" y="1084428"/>
                                  <a:pt x="889163" y="1051746"/>
                                  <a:pt x="895448" y="1019064"/>
                                </a:cubicBezTo>
                                <a:cubicBezTo>
                                  <a:pt x="974636" y="1011522"/>
                                  <a:pt x="998518" y="905934"/>
                                  <a:pt x="974636" y="816687"/>
                                </a:cubicBezTo>
                                <a:cubicBezTo>
                                  <a:pt x="1052567" y="765150"/>
                                  <a:pt x="1101588" y="657048"/>
                                  <a:pt x="1089018" y="56905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83263F">
                              <a:alpha val="3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0" name="Freeform: Shape 1350"/>
                        <wps:cNvSpPr/>
                        <wps:spPr>
                          <a:xfrm>
                            <a:off x="5751329" y="6775019"/>
                            <a:ext cx="1131257" cy="1282140"/>
                          </a:xfrm>
                          <a:custGeom>
                            <a:avLst/>
                            <a:gdLst>
                              <a:gd name="connsiteX0" fmla="*/ 1006548 w 1131256"/>
                              <a:gd name="connsiteY0" fmla="*/ 447802 h 1282140"/>
                              <a:gd name="connsiteX1" fmla="*/ 1044257 w 1131256"/>
                              <a:gd name="connsiteY1" fmla="*/ 366097 h 1282140"/>
                              <a:gd name="connsiteX2" fmla="*/ 893423 w 1131256"/>
                              <a:gd name="connsiteY2" fmla="*/ 234112 h 1282140"/>
                              <a:gd name="connsiteX3" fmla="*/ 892166 w 1131256"/>
                              <a:gd name="connsiteY3" fmla="*/ 90814 h 1282140"/>
                              <a:gd name="connsiteX4" fmla="*/ 752644 w 1131256"/>
                              <a:gd name="connsiteY4" fmla="*/ 22936 h 1282140"/>
                              <a:gd name="connsiteX5" fmla="*/ 606837 w 1131256"/>
                              <a:gd name="connsiteY5" fmla="*/ 94585 h 1282140"/>
                              <a:gd name="connsiteX6" fmla="*/ 561587 w 1131256"/>
                              <a:gd name="connsiteY6" fmla="*/ 53104 h 1282140"/>
                              <a:gd name="connsiteX7" fmla="*/ 484913 w 1131256"/>
                              <a:gd name="connsiteY7" fmla="*/ 60646 h 1282140"/>
                              <a:gd name="connsiteX8" fmla="*/ 390642 w 1131256"/>
                              <a:gd name="connsiteY8" fmla="*/ 10366 h 1282140"/>
                              <a:gd name="connsiteX9" fmla="*/ 249863 w 1131256"/>
                              <a:gd name="connsiteY9" fmla="*/ 89557 h 1282140"/>
                              <a:gd name="connsiteX10" fmla="*/ 197071 w 1131256"/>
                              <a:gd name="connsiteY10" fmla="*/ 71959 h 1282140"/>
                              <a:gd name="connsiteX11" fmla="*/ 31153 w 1131256"/>
                              <a:gd name="connsiteY11" fmla="*/ 255481 h 1282140"/>
                              <a:gd name="connsiteX12" fmla="*/ 22355 w 1131256"/>
                              <a:gd name="connsiteY12" fmla="*/ 263023 h 1282140"/>
                              <a:gd name="connsiteX13" fmla="*/ 48751 w 1131256"/>
                              <a:gd name="connsiteY13" fmla="*/ 447802 h 1282140"/>
                              <a:gd name="connsiteX14" fmla="*/ 173189 w 1131256"/>
                              <a:gd name="connsiteY14" fmla="*/ 718057 h 1282140"/>
                              <a:gd name="connsiteX15" fmla="*/ 296370 w 1131256"/>
                              <a:gd name="connsiteY15" fmla="*/ 978256 h 1282140"/>
                              <a:gd name="connsiteX16" fmla="*/ 432121 w 1131256"/>
                              <a:gd name="connsiteY16" fmla="*/ 1217086 h 1282140"/>
                              <a:gd name="connsiteX17" fmla="*/ 444691 w 1131256"/>
                              <a:gd name="connsiteY17" fmla="*/ 1220857 h 1282140"/>
                              <a:gd name="connsiteX18" fmla="*/ 618150 w 1131256"/>
                              <a:gd name="connsiteY18" fmla="*/ 1248511 h 1282140"/>
                              <a:gd name="connsiteX19" fmla="*/ 670942 w 1131256"/>
                              <a:gd name="connsiteY19" fmla="*/ 1107727 h 1282140"/>
                              <a:gd name="connsiteX20" fmla="*/ 889652 w 1131256"/>
                              <a:gd name="connsiteY20" fmla="*/ 1105213 h 1282140"/>
                              <a:gd name="connsiteX21" fmla="*/ 924846 w 1131256"/>
                              <a:gd name="connsiteY21" fmla="*/ 829930 h 1282140"/>
                              <a:gd name="connsiteX22" fmla="*/ 1117160 w 1131256"/>
                              <a:gd name="connsiteY22" fmla="*/ 679090 h 1282140"/>
                              <a:gd name="connsiteX23" fmla="*/ 1006548 w 1131256"/>
                              <a:gd name="connsiteY23" fmla="*/ 447802 h 128214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</a:cxnLst>
                            <a:rect l="l" t="t" r="r" b="b"/>
                            <a:pathLst>
                              <a:path w="1131256" h="1282140">
                                <a:moveTo>
                                  <a:pt x="1006548" y="447802"/>
                                </a:moveTo>
                                <a:cubicBezTo>
                                  <a:pt x="1026659" y="422662"/>
                                  <a:pt x="1041743" y="395008"/>
                                  <a:pt x="1044257" y="366097"/>
                                </a:cubicBezTo>
                                <a:cubicBezTo>
                                  <a:pt x="1050542" y="285649"/>
                                  <a:pt x="968840" y="219028"/>
                                  <a:pt x="893423" y="234112"/>
                                </a:cubicBezTo>
                                <a:cubicBezTo>
                                  <a:pt x="909763" y="187603"/>
                                  <a:pt x="914791" y="136066"/>
                                  <a:pt x="892166" y="90814"/>
                                </a:cubicBezTo>
                                <a:cubicBezTo>
                                  <a:pt x="867027" y="41791"/>
                                  <a:pt x="804179" y="19165"/>
                                  <a:pt x="752644" y="22936"/>
                                </a:cubicBezTo>
                                <a:cubicBezTo>
                                  <a:pt x="697338" y="25450"/>
                                  <a:pt x="644546" y="54361"/>
                                  <a:pt x="606837" y="94585"/>
                                </a:cubicBezTo>
                                <a:cubicBezTo>
                                  <a:pt x="593011" y="76987"/>
                                  <a:pt x="575414" y="61903"/>
                                  <a:pt x="561587" y="53104"/>
                                </a:cubicBezTo>
                                <a:cubicBezTo>
                                  <a:pt x="531420" y="32992"/>
                                  <a:pt x="503767" y="39277"/>
                                  <a:pt x="484913" y="60646"/>
                                </a:cubicBezTo>
                                <a:cubicBezTo>
                                  <a:pt x="459774" y="34249"/>
                                  <a:pt x="427093" y="14137"/>
                                  <a:pt x="390642" y="10366"/>
                                </a:cubicBezTo>
                                <a:cubicBezTo>
                                  <a:pt x="332822" y="2824"/>
                                  <a:pt x="280030" y="41791"/>
                                  <a:pt x="249863" y="89557"/>
                                </a:cubicBezTo>
                                <a:cubicBezTo>
                                  <a:pt x="233523" y="80758"/>
                                  <a:pt x="215925" y="74473"/>
                                  <a:pt x="197071" y="71959"/>
                                </a:cubicBezTo>
                                <a:cubicBezTo>
                                  <a:pt x="102800" y="59389"/>
                                  <a:pt x="26126" y="170005"/>
                                  <a:pt x="31153" y="255481"/>
                                </a:cubicBezTo>
                                <a:cubicBezTo>
                                  <a:pt x="27383" y="256738"/>
                                  <a:pt x="23612" y="260509"/>
                                  <a:pt x="22355" y="263023"/>
                                </a:cubicBezTo>
                                <a:cubicBezTo>
                                  <a:pt x="-11583" y="315817"/>
                                  <a:pt x="29896" y="396265"/>
                                  <a:pt x="48751" y="447802"/>
                                </a:cubicBezTo>
                                <a:cubicBezTo>
                                  <a:pt x="83945" y="540820"/>
                                  <a:pt x="127939" y="628810"/>
                                  <a:pt x="173189" y="718057"/>
                                </a:cubicBezTo>
                                <a:cubicBezTo>
                                  <a:pt x="215925" y="803533"/>
                                  <a:pt x="258662" y="889009"/>
                                  <a:pt x="296370" y="978256"/>
                                </a:cubicBezTo>
                                <a:cubicBezTo>
                                  <a:pt x="331565" y="1062475"/>
                                  <a:pt x="368017" y="1149208"/>
                                  <a:pt x="432121" y="1217086"/>
                                </a:cubicBezTo>
                                <a:cubicBezTo>
                                  <a:pt x="435892" y="1220857"/>
                                  <a:pt x="439663" y="1220857"/>
                                  <a:pt x="444691" y="1220857"/>
                                </a:cubicBezTo>
                                <a:cubicBezTo>
                                  <a:pt x="488684" y="1273651"/>
                                  <a:pt x="561587" y="1305076"/>
                                  <a:pt x="618150" y="1248511"/>
                                </a:cubicBezTo>
                                <a:cubicBezTo>
                                  <a:pt x="650831" y="1215829"/>
                                  <a:pt x="664657" y="1159264"/>
                                  <a:pt x="670942" y="1107727"/>
                                </a:cubicBezTo>
                                <a:cubicBezTo>
                                  <a:pt x="735047" y="1158007"/>
                                  <a:pt x="834346" y="1180633"/>
                                  <a:pt x="889652" y="1105213"/>
                                </a:cubicBezTo>
                                <a:cubicBezTo>
                                  <a:pt x="944958" y="1031050"/>
                                  <a:pt x="956270" y="920434"/>
                                  <a:pt x="924846" y="829930"/>
                                </a:cubicBezTo>
                                <a:cubicBezTo>
                                  <a:pt x="1006548" y="819874"/>
                                  <a:pt x="1089507" y="751996"/>
                                  <a:pt x="1117160" y="679090"/>
                                </a:cubicBezTo>
                                <a:cubicBezTo>
                                  <a:pt x="1146070" y="584815"/>
                                  <a:pt x="1089507" y="488026"/>
                                  <a:pt x="1006548" y="4478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7B16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1" name="Freeform: Shape 1351"/>
                        <wps:cNvSpPr/>
                        <wps:spPr>
                          <a:xfrm>
                            <a:off x="5554925" y="6878177"/>
                            <a:ext cx="1206674" cy="1219290"/>
                          </a:xfrm>
                          <a:custGeom>
                            <a:avLst/>
                            <a:gdLst>
                              <a:gd name="connsiteX0" fmla="*/ 1140104 w 1206673"/>
                              <a:gd name="connsiteY0" fmla="*/ 611128 h 1219290"/>
                              <a:gd name="connsiteX1" fmla="*/ 1156445 w 1206673"/>
                              <a:gd name="connsiteY1" fmla="*/ 580960 h 1219290"/>
                              <a:gd name="connsiteX2" fmla="*/ 1194153 w 1206673"/>
                              <a:gd name="connsiteY2" fmla="*/ 457774 h 1219290"/>
                              <a:gd name="connsiteX3" fmla="*/ 1059659 w 1206673"/>
                              <a:gd name="connsiteY3" fmla="*/ 319504 h 1219290"/>
                              <a:gd name="connsiteX4" fmla="*/ 1038291 w 1206673"/>
                              <a:gd name="connsiteY4" fmla="*/ 104557 h 1219290"/>
                              <a:gd name="connsiteX5" fmla="*/ 859804 w 1206673"/>
                              <a:gd name="connsiteY5" fmla="*/ 143524 h 1219290"/>
                              <a:gd name="connsiteX6" fmla="*/ 851005 w 1206673"/>
                              <a:gd name="connsiteY6" fmla="*/ 113356 h 1219290"/>
                              <a:gd name="connsiteX7" fmla="*/ 771817 w 1206673"/>
                              <a:gd name="connsiteY7" fmla="*/ 16567 h 1219290"/>
                              <a:gd name="connsiteX8" fmla="*/ 632296 w 1206673"/>
                              <a:gd name="connsiteY8" fmla="*/ 40450 h 1219290"/>
                              <a:gd name="connsiteX9" fmla="*/ 551851 w 1206673"/>
                              <a:gd name="connsiteY9" fmla="*/ 105814 h 1219290"/>
                              <a:gd name="connsiteX10" fmla="*/ 419871 w 1206673"/>
                              <a:gd name="connsiteY10" fmla="*/ 32908 h 1219290"/>
                              <a:gd name="connsiteX11" fmla="*/ 304231 w 1206673"/>
                              <a:gd name="connsiteY11" fmla="*/ 149809 h 1219290"/>
                              <a:gd name="connsiteX12" fmla="*/ 80494 w 1206673"/>
                              <a:gd name="connsiteY12" fmla="*/ 158608 h 1219290"/>
                              <a:gd name="connsiteX13" fmla="*/ 113174 w 1206673"/>
                              <a:gd name="connsiteY13" fmla="*/ 521881 h 1219290"/>
                              <a:gd name="connsiteX14" fmla="*/ 163453 w 1206673"/>
                              <a:gd name="connsiteY14" fmla="*/ 691576 h 1219290"/>
                              <a:gd name="connsiteX15" fmla="*/ 108147 w 1206673"/>
                              <a:gd name="connsiteY15" fmla="*/ 893953 h 1219290"/>
                              <a:gd name="connsiteX16" fmla="*/ 284120 w 1206673"/>
                              <a:gd name="connsiteY16" fmla="*/ 920350 h 1219290"/>
                              <a:gd name="connsiteX17" fmla="*/ 339426 w 1206673"/>
                              <a:gd name="connsiteY17" fmla="*/ 1098844 h 1219290"/>
                              <a:gd name="connsiteX18" fmla="*/ 453808 w 1206673"/>
                              <a:gd name="connsiteY18" fmla="*/ 1073704 h 1219290"/>
                              <a:gd name="connsiteX19" fmla="*/ 478947 w 1206673"/>
                              <a:gd name="connsiteY19" fmla="*/ 1149124 h 1219290"/>
                              <a:gd name="connsiteX20" fmla="*/ 585788 w 1206673"/>
                              <a:gd name="connsiteY20" fmla="*/ 1214488 h 1219290"/>
                              <a:gd name="connsiteX21" fmla="*/ 702685 w 1206673"/>
                              <a:gd name="connsiteY21" fmla="*/ 1129012 h 1219290"/>
                              <a:gd name="connsiteX22" fmla="*/ 741650 w 1206673"/>
                              <a:gd name="connsiteY22" fmla="*/ 1068676 h 1219290"/>
                              <a:gd name="connsiteX23" fmla="*/ 917624 w 1206673"/>
                              <a:gd name="connsiteY23" fmla="*/ 1064905 h 1219290"/>
                              <a:gd name="connsiteX24" fmla="*/ 949048 w 1206673"/>
                              <a:gd name="connsiteY24" fmla="*/ 960574 h 1219290"/>
                              <a:gd name="connsiteX25" fmla="*/ 1181584 w 1206673"/>
                              <a:gd name="connsiteY25" fmla="*/ 853729 h 1219290"/>
                              <a:gd name="connsiteX26" fmla="*/ 1140104 w 1206673"/>
                              <a:gd name="connsiteY26" fmla="*/ 611128 h 12192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206673" h="1219290">
                                <a:moveTo>
                                  <a:pt x="1140104" y="611128"/>
                                </a:moveTo>
                                <a:cubicBezTo>
                                  <a:pt x="1146389" y="601072"/>
                                  <a:pt x="1151417" y="589759"/>
                                  <a:pt x="1156445" y="580960"/>
                                </a:cubicBezTo>
                                <a:cubicBezTo>
                                  <a:pt x="1177813" y="543250"/>
                                  <a:pt x="1192896" y="501769"/>
                                  <a:pt x="1194153" y="457774"/>
                                </a:cubicBezTo>
                                <a:cubicBezTo>
                                  <a:pt x="1196667" y="384868"/>
                                  <a:pt x="1127535" y="329560"/>
                                  <a:pt x="1059659" y="319504"/>
                                </a:cubicBezTo>
                                <a:cubicBezTo>
                                  <a:pt x="1088569" y="246598"/>
                                  <a:pt x="1109937" y="159865"/>
                                  <a:pt x="1038291" y="104557"/>
                                </a:cubicBezTo>
                                <a:cubicBezTo>
                                  <a:pt x="985499" y="65590"/>
                                  <a:pt x="912596" y="109585"/>
                                  <a:pt x="859804" y="143524"/>
                                </a:cubicBezTo>
                                <a:cubicBezTo>
                                  <a:pt x="857290" y="133468"/>
                                  <a:pt x="853519" y="123412"/>
                                  <a:pt x="851005" y="113356"/>
                                </a:cubicBezTo>
                                <a:cubicBezTo>
                                  <a:pt x="837179" y="73132"/>
                                  <a:pt x="812040" y="31651"/>
                                  <a:pt x="771817" y="16567"/>
                                </a:cubicBezTo>
                                <a:cubicBezTo>
                                  <a:pt x="724053" y="-1031"/>
                                  <a:pt x="675032" y="16567"/>
                                  <a:pt x="632296" y="40450"/>
                                </a:cubicBezTo>
                                <a:cubicBezTo>
                                  <a:pt x="602129" y="56791"/>
                                  <a:pt x="571962" y="78160"/>
                                  <a:pt x="551851" y="105814"/>
                                </a:cubicBezTo>
                                <a:cubicBezTo>
                                  <a:pt x="520427" y="61819"/>
                                  <a:pt x="473920" y="26623"/>
                                  <a:pt x="419871" y="32908"/>
                                </a:cubicBezTo>
                                <a:cubicBezTo>
                                  <a:pt x="363308" y="39193"/>
                                  <a:pt x="315544" y="93244"/>
                                  <a:pt x="304231" y="149809"/>
                                </a:cubicBezTo>
                                <a:cubicBezTo>
                                  <a:pt x="233842" y="115870"/>
                                  <a:pt x="138313" y="112099"/>
                                  <a:pt x="80494" y="158608"/>
                                </a:cubicBezTo>
                                <a:cubicBezTo>
                                  <a:pt x="-50229" y="262939"/>
                                  <a:pt x="22674" y="423835"/>
                                  <a:pt x="113174" y="521881"/>
                                </a:cubicBezTo>
                                <a:cubicBezTo>
                                  <a:pt x="47813" y="607357"/>
                                  <a:pt x="33986" y="682777"/>
                                  <a:pt x="163453" y="691576"/>
                                </a:cubicBezTo>
                                <a:cubicBezTo>
                                  <a:pt x="125744" y="736828"/>
                                  <a:pt x="69181" y="834874"/>
                                  <a:pt x="108147" y="893953"/>
                                </a:cubicBezTo>
                                <a:cubicBezTo>
                                  <a:pt x="142084" y="946747"/>
                                  <a:pt x="235099" y="934177"/>
                                  <a:pt x="284120" y="920350"/>
                                </a:cubicBezTo>
                                <a:cubicBezTo>
                                  <a:pt x="267780" y="988228"/>
                                  <a:pt x="255210" y="1067419"/>
                                  <a:pt x="339426" y="1098844"/>
                                </a:cubicBezTo>
                                <a:cubicBezTo>
                                  <a:pt x="377134" y="1112671"/>
                                  <a:pt x="417357" y="1098844"/>
                                  <a:pt x="453808" y="1073704"/>
                                </a:cubicBezTo>
                                <a:cubicBezTo>
                                  <a:pt x="457579" y="1100101"/>
                                  <a:pt x="468892" y="1126498"/>
                                  <a:pt x="478947" y="1149124"/>
                                </a:cubicBezTo>
                                <a:cubicBezTo>
                                  <a:pt x="500316" y="1190605"/>
                                  <a:pt x="536767" y="1223287"/>
                                  <a:pt x="585788" y="1214488"/>
                                </a:cubicBezTo>
                                <a:cubicBezTo>
                                  <a:pt x="636066" y="1206946"/>
                                  <a:pt x="672518" y="1167979"/>
                                  <a:pt x="702685" y="1129012"/>
                                </a:cubicBezTo>
                                <a:cubicBezTo>
                                  <a:pt x="715254" y="1112671"/>
                                  <a:pt x="730338" y="1091302"/>
                                  <a:pt x="741650" y="1068676"/>
                                </a:cubicBezTo>
                                <a:cubicBezTo>
                                  <a:pt x="791929" y="1111414"/>
                                  <a:pt x="869860" y="1120213"/>
                                  <a:pt x="917624" y="1064905"/>
                                </a:cubicBezTo>
                                <a:cubicBezTo>
                                  <a:pt x="938992" y="1039765"/>
                                  <a:pt x="949048" y="1000798"/>
                                  <a:pt x="949048" y="960574"/>
                                </a:cubicBezTo>
                                <a:cubicBezTo>
                                  <a:pt x="1034520" y="991999"/>
                                  <a:pt x="1140104" y="935434"/>
                                  <a:pt x="1181584" y="853729"/>
                                </a:cubicBezTo>
                                <a:cubicBezTo>
                                  <a:pt x="1221806" y="775795"/>
                                  <a:pt x="1196667" y="679006"/>
                                  <a:pt x="1140104" y="61112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5A9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2" name="Freeform: Shape 1352"/>
                        <wps:cNvSpPr/>
                        <wps:spPr>
                          <a:xfrm>
                            <a:off x="6118057" y="7078894"/>
                            <a:ext cx="389655" cy="452520"/>
                          </a:xfrm>
                          <a:custGeom>
                            <a:avLst/>
                            <a:gdLst>
                              <a:gd name="connsiteX0" fmla="*/ 22657 w 389655"/>
                              <a:gd name="connsiteY0" fmla="*/ 9428 h 452520"/>
                              <a:gd name="connsiteX1" fmla="*/ 157151 w 389655"/>
                              <a:gd name="connsiteY1" fmla="*/ 252028 h 452520"/>
                              <a:gd name="connsiteX2" fmla="*/ 384659 w 389655"/>
                              <a:gd name="connsiteY2" fmla="*/ 451892 h 452520"/>
                              <a:gd name="connsiteX3" fmla="*/ 21400 w 389655"/>
                              <a:gd name="connsiteY3" fmla="*/ 230660 h 452520"/>
                              <a:gd name="connsiteX4" fmla="*/ 22657 w 389655"/>
                              <a:gd name="connsiteY4" fmla="*/ 9428 h 45252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389655" h="452520">
                                <a:moveTo>
                                  <a:pt x="22657" y="9428"/>
                                </a:moveTo>
                                <a:cubicBezTo>
                                  <a:pt x="22657" y="9428"/>
                                  <a:pt x="145838" y="48395"/>
                                  <a:pt x="157151" y="252028"/>
                                </a:cubicBezTo>
                                <a:cubicBezTo>
                                  <a:pt x="157151" y="252028"/>
                                  <a:pt x="339409" y="289739"/>
                                  <a:pt x="384659" y="451892"/>
                                </a:cubicBezTo>
                                <a:cubicBezTo>
                                  <a:pt x="384659" y="451892"/>
                                  <a:pt x="49053" y="382757"/>
                                  <a:pt x="21400" y="230660"/>
                                </a:cubicBezTo>
                                <a:cubicBezTo>
                                  <a:pt x="-6253" y="78563"/>
                                  <a:pt x="22657" y="9428"/>
                                  <a:pt x="22657" y="942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98B30">
                              <a:alpha val="25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3" name="Freeform: Shape 1353"/>
                        <wps:cNvSpPr/>
                        <wps:spPr>
                          <a:xfrm>
                            <a:off x="5981709" y="7029872"/>
                            <a:ext cx="276529" cy="414810"/>
                          </a:xfrm>
                          <a:custGeom>
                            <a:avLst/>
                            <a:gdLst>
                              <a:gd name="connsiteX0" fmla="*/ 272130 w 276529"/>
                              <a:gd name="connsiteY0" fmla="*/ 264599 h 414810"/>
                              <a:gd name="connsiteX1" fmla="*/ 264588 w 276529"/>
                              <a:gd name="connsiteY1" fmla="*/ 260828 h 414810"/>
                              <a:gd name="connsiteX2" fmla="*/ 252019 w 276529"/>
                              <a:gd name="connsiteY2" fmla="*/ 275911 h 414810"/>
                              <a:gd name="connsiteX3" fmla="*/ 215567 w 276529"/>
                              <a:gd name="connsiteY3" fmla="*/ 132613 h 414810"/>
                              <a:gd name="connsiteX4" fmla="*/ 209282 w 276529"/>
                              <a:gd name="connsiteY4" fmla="*/ 133870 h 414810"/>
                              <a:gd name="connsiteX5" fmla="*/ 204255 w 276529"/>
                              <a:gd name="connsiteY5" fmla="*/ 151468 h 414810"/>
                              <a:gd name="connsiteX6" fmla="*/ 72275 w 276529"/>
                              <a:gd name="connsiteY6" fmla="*/ 9428 h 414810"/>
                              <a:gd name="connsiteX7" fmla="*/ 65990 w 276529"/>
                              <a:gd name="connsiteY7" fmla="*/ 15713 h 414810"/>
                              <a:gd name="connsiteX8" fmla="*/ 47136 w 276529"/>
                              <a:gd name="connsiteY8" fmla="*/ 184150 h 414810"/>
                              <a:gd name="connsiteX9" fmla="*/ 32052 w 276529"/>
                              <a:gd name="connsiteY9" fmla="*/ 166553 h 414810"/>
                              <a:gd name="connsiteX10" fmla="*/ 23254 w 276529"/>
                              <a:gd name="connsiteY10" fmla="*/ 170323 h 414810"/>
                              <a:gd name="connsiteX11" fmla="*/ 35823 w 276529"/>
                              <a:gd name="connsiteY11" fmla="*/ 312364 h 414810"/>
                              <a:gd name="connsiteX12" fmla="*/ 14455 w 276529"/>
                              <a:gd name="connsiteY12" fmla="*/ 298538 h 414810"/>
                              <a:gd name="connsiteX13" fmla="*/ 9427 w 276529"/>
                              <a:gd name="connsiteY13" fmla="*/ 302309 h 414810"/>
                              <a:gd name="connsiteX14" fmla="*/ 59705 w 276529"/>
                              <a:gd name="connsiteY14" fmla="*/ 392813 h 414810"/>
                              <a:gd name="connsiteX15" fmla="*/ 171574 w 276529"/>
                              <a:gd name="connsiteY15" fmla="*/ 405383 h 414810"/>
                              <a:gd name="connsiteX16" fmla="*/ 272130 w 276529"/>
                              <a:gd name="connsiteY16" fmla="*/ 264599 h 41481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276529" h="414810">
                                <a:moveTo>
                                  <a:pt x="272130" y="264599"/>
                                </a:moveTo>
                                <a:cubicBezTo>
                                  <a:pt x="270873" y="260828"/>
                                  <a:pt x="267102" y="258313"/>
                                  <a:pt x="264588" y="260828"/>
                                </a:cubicBezTo>
                                <a:cubicBezTo>
                                  <a:pt x="258304" y="265855"/>
                                  <a:pt x="257047" y="270884"/>
                                  <a:pt x="252019" y="275911"/>
                                </a:cubicBezTo>
                                <a:cubicBezTo>
                                  <a:pt x="259561" y="226888"/>
                                  <a:pt x="255790" y="161524"/>
                                  <a:pt x="215567" y="132613"/>
                                </a:cubicBezTo>
                                <a:cubicBezTo>
                                  <a:pt x="213053" y="131356"/>
                                  <a:pt x="210539" y="131356"/>
                                  <a:pt x="209282" y="133870"/>
                                </a:cubicBezTo>
                                <a:cubicBezTo>
                                  <a:pt x="206769" y="141413"/>
                                  <a:pt x="208026" y="143926"/>
                                  <a:pt x="204255" y="151468"/>
                                </a:cubicBezTo>
                                <a:cubicBezTo>
                                  <a:pt x="195456" y="81076"/>
                                  <a:pt x="148949" y="19483"/>
                                  <a:pt x="72275" y="9428"/>
                                </a:cubicBezTo>
                                <a:cubicBezTo>
                                  <a:pt x="68504" y="9428"/>
                                  <a:pt x="64733" y="11941"/>
                                  <a:pt x="65990" y="15713"/>
                                </a:cubicBezTo>
                                <a:cubicBezTo>
                                  <a:pt x="86101" y="67249"/>
                                  <a:pt x="39594" y="117529"/>
                                  <a:pt x="47136" y="184150"/>
                                </a:cubicBezTo>
                                <a:cubicBezTo>
                                  <a:pt x="40851" y="179123"/>
                                  <a:pt x="39594" y="170323"/>
                                  <a:pt x="32052" y="166553"/>
                                </a:cubicBezTo>
                                <a:cubicBezTo>
                                  <a:pt x="28281" y="164038"/>
                                  <a:pt x="24511" y="165295"/>
                                  <a:pt x="23254" y="170323"/>
                                </a:cubicBezTo>
                                <a:cubicBezTo>
                                  <a:pt x="10684" y="208033"/>
                                  <a:pt x="23254" y="280939"/>
                                  <a:pt x="35823" y="312364"/>
                                </a:cubicBezTo>
                                <a:cubicBezTo>
                                  <a:pt x="27024" y="307336"/>
                                  <a:pt x="25768" y="301051"/>
                                  <a:pt x="14455" y="298538"/>
                                </a:cubicBezTo>
                                <a:cubicBezTo>
                                  <a:pt x="11941" y="298538"/>
                                  <a:pt x="9427" y="299794"/>
                                  <a:pt x="9427" y="302309"/>
                                </a:cubicBezTo>
                                <a:cubicBezTo>
                                  <a:pt x="9427" y="329963"/>
                                  <a:pt x="30795" y="373958"/>
                                  <a:pt x="59705" y="392813"/>
                                </a:cubicBezTo>
                                <a:cubicBezTo>
                                  <a:pt x="97414" y="416696"/>
                                  <a:pt x="130095" y="411668"/>
                                  <a:pt x="171574" y="405383"/>
                                </a:cubicBezTo>
                                <a:cubicBezTo>
                                  <a:pt x="243220" y="396583"/>
                                  <a:pt x="287214" y="336248"/>
                                  <a:pt x="272130" y="26459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0803A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4" name="Freeform: Shape 1354"/>
                        <wps:cNvSpPr/>
                        <wps:spPr>
                          <a:xfrm>
                            <a:off x="6109918" y="7342991"/>
                            <a:ext cx="402225" cy="251400"/>
                          </a:xfrm>
                          <a:custGeom>
                            <a:avLst/>
                            <a:gdLst>
                              <a:gd name="connsiteX0" fmla="*/ 9427 w 402224"/>
                              <a:gd name="connsiteY0" fmla="*/ 127459 h 251400"/>
                              <a:gd name="connsiteX1" fmla="*/ 18226 w 402224"/>
                              <a:gd name="connsiteY1" fmla="*/ 135001 h 251400"/>
                              <a:gd name="connsiteX2" fmla="*/ 59705 w 402224"/>
                              <a:gd name="connsiteY2" fmla="*/ 214192 h 251400"/>
                              <a:gd name="connsiteX3" fmla="*/ 121296 w 402224"/>
                              <a:gd name="connsiteY3" fmla="*/ 244360 h 251400"/>
                              <a:gd name="connsiteX4" fmla="*/ 131352 w 402224"/>
                              <a:gd name="connsiteY4" fmla="*/ 215449 h 251400"/>
                              <a:gd name="connsiteX5" fmla="*/ 265845 w 402224"/>
                              <a:gd name="connsiteY5" fmla="*/ 235561 h 251400"/>
                              <a:gd name="connsiteX6" fmla="*/ 268359 w 402224"/>
                              <a:gd name="connsiteY6" fmla="*/ 229276 h 251400"/>
                              <a:gd name="connsiteX7" fmla="*/ 253276 w 402224"/>
                              <a:gd name="connsiteY7" fmla="*/ 210421 h 251400"/>
                              <a:gd name="connsiteX8" fmla="*/ 308582 w 402224"/>
                              <a:gd name="connsiteY8" fmla="*/ 220477 h 251400"/>
                              <a:gd name="connsiteX9" fmla="*/ 395311 w 402224"/>
                              <a:gd name="connsiteY9" fmla="*/ 205393 h 251400"/>
                              <a:gd name="connsiteX10" fmla="*/ 399082 w 402224"/>
                              <a:gd name="connsiteY10" fmla="*/ 196594 h 251400"/>
                              <a:gd name="connsiteX11" fmla="*/ 263332 w 402224"/>
                              <a:gd name="connsiteY11" fmla="*/ 70894 h 251400"/>
                              <a:gd name="connsiteX12" fmla="*/ 270873 w 402224"/>
                              <a:gd name="connsiteY12" fmla="*/ 67123 h 251400"/>
                              <a:gd name="connsiteX13" fmla="*/ 270873 w 402224"/>
                              <a:gd name="connsiteY13" fmla="*/ 57067 h 251400"/>
                              <a:gd name="connsiteX14" fmla="*/ 9427 w 402224"/>
                              <a:gd name="connsiteY14" fmla="*/ 127459 h 2514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</a:cxnLst>
                            <a:rect l="l" t="t" r="r" b="b"/>
                            <a:pathLst>
                              <a:path w="402224" h="251400">
                                <a:moveTo>
                                  <a:pt x="9427" y="127459"/>
                                </a:moveTo>
                                <a:cubicBezTo>
                                  <a:pt x="9427" y="133744"/>
                                  <a:pt x="14455" y="136258"/>
                                  <a:pt x="18226" y="135001"/>
                                </a:cubicBezTo>
                                <a:cubicBezTo>
                                  <a:pt x="23254" y="167683"/>
                                  <a:pt x="34566" y="194080"/>
                                  <a:pt x="59705" y="214192"/>
                                </a:cubicBezTo>
                                <a:cubicBezTo>
                                  <a:pt x="76046" y="228019"/>
                                  <a:pt x="99928" y="241846"/>
                                  <a:pt x="121296" y="244360"/>
                                </a:cubicBezTo>
                                <a:cubicBezTo>
                                  <a:pt x="152720" y="248131"/>
                                  <a:pt x="141407" y="231790"/>
                                  <a:pt x="131352" y="215449"/>
                                </a:cubicBezTo>
                                <a:cubicBezTo>
                                  <a:pt x="194199" y="259444"/>
                                  <a:pt x="245734" y="246874"/>
                                  <a:pt x="265845" y="235561"/>
                                </a:cubicBezTo>
                                <a:cubicBezTo>
                                  <a:pt x="268359" y="234304"/>
                                  <a:pt x="270873" y="231790"/>
                                  <a:pt x="268359" y="229276"/>
                                </a:cubicBezTo>
                                <a:cubicBezTo>
                                  <a:pt x="263332" y="221734"/>
                                  <a:pt x="258304" y="217963"/>
                                  <a:pt x="253276" y="210421"/>
                                </a:cubicBezTo>
                                <a:cubicBezTo>
                                  <a:pt x="258304" y="216706"/>
                                  <a:pt x="299783" y="220477"/>
                                  <a:pt x="308582" y="220477"/>
                                </a:cubicBezTo>
                                <a:cubicBezTo>
                                  <a:pt x="338749" y="222991"/>
                                  <a:pt x="367658" y="215449"/>
                                  <a:pt x="395311" y="205393"/>
                                </a:cubicBezTo>
                                <a:cubicBezTo>
                                  <a:pt x="397825" y="204136"/>
                                  <a:pt x="400339" y="200365"/>
                                  <a:pt x="399082" y="196594"/>
                                </a:cubicBezTo>
                                <a:cubicBezTo>
                                  <a:pt x="372686" y="141286"/>
                                  <a:pt x="322408" y="93520"/>
                                  <a:pt x="263332" y="70894"/>
                                </a:cubicBezTo>
                                <a:cubicBezTo>
                                  <a:pt x="265845" y="69637"/>
                                  <a:pt x="268359" y="68380"/>
                                  <a:pt x="270873" y="67123"/>
                                </a:cubicBezTo>
                                <a:cubicBezTo>
                                  <a:pt x="274644" y="64609"/>
                                  <a:pt x="273387" y="59581"/>
                                  <a:pt x="270873" y="57067"/>
                                </a:cubicBezTo>
                                <a:cubicBezTo>
                                  <a:pt x="189171" y="-18353"/>
                                  <a:pt x="10684" y="-10811"/>
                                  <a:pt x="9427" y="12745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0803A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5" name="Freeform: Shape 1355"/>
                        <wps:cNvSpPr/>
                        <wps:spPr>
                          <a:xfrm>
                            <a:off x="5987123" y="7394776"/>
                            <a:ext cx="175973" cy="150840"/>
                          </a:xfrm>
                          <a:custGeom>
                            <a:avLst/>
                            <a:gdLst>
                              <a:gd name="connsiteX0" fmla="*/ 128451 w 175973"/>
                              <a:gd name="connsiteY0" fmla="*/ 10310 h 150840"/>
                              <a:gd name="connsiteX1" fmla="*/ 10298 w 175973"/>
                              <a:gd name="connsiteY1" fmla="*/ 109613 h 150840"/>
                              <a:gd name="connsiteX2" fmla="*/ 80687 w 175973"/>
                              <a:gd name="connsiteY2" fmla="*/ 118412 h 150840"/>
                              <a:gd name="connsiteX3" fmla="*/ 68118 w 175973"/>
                              <a:gd name="connsiteY3" fmla="*/ 142295 h 150840"/>
                              <a:gd name="connsiteX4" fmla="*/ 176216 w 175973"/>
                              <a:gd name="connsiteY4" fmla="*/ 48020 h 150840"/>
                              <a:gd name="connsiteX5" fmla="*/ 128451 w 175973"/>
                              <a:gd name="connsiteY5" fmla="*/ 10310 h 15084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175973" h="150840">
                                <a:moveTo>
                                  <a:pt x="128451" y="10310"/>
                                </a:moveTo>
                                <a:cubicBezTo>
                                  <a:pt x="105826" y="14081"/>
                                  <a:pt x="34180" y="49277"/>
                                  <a:pt x="10298" y="109613"/>
                                </a:cubicBezTo>
                                <a:cubicBezTo>
                                  <a:pt x="1499" y="130982"/>
                                  <a:pt x="61833" y="119669"/>
                                  <a:pt x="80687" y="118412"/>
                                </a:cubicBezTo>
                                <a:cubicBezTo>
                                  <a:pt x="75659" y="123440"/>
                                  <a:pt x="53034" y="141038"/>
                                  <a:pt x="68118" y="142295"/>
                                </a:cubicBezTo>
                                <a:cubicBezTo>
                                  <a:pt x="118396" y="152351"/>
                                  <a:pt x="179986" y="94529"/>
                                  <a:pt x="176216" y="48020"/>
                                </a:cubicBezTo>
                                <a:cubicBezTo>
                                  <a:pt x="171188" y="14081"/>
                                  <a:pt x="154847" y="6539"/>
                                  <a:pt x="128451" y="1031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0803A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6" name="Freeform: Shape 1356"/>
                        <wps:cNvSpPr/>
                        <wps:spPr>
                          <a:xfrm>
                            <a:off x="6478801" y="7659465"/>
                            <a:ext cx="163404" cy="125700"/>
                          </a:xfrm>
                          <a:custGeom>
                            <a:avLst/>
                            <a:gdLst>
                              <a:gd name="connsiteX0" fmla="*/ 142068 w 163403"/>
                              <a:gd name="connsiteY0" fmla="*/ 18390 h 125700"/>
                              <a:gd name="connsiteX1" fmla="*/ 93047 w 163403"/>
                              <a:gd name="connsiteY1" fmla="*/ 92553 h 125700"/>
                              <a:gd name="connsiteX2" fmla="*/ 18887 w 163403"/>
                              <a:gd name="connsiteY2" fmla="*/ 73698 h 125700"/>
                              <a:gd name="connsiteX3" fmla="*/ 10088 w 163403"/>
                              <a:gd name="connsiteY3" fmla="*/ 85011 h 125700"/>
                              <a:gd name="connsiteX4" fmla="*/ 105617 w 163403"/>
                              <a:gd name="connsiteY4" fmla="*/ 117693 h 125700"/>
                              <a:gd name="connsiteX5" fmla="*/ 164693 w 163403"/>
                              <a:gd name="connsiteY5" fmla="*/ 18390 h 125700"/>
                              <a:gd name="connsiteX6" fmla="*/ 142068 w 163403"/>
                              <a:gd name="connsiteY6" fmla="*/ 18390 h 1257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63403" h="125700">
                                <a:moveTo>
                                  <a:pt x="142068" y="18390"/>
                                </a:moveTo>
                                <a:cubicBezTo>
                                  <a:pt x="134527" y="47301"/>
                                  <a:pt x="125728" y="85011"/>
                                  <a:pt x="93047" y="92553"/>
                                </a:cubicBezTo>
                                <a:cubicBezTo>
                                  <a:pt x="64137" y="100095"/>
                                  <a:pt x="45283" y="74955"/>
                                  <a:pt x="18887" y="73698"/>
                                </a:cubicBezTo>
                                <a:cubicBezTo>
                                  <a:pt x="12602" y="73698"/>
                                  <a:pt x="7574" y="78726"/>
                                  <a:pt x="10088" y="85011"/>
                                </a:cubicBezTo>
                                <a:cubicBezTo>
                                  <a:pt x="21401" y="116436"/>
                                  <a:pt x="76707" y="127749"/>
                                  <a:pt x="105617" y="117693"/>
                                </a:cubicBezTo>
                                <a:cubicBezTo>
                                  <a:pt x="148353" y="103866"/>
                                  <a:pt x="164693" y="61128"/>
                                  <a:pt x="164693" y="18390"/>
                                </a:cubicBezTo>
                                <a:cubicBezTo>
                                  <a:pt x="163436" y="5820"/>
                                  <a:pt x="144582" y="7077"/>
                                  <a:pt x="142068" y="1839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98B30">
                              <a:alpha val="25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7" name="Freeform: Shape 1357"/>
                        <wps:cNvSpPr/>
                        <wps:spPr>
                          <a:xfrm>
                            <a:off x="5776328" y="7095777"/>
                            <a:ext cx="163404" cy="138270"/>
                          </a:xfrm>
                          <a:custGeom>
                            <a:avLst/>
                            <a:gdLst>
                              <a:gd name="connsiteX0" fmla="*/ 162017 w 163403"/>
                              <a:gd name="connsiteY0" fmla="*/ 49110 h 138270"/>
                              <a:gd name="connsiteX1" fmla="*/ 51405 w 163403"/>
                              <a:gd name="connsiteY1" fmla="*/ 18942 h 138270"/>
                              <a:gd name="connsiteX2" fmla="*/ 14953 w 163403"/>
                              <a:gd name="connsiteY2" fmla="*/ 130815 h 138270"/>
                              <a:gd name="connsiteX3" fmla="*/ 35065 w 163403"/>
                              <a:gd name="connsiteY3" fmla="*/ 125787 h 138270"/>
                              <a:gd name="connsiteX4" fmla="*/ 63975 w 163403"/>
                              <a:gd name="connsiteY4" fmla="*/ 40311 h 138270"/>
                              <a:gd name="connsiteX5" fmla="*/ 148190 w 163403"/>
                              <a:gd name="connsiteY5" fmla="*/ 62937 h 138270"/>
                              <a:gd name="connsiteX6" fmla="*/ 162017 w 163403"/>
                              <a:gd name="connsiteY6" fmla="*/ 49110 h 13827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63403" h="138270">
                                <a:moveTo>
                                  <a:pt x="162017" y="49110"/>
                                </a:moveTo>
                                <a:cubicBezTo>
                                  <a:pt x="139392" y="11400"/>
                                  <a:pt x="90371" y="-1170"/>
                                  <a:pt x="51405" y="18942"/>
                                </a:cubicBezTo>
                                <a:cubicBezTo>
                                  <a:pt x="9926" y="40311"/>
                                  <a:pt x="2384" y="91848"/>
                                  <a:pt x="14953" y="130815"/>
                                </a:cubicBezTo>
                                <a:cubicBezTo>
                                  <a:pt x="18724" y="143385"/>
                                  <a:pt x="37579" y="138357"/>
                                  <a:pt x="35065" y="125787"/>
                                </a:cubicBezTo>
                                <a:cubicBezTo>
                                  <a:pt x="28780" y="93105"/>
                                  <a:pt x="35065" y="59166"/>
                                  <a:pt x="63975" y="40311"/>
                                </a:cubicBezTo>
                                <a:cubicBezTo>
                                  <a:pt x="95398" y="21456"/>
                                  <a:pt x="124308" y="45339"/>
                                  <a:pt x="148190" y="62937"/>
                                </a:cubicBezTo>
                                <a:cubicBezTo>
                                  <a:pt x="156989" y="67965"/>
                                  <a:pt x="167045" y="56652"/>
                                  <a:pt x="162017" y="4911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98B30">
                              <a:alpha val="25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8" name="Freeform: Shape 1358"/>
                        <wps:cNvSpPr/>
                        <wps:spPr>
                          <a:xfrm>
                            <a:off x="6295974" y="7038134"/>
                            <a:ext cx="163404" cy="125700"/>
                          </a:xfrm>
                          <a:custGeom>
                            <a:avLst/>
                            <a:gdLst>
                              <a:gd name="connsiteX0" fmla="*/ 117498 w 163403"/>
                              <a:gd name="connsiteY0" fmla="*/ 17506 h 125700"/>
                              <a:gd name="connsiteX1" fmla="*/ 11914 w 163403"/>
                              <a:gd name="connsiteY1" fmla="*/ 43903 h 125700"/>
                              <a:gd name="connsiteX2" fmla="*/ 23227 w 163403"/>
                              <a:gd name="connsiteY2" fmla="*/ 55216 h 125700"/>
                              <a:gd name="connsiteX3" fmla="*/ 99901 w 163403"/>
                              <a:gd name="connsiteY3" fmla="*/ 32590 h 125700"/>
                              <a:gd name="connsiteX4" fmla="*/ 133839 w 163403"/>
                              <a:gd name="connsiteY4" fmla="*/ 106753 h 125700"/>
                              <a:gd name="connsiteX5" fmla="*/ 157721 w 163403"/>
                              <a:gd name="connsiteY5" fmla="*/ 113038 h 125700"/>
                              <a:gd name="connsiteX6" fmla="*/ 117498 w 163403"/>
                              <a:gd name="connsiteY6" fmla="*/ 17506 h 1257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63403" h="125700">
                                <a:moveTo>
                                  <a:pt x="117498" y="17506"/>
                                </a:moveTo>
                                <a:cubicBezTo>
                                  <a:pt x="81047" y="-1349"/>
                                  <a:pt x="38310" y="14992"/>
                                  <a:pt x="11914" y="43903"/>
                                </a:cubicBezTo>
                                <a:cubicBezTo>
                                  <a:pt x="4373" y="51445"/>
                                  <a:pt x="15685" y="64015"/>
                                  <a:pt x="23227" y="55216"/>
                                </a:cubicBezTo>
                                <a:cubicBezTo>
                                  <a:pt x="44595" y="33847"/>
                                  <a:pt x="70991" y="23791"/>
                                  <a:pt x="99901" y="32590"/>
                                </a:cubicBezTo>
                                <a:cubicBezTo>
                                  <a:pt x="132582" y="42646"/>
                                  <a:pt x="138866" y="77842"/>
                                  <a:pt x="133839" y="106753"/>
                                </a:cubicBezTo>
                                <a:cubicBezTo>
                                  <a:pt x="131325" y="121837"/>
                                  <a:pt x="153950" y="129379"/>
                                  <a:pt x="157721" y="113038"/>
                                </a:cubicBezTo>
                                <a:cubicBezTo>
                                  <a:pt x="167776" y="75328"/>
                                  <a:pt x="153950" y="36361"/>
                                  <a:pt x="117498" y="1750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98B30">
                              <a:alpha val="25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9" name="Freeform: Shape 1359"/>
                        <wps:cNvSpPr/>
                        <wps:spPr>
                          <a:xfrm>
                            <a:off x="6014420" y="7665460"/>
                            <a:ext cx="125695" cy="113130"/>
                          </a:xfrm>
                          <a:custGeom>
                            <a:avLst/>
                            <a:gdLst>
                              <a:gd name="connsiteX0" fmla="*/ 112467 w 125695"/>
                              <a:gd name="connsiteY0" fmla="*/ 85301 h 113130"/>
                              <a:gd name="connsiteX1" fmla="*/ 25737 w 125695"/>
                              <a:gd name="connsiteY1" fmla="*/ 19937 h 113130"/>
                              <a:gd name="connsiteX2" fmla="*/ 13168 w 125695"/>
                              <a:gd name="connsiteY2" fmla="*/ 14909 h 113130"/>
                              <a:gd name="connsiteX3" fmla="*/ 33279 w 125695"/>
                              <a:gd name="connsiteY3" fmla="*/ 101642 h 113130"/>
                              <a:gd name="connsiteX4" fmla="*/ 114981 w 125695"/>
                              <a:gd name="connsiteY4" fmla="*/ 102899 h 113130"/>
                              <a:gd name="connsiteX5" fmla="*/ 112467 w 125695"/>
                              <a:gd name="connsiteY5" fmla="*/ 85301 h 11313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125695" h="113130">
                                <a:moveTo>
                                  <a:pt x="112467" y="85301"/>
                                </a:moveTo>
                                <a:cubicBezTo>
                                  <a:pt x="72245" y="89072"/>
                                  <a:pt x="15682" y="96614"/>
                                  <a:pt x="25737" y="19937"/>
                                </a:cubicBezTo>
                                <a:cubicBezTo>
                                  <a:pt x="26994" y="9881"/>
                                  <a:pt x="15682" y="4853"/>
                                  <a:pt x="13168" y="14909"/>
                                </a:cubicBezTo>
                                <a:cubicBezTo>
                                  <a:pt x="5626" y="48848"/>
                                  <a:pt x="8140" y="82787"/>
                                  <a:pt x="33279" y="101642"/>
                                </a:cubicBezTo>
                                <a:cubicBezTo>
                                  <a:pt x="57161" y="120497"/>
                                  <a:pt x="91099" y="116726"/>
                                  <a:pt x="114981" y="102899"/>
                                </a:cubicBezTo>
                                <a:cubicBezTo>
                                  <a:pt x="122523" y="99128"/>
                                  <a:pt x="118752" y="85301"/>
                                  <a:pt x="112467" y="8530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98B30">
                              <a:alpha val="25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0" name="Freeform: Shape 1360"/>
                        <wps:cNvSpPr/>
                        <wps:spPr>
                          <a:xfrm>
                            <a:off x="6429981" y="6817655"/>
                            <a:ext cx="138265" cy="87990"/>
                          </a:xfrm>
                          <a:custGeom>
                            <a:avLst/>
                            <a:gdLst>
                              <a:gd name="connsiteX0" fmla="*/ 106673 w 138264"/>
                              <a:gd name="connsiteY0" fmla="*/ 12982 h 87990"/>
                              <a:gd name="connsiteX1" fmla="*/ 16172 w 138264"/>
                              <a:gd name="connsiteY1" fmla="*/ 75832 h 87990"/>
                              <a:gd name="connsiteX2" fmla="*/ 110444 w 138264"/>
                              <a:gd name="connsiteY2" fmla="*/ 14239 h 87990"/>
                              <a:gd name="connsiteX3" fmla="*/ 106673 w 138264"/>
                              <a:gd name="connsiteY3" fmla="*/ 12982 h 8799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38264" h="87990">
                                <a:moveTo>
                                  <a:pt x="106673" y="12982"/>
                                </a:moveTo>
                                <a:cubicBezTo>
                                  <a:pt x="57652" y="-2102"/>
                                  <a:pt x="-12737" y="33094"/>
                                  <a:pt x="16172" y="75832"/>
                                </a:cubicBezTo>
                                <a:cubicBezTo>
                                  <a:pt x="50110" y="124855"/>
                                  <a:pt x="177062" y="40636"/>
                                  <a:pt x="110444" y="14239"/>
                                </a:cubicBezTo>
                                <a:cubicBezTo>
                                  <a:pt x="109187" y="14239"/>
                                  <a:pt x="107930" y="14239"/>
                                  <a:pt x="106673" y="1298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E8D7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1" name="Freeform: Shape 1361"/>
                        <wps:cNvSpPr/>
                        <wps:spPr>
                          <a:xfrm>
                            <a:off x="6754698" y="7375126"/>
                            <a:ext cx="87987" cy="125700"/>
                          </a:xfrm>
                          <a:custGeom>
                            <a:avLst/>
                            <a:gdLst>
                              <a:gd name="connsiteX0" fmla="*/ 87395 w 87986"/>
                              <a:gd name="connsiteY0" fmla="*/ 41273 h 125700"/>
                              <a:gd name="connsiteX1" fmla="*/ 43402 w 87986"/>
                              <a:gd name="connsiteY1" fmla="*/ 13619 h 125700"/>
                              <a:gd name="connsiteX2" fmla="*/ 34604 w 87986"/>
                              <a:gd name="connsiteY2" fmla="*/ 116693 h 125700"/>
                              <a:gd name="connsiteX3" fmla="*/ 87395 w 87986"/>
                              <a:gd name="connsiteY3" fmla="*/ 41273 h 1257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87986" h="125700">
                                <a:moveTo>
                                  <a:pt x="87395" y="41273"/>
                                </a:moveTo>
                                <a:cubicBezTo>
                                  <a:pt x="82368" y="18647"/>
                                  <a:pt x="68541" y="1049"/>
                                  <a:pt x="43402" y="13619"/>
                                </a:cubicBezTo>
                                <a:cubicBezTo>
                                  <a:pt x="17006" y="27446"/>
                                  <a:pt x="-13161" y="115436"/>
                                  <a:pt x="34604" y="116693"/>
                                </a:cubicBezTo>
                                <a:cubicBezTo>
                                  <a:pt x="68541" y="116693"/>
                                  <a:pt x="93680" y="71441"/>
                                  <a:pt x="87395" y="4127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98B30">
                              <a:alpha val="25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2" name="Freeform: Shape 1362"/>
                        <wps:cNvSpPr/>
                        <wps:spPr>
                          <a:xfrm>
                            <a:off x="6680144" y="7068102"/>
                            <a:ext cx="87987" cy="100560"/>
                          </a:xfrm>
                          <a:custGeom>
                            <a:avLst/>
                            <a:gdLst>
                              <a:gd name="connsiteX0" fmla="*/ 82761 w 87986"/>
                              <a:gd name="connsiteY0" fmla="*/ 41589 h 100560"/>
                              <a:gd name="connsiteX1" fmla="*/ 9857 w 87986"/>
                              <a:gd name="connsiteY1" fmla="*/ 56673 h 100560"/>
                              <a:gd name="connsiteX2" fmla="*/ 82761 w 87986"/>
                              <a:gd name="connsiteY2" fmla="*/ 41589 h 1005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87986" h="100560">
                                <a:moveTo>
                                  <a:pt x="82761" y="41589"/>
                                </a:moveTo>
                                <a:cubicBezTo>
                                  <a:pt x="71448" y="-14976"/>
                                  <a:pt x="14885" y="11421"/>
                                  <a:pt x="9857" y="56673"/>
                                </a:cubicBezTo>
                                <a:cubicBezTo>
                                  <a:pt x="2316" y="122037"/>
                                  <a:pt x="96587" y="110724"/>
                                  <a:pt x="82761" y="4158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98B30">
                              <a:alpha val="25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3" name="Freeform: Shape 1363"/>
                        <wps:cNvSpPr/>
                        <wps:spPr>
                          <a:xfrm>
                            <a:off x="6047076" y="6809486"/>
                            <a:ext cx="125695" cy="125700"/>
                          </a:xfrm>
                          <a:custGeom>
                            <a:avLst/>
                            <a:gdLst>
                              <a:gd name="connsiteX0" fmla="*/ 125061 w 125695"/>
                              <a:gd name="connsiteY0" fmla="*/ 48805 h 125700"/>
                              <a:gd name="connsiteX1" fmla="*/ 15706 w 125695"/>
                              <a:gd name="connsiteY1" fmla="*/ 37492 h 125700"/>
                              <a:gd name="connsiteX2" fmla="*/ 60957 w 125695"/>
                              <a:gd name="connsiteY2" fmla="*/ 115426 h 125700"/>
                              <a:gd name="connsiteX3" fmla="*/ 83582 w 125695"/>
                              <a:gd name="connsiteY3" fmla="*/ 112912 h 125700"/>
                              <a:gd name="connsiteX4" fmla="*/ 125061 w 125695"/>
                              <a:gd name="connsiteY4" fmla="*/ 48805 h 1257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25695" h="125700">
                                <a:moveTo>
                                  <a:pt x="125061" y="48805"/>
                                </a:moveTo>
                                <a:cubicBezTo>
                                  <a:pt x="125061" y="14866"/>
                                  <a:pt x="50901" y="-14045"/>
                                  <a:pt x="15706" y="37492"/>
                                </a:cubicBezTo>
                                <a:cubicBezTo>
                                  <a:pt x="-6919" y="71431"/>
                                  <a:pt x="37075" y="101599"/>
                                  <a:pt x="60957" y="115426"/>
                                </a:cubicBezTo>
                                <a:cubicBezTo>
                                  <a:pt x="68498" y="119197"/>
                                  <a:pt x="77297" y="117940"/>
                                  <a:pt x="83582" y="112912"/>
                                </a:cubicBezTo>
                                <a:cubicBezTo>
                                  <a:pt x="115006" y="92800"/>
                                  <a:pt x="125061" y="66403"/>
                                  <a:pt x="125061" y="4880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E8D7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4" name="Freeform: Shape 1364"/>
                        <wps:cNvSpPr/>
                        <wps:spPr>
                          <a:xfrm>
                            <a:off x="5616824" y="7034156"/>
                            <a:ext cx="163404" cy="150840"/>
                          </a:xfrm>
                          <a:custGeom>
                            <a:avLst/>
                            <a:gdLst>
                              <a:gd name="connsiteX0" fmla="*/ 140519 w 163403"/>
                              <a:gd name="connsiteY0" fmla="*/ 21484 h 150840"/>
                              <a:gd name="connsiteX1" fmla="*/ 38706 w 163403"/>
                              <a:gd name="connsiteY1" fmla="*/ 34054 h 150840"/>
                              <a:gd name="connsiteX2" fmla="*/ 53789 w 163403"/>
                              <a:gd name="connsiteY2" fmla="*/ 152212 h 150840"/>
                              <a:gd name="connsiteX3" fmla="*/ 140519 w 163403"/>
                              <a:gd name="connsiteY3" fmla="*/ 21484 h 15084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63403" h="150840">
                                <a:moveTo>
                                  <a:pt x="140519" y="21484"/>
                                </a:moveTo>
                                <a:cubicBezTo>
                                  <a:pt x="105324" y="115"/>
                                  <a:pt x="68873" y="8914"/>
                                  <a:pt x="38706" y="34054"/>
                                </a:cubicBezTo>
                                <a:cubicBezTo>
                                  <a:pt x="997" y="65479"/>
                                  <a:pt x="-6544" y="143413"/>
                                  <a:pt x="53789" y="152212"/>
                                </a:cubicBezTo>
                                <a:cubicBezTo>
                                  <a:pt x="104067" y="159754"/>
                                  <a:pt x="209651" y="62965"/>
                                  <a:pt x="140519" y="2148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E8D7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5" name="Freeform: Shape 1365"/>
                        <wps:cNvSpPr/>
                        <wps:spPr>
                          <a:xfrm>
                            <a:off x="5915703" y="6951807"/>
                            <a:ext cx="125695" cy="113130"/>
                          </a:xfrm>
                          <a:custGeom>
                            <a:avLst/>
                            <a:gdLst>
                              <a:gd name="connsiteX0" fmla="*/ 116913 w 125695"/>
                              <a:gd name="connsiteY0" fmla="*/ 57324 h 113130"/>
                              <a:gd name="connsiteX1" fmla="*/ 31441 w 125695"/>
                              <a:gd name="connsiteY1" fmla="*/ 22128 h 113130"/>
                              <a:gd name="connsiteX2" fmla="*/ 116913 w 125695"/>
                              <a:gd name="connsiteY2" fmla="*/ 57324 h 11313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125695" h="113130">
                                <a:moveTo>
                                  <a:pt x="116913" y="57324"/>
                                </a:moveTo>
                                <a:cubicBezTo>
                                  <a:pt x="116913" y="14586"/>
                                  <a:pt x="59094" y="-5526"/>
                                  <a:pt x="31441" y="22128"/>
                                </a:cubicBezTo>
                                <a:cubicBezTo>
                                  <a:pt x="-49004" y="97548"/>
                                  <a:pt x="116913" y="154113"/>
                                  <a:pt x="116913" y="5732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E8D7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6" name="Freeform: Shape 1366"/>
                        <wps:cNvSpPr/>
                        <wps:spPr>
                          <a:xfrm>
                            <a:off x="6273439" y="7134203"/>
                            <a:ext cx="138265" cy="150840"/>
                          </a:xfrm>
                          <a:custGeom>
                            <a:avLst/>
                            <a:gdLst>
                              <a:gd name="connsiteX0" fmla="*/ 129978 w 138264"/>
                              <a:gd name="connsiteY0" fmla="*/ 71020 h 150840"/>
                              <a:gd name="connsiteX1" fmla="*/ 68387 w 138264"/>
                              <a:gd name="connsiteY1" fmla="*/ 9428 h 150840"/>
                              <a:gd name="connsiteX2" fmla="*/ 111124 w 138264"/>
                              <a:gd name="connsiteY2" fmla="*/ 130099 h 150840"/>
                              <a:gd name="connsiteX3" fmla="*/ 129978 w 138264"/>
                              <a:gd name="connsiteY3" fmla="*/ 71020 h 15084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38264" h="150840">
                                <a:moveTo>
                                  <a:pt x="129978" y="71020"/>
                                </a:moveTo>
                                <a:cubicBezTo>
                                  <a:pt x="126207" y="39595"/>
                                  <a:pt x="103582" y="9428"/>
                                  <a:pt x="68387" y="9428"/>
                                </a:cubicBezTo>
                                <a:cubicBezTo>
                                  <a:pt x="-45995" y="9428"/>
                                  <a:pt x="26908" y="209290"/>
                                  <a:pt x="111124" y="130099"/>
                                </a:cubicBezTo>
                                <a:cubicBezTo>
                                  <a:pt x="127464" y="115015"/>
                                  <a:pt x="133749" y="92389"/>
                                  <a:pt x="129978" y="7102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E8D7">
                              <a:alpha val="7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7" name="Freeform: Shape 1367"/>
                        <wps:cNvSpPr/>
                        <wps:spPr>
                          <a:xfrm>
                            <a:off x="6229233" y="6948166"/>
                            <a:ext cx="62848" cy="75420"/>
                          </a:xfrm>
                          <a:custGeom>
                            <a:avLst/>
                            <a:gdLst>
                              <a:gd name="connsiteX0" fmla="*/ 52259 w 62847"/>
                              <a:gd name="connsiteY0" fmla="*/ 33310 h 75420"/>
                              <a:gd name="connsiteX1" fmla="*/ 52259 w 62847"/>
                              <a:gd name="connsiteY1" fmla="*/ 30797 h 75420"/>
                              <a:gd name="connsiteX2" fmla="*/ 30891 w 62847"/>
                              <a:gd name="connsiteY2" fmla="*/ 9428 h 75420"/>
                              <a:gd name="connsiteX3" fmla="*/ 9523 w 62847"/>
                              <a:gd name="connsiteY3" fmla="*/ 30797 h 75420"/>
                              <a:gd name="connsiteX4" fmla="*/ 14551 w 62847"/>
                              <a:gd name="connsiteY4" fmla="*/ 50909 h 75420"/>
                              <a:gd name="connsiteX5" fmla="*/ 37176 w 62847"/>
                              <a:gd name="connsiteY5" fmla="*/ 67250 h 75420"/>
                              <a:gd name="connsiteX6" fmla="*/ 47232 w 62847"/>
                              <a:gd name="connsiteY6" fmla="*/ 64735 h 75420"/>
                              <a:gd name="connsiteX7" fmla="*/ 57287 w 62847"/>
                              <a:gd name="connsiteY7" fmla="*/ 52165 h 75420"/>
                              <a:gd name="connsiteX8" fmla="*/ 52259 w 62847"/>
                              <a:gd name="connsiteY8" fmla="*/ 33310 h 7542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62847" h="75420">
                                <a:moveTo>
                                  <a:pt x="52259" y="33310"/>
                                </a:moveTo>
                                <a:cubicBezTo>
                                  <a:pt x="52259" y="32054"/>
                                  <a:pt x="52259" y="32054"/>
                                  <a:pt x="52259" y="30797"/>
                                </a:cubicBezTo>
                                <a:cubicBezTo>
                                  <a:pt x="51003" y="19484"/>
                                  <a:pt x="42204" y="9428"/>
                                  <a:pt x="30891" y="9428"/>
                                </a:cubicBezTo>
                                <a:cubicBezTo>
                                  <a:pt x="19579" y="9428"/>
                                  <a:pt x="8266" y="19484"/>
                                  <a:pt x="9523" y="30797"/>
                                </a:cubicBezTo>
                                <a:cubicBezTo>
                                  <a:pt x="9523" y="38339"/>
                                  <a:pt x="12037" y="44624"/>
                                  <a:pt x="14551" y="50909"/>
                                </a:cubicBezTo>
                                <a:cubicBezTo>
                                  <a:pt x="18322" y="59708"/>
                                  <a:pt x="25863" y="65993"/>
                                  <a:pt x="37176" y="67250"/>
                                </a:cubicBezTo>
                                <a:cubicBezTo>
                                  <a:pt x="40947" y="67250"/>
                                  <a:pt x="44718" y="65993"/>
                                  <a:pt x="47232" y="64735"/>
                                </a:cubicBezTo>
                                <a:cubicBezTo>
                                  <a:pt x="52259" y="62222"/>
                                  <a:pt x="54773" y="57194"/>
                                  <a:pt x="57287" y="52165"/>
                                </a:cubicBezTo>
                                <a:cubicBezTo>
                                  <a:pt x="58544" y="45880"/>
                                  <a:pt x="54773" y="39595"/>
                                  <a:pt x="52259" y="3331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6B8F3C">
                              <a:alpha val="5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8" name="Freeform: Shape 1368"/>
                        <wps:cNvSpPr/>
                        <wps:spPr>
                          <a:xfrm>
                            <a:off x="6118717" y="7892013"/>
                            <a:ext cx="62848" cy="62850"/>
                          </a:xfrm>
                          <a:custGeom>
                            <a:avLst/>
                            <a:gdLst>
                              <a:gd name="connsiteX0" fmla="*/ 50907 w 62847"/>
                              <a:gd name="connsiteY0" fmla="*/ 18387 h 62850"/>
                              <a:gd name="connsiteX1" fmla="*/ 30795 w 62847"/>
                              <a:gd name="connsiteY1" fmla="*/ 9588 h 62850"/>
                              <a:gd name="connsiteX2" fmla="*/ 10684 w 62847"/>
                              <a:gd name="connsiteY2" fmla="*/ 23415 h 62850"/>
                              <a:gd name="connsiteX3" fmla="*/ 9427 w 62847"/>
                              <a:gd name="connsiteY3" fmla="*/ 29700 h 62850"/>
                              <a:gd name="connsiteX4" fmla="*/ 13198 w 62847"/>
                              <a:gd name="connsiteY4" fmla="*/ 42270 h 62850"/>
                              <a:gd name="connsiteX5" fmla="*/ 21997 w 62847"/>
                              <a:gd name="connsiteY5" fmla="*/ 52326 h 62850"/>
                              <a:gd name="connsiteX6" fmla="*/ 32052 w 62847"/>
                              <a:gd name="connsiteY6" fmla="*/ 61125 h 62850"/>
                              <a:gd name="connsiteX7" fmla="*/ 62219 w 62847"/>
                              <a:gd name="connsiteY7" fmla="*/ 53583 h 62850"/>
                              <a:gd name="connsiteX8" fmla="*/ 50907 w 62847"/>
                              <a:gd name="connsiteY8" fmla="*/ 18387 h 628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62847" h="62850">
                                <a:moveTo>
                                  <a:pt x="50907" y="18387"/>
                                </a:moveTo>
                                <a:cubicBezTo>
                                  <a:pt x="44622" y="13359"/>
                                  <a:pt x="38337" y="10845"/>
                                  <a:pt x="30795" y="9588"/>
                                </a:cubicBezTo>
                                <a:cubicBezTo>
                                  <a:pt x="23254" y="8331"/>
                                  <a:pt x="11941" y="14616"/>
                                  <a:pt x="10684" y="23415"/>
                                </a:cubicBezTo>
                                <a:cubicBezTo>
                                  <a:pt x="10684" y="25929"/>
                                  <a:pt x="9427" y="25929"/>
                                  <a:pt x="9427" y="29700"/>
                                </a:cubicBezTo>
                                <a:cubicBezTo>
                                  <a:pt x="9427" y="34728"/>
                                  <a:pt x="10684" y="37242"/>
                                  <a:pt x="13198" y="42270"/>
                                </a:cubicBezTo>
                                <a:cubicBezTo>
                                  <a:pt x="14455" y="46041"/>
                                  <a:pt x="19483" y="49812"/>
                                  <a:pt x="21997" y="52326"/>
                                </a:cubicBezTo>
                                <a:cubicBezTo>
                                  <a:pt x="25768" y="56097"/>
                                  <a:pt x="28281" y="58611"/>
                                  <a:pt x="32052" y="61125"/>
                                </a:cubicBezTo>
                                <a:cubicBezTo>
                                  <a:pt x="42108" y="67410"/>
                                  <a:pt x="55934" y="63639"/>
                                  <a:pt x="62219" y="53583"/>
                                </a:cubicBezTo>
                                <a:cubicBezTo>
                                  <a:pt x="69761" y="39756"/>
                                  <a:pt x="60962" y="25929"/>
                                  <a:pt x="50907" y="1838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6B8F3C">
                              <a:alpha val="5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9" name="Freeform: Shape 1369"/>
                        <wps:cNvSpPr/>
                        <wps:spPr>
                          <a:xfrm>
                            <a:off x="6508372" y="7575410"/>
                            <a:ext cx="62848" cy="50280"/>
                          </a:xfrm>
                          <a:custGeom>
                            <a:avLst/>
                            <a:gdLst>
                              <a:gd name="connsiteX0" fmla="*/ 48393 w 62847"/>
                              <a:gd name="connsiteY0" fmla="*/ 10684 h 50280"/>
                              <a:gd name="connsiteX1" fmla="*/ 34566 w 62847"/>
                              <a:gd name="connsiteY1" fmla="*/ 9428 h 50280"/>
                              <a:gd name="connsiteX2" fmla="*/ 21997 w 62847"/>
                              <a:gd name="connsiteY2" fmla="*/ 13198 h 50280"/>
                              <a:gd name="connsiteX3" fmla="*/ 9427 w 62847"/>
                              <a:gd name="connsiteY3" fmla="*/ 30796 h 50280"/>
                              <a:gd name="connsiteX4" fmla="*/ 21997 w 62847"/>
                              <a:gd name="connsiteY4" fmla="*/ 48394 h 50280"/>
                              <a:gd name="connsiteX5" fmla="*/ 34566 w 62847"/>
                              <a:gd name="connsiteY5" fmla="*/ 52165 h 50280"/>
                              <a:gd name="connsiteX6" fmla="*/ 48393 w 62847"/>
                              <a:gd name="connsiteY6" fmla="*/ 50908 h 50280"/>
                              <a:gd name="connsiteX7" fmla="*/ 48393 w 62847"/>
                              <a:gd name="connsiteY7" fmla="*/ 10684 h 5028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62847" h="50280">
                                <a:moveTo>
                                  <a:pt x="48393" y="10684"/>
                                </a:moveTo>
                                <a:cubicBezTo>
                                  <a:pt x="43365" y="9428"/>
                                  <a:pt x="39594" y="9428"/>
                                  <a:pt x="34566" y="9428"/>
                                </a:cubicBezTo>
                                <a:cubicBezTo>
                                  <a:pt x="29538" y="9428"/>
                                  <a:pt x="25767" y="10684"/>
                                  <a:pt x="21997" y="13198"/>
                                </a:cubicBezTo>
                                <a:cubicBezTo>
                                  <a:pt x="14455" y="15713"/>
                                  <a:pt x="9427" y="21998"/>
                                  <a:pt x="9427" y="30796"/>
                                </a:cubicBezTo>
                                <a:cubicBezTo>
                                  <a:pt x="9427" y="39595"/>
                                  <a:pt x="14455" y="44623"/>
                                  <a:pt x="21997" y="48394"/>
                                </a:cubicBezTo>
                                <a:cubicBezTo>
                                  <a:pt x="25767" y="49651"/>
                                  <a:pt x="29538" y="50908"/>
                                  <a:pt x="34566" y="52165"/>
                                </a:cubicBezTo>
                                <a:cubicBezTo>
                                  <a:pt x="39594" y="52165"/>
                                  <a:pt x="43365" y="52165"/>
                                  <a:pt x="48393" y="50908"/>
                                </a:cubicBezTo>
                                <a:cubicBezTo>
                                  <a:pt x="68504" y="47138"/>
                                  <a:pt x="68504" y="14455"/>
                                  <a:pt x="48393" y="1068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6B8F3C">
                              <a:alpha val="5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0" name="Freeform: Shape 1370"/>
                        <wps:cNvSpPr/>
                        <wps:spPr>
                          <a:xfrm>
                            <a:off x="6546348" y="6879513"/>
                            <a:ext cx="62848" cy="62850"/>
                          </a:xfrm>
                          <a:custGeom>
                            <a:avLst/>
                            <a:gdLst>
                              <a:gd name="connsiteX0" fmla="*/ 60695 w 62847"/>
                              <a:gd name="connsiteY0" fmla="*/ 19002 h 62850"/>
                              <a:gd name="connsiteX1" fmla="*/ 38070 w 62847"/>
                              <a:gd name="connsiteY1" fmla="*/ 10203 h 62850"/>
                              <a:gd name="connsiteX2" fmla="*/ 15445 w 62847"/>
                              <a:gd name="connsiteY2" fmla="*/ 26544 h 62850"/>
                              <a:gd name="connsiteX3" fmla="*/ 12931 w 62847"/>
                              <a:gd name="connsiteY3" fmla="*/ 50427 h 62850"/>
                              <a:gd name="connsiteX4" fmla="*/ 40584 w 62847"/>
                              <a:gd name="connsiteY4" fmla="*/ 57969 h 62850"/>
                              <a:gd name="connsiteX5" fmla="*/ 48126 w 62847"/>
                              <a:gd name="connsiteY5" fmla="*/ 52941 h 62850"/>
                              <a:gd name="connsiteX6" fmla="*/ 60695 w 62847"/>
                              <a:gd name="connsiteY6" fmla="*/ 40371 h 62850"/>
                              <a:gd name="connsiteX7" fmla="*/ 60695 w 62847"/>
                              <a:gd name="connsiteY7" fmla="*/ 19002 h 628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62847" h="62850">
                                <a:moveTo>
                                  <a:pt x="60695" y="19002"/>
                                </a:moveTo>
                                <a:cubicBezTo>
                                  <a:pt x="55668" y="11460"/>
                                  <a:pt x="46869" y="7689"/>
                                  <a:pt x="38070" y="10203"/>
                                </a:cubicBezTo>
                                <a:cubicBezTo>
                                  <a:pt x="29272" y="12717"/>
                                  <a:pt x="22987" y="20259"/>
                                  <a:pt x="15445" y="26544"/>
                                </a:cubicBezTo>
                                <a:cubicBezTo>
                                  <a:pt x="7903" y="31572"/>
                                  <a:pt x="7903" y="44142"/>
                                  <a:pt x="12931" y="50427"/>
                                </a:cubicBezTo>
                                <a:cubicBezTo>
                                  <a:pt x="17959" y="60483"/>
                                  <a:pt x="30529" y="62997"/>
                                  <a:pt x="40584" y="57969"/>
                                </a:cubicBezTo>
                                <a:cubicBezTo>
                                  <a:pt x="43098" y="56712"/>
                                  <a:pt x="45612" y="54198"/>
                                  <a:pt x="48126" y="52941"/>
                                </a:cubicBezTo>
                                <a:cubicBezTo>
                                  <a:pt x="53154" y="49170"/>
                                  <a:pt x="56925" y="45399"/>
                                  <a:pt x="60695" y="40371"/>
                                </a:cubicBezTo>
                                <a:cubicBezTo>
                                  <a:pt x="64466" y="34086"/>
                                  <a:pt x="64466" y="25287"/>
                                  <a:pt x="60695" y="190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6B8F3C">
                              <a:alpha val="5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1" name="Freeform: Shape 1371"/>
                        <wps:cNvSpPr/>
                        <wps:spPr>
                          <a:xfrm>
                            <a:off x="5688281" y="7194754"/>
                            <a:ext cx="75417" cy="62850"/>
                          </a:xfrm>
                          <a:custGeom>
                            <a:avLst/>
                            <a:gdLst>
                              <a:gd name="connsiteX0" fmla="*/ 72833 w 75417"/>
                              <a:gd name="connsiteY0" fmla="*/ 35609 h 62850"/>
                              <a:gd name="connsiteX1" fmla="*/ 52722 w 75417"/>
                              <a:gd name="connsiteY1" fmla="*/ 15497 h 62850"/>
                              <a:gd name="connsiteX2" fmla="*/ 41410 w 75417"/>
                              <a:gd name="connsiteY2" fmla="*/ 10469 h 62850"/>
                              <a:gd name="connsiteX3" fmla="*/ 20041 w 75417"/>
                              <a:gd name="connsiteY3" fmla="*/ 12983 h 62850"/>
                              <a:gd name="connsiteX4" fmla="*/ 12500 w 75417"/>
                              <a:gd name="connsiteY4" fmla="*/ 43151 h 62850"/>
                              <a:gd name="connsiteX5" fmla="*/ 23812 w 75417"/>
                              <a:gd name="connsiteY5" fmla="*/ 54464 h 62850"/>
                              <a:gd name="connsiteX6" fmla="*/ 26326 w 75417"/>
                              <a:gd name="connsiteY6" fmla="*/ 55721 h 62850"/>
                              <a:gd name="connsiteX7" fmla="*/ 30097 w 75417"/>
                              <a:gd name="connsiteY7" fmla="*/ 58235 h 62850"/>
                              <a:gd name="connsiteX8" fmla="*/ 41410 w 75417"/>
                              <a:gd name="connsiteY8" fmla="*/ 63263 h 62850"/>
                              <a:gd name="connsiteX9" fmla="*/ 62778 w 75417"/>
                              <a:gd name="connsiteY9" fmla="*/ 60749 h 62850"/>
                              <a:gd name="connsiteX10" fmla="*/ 72833 w 75417"/>
                              <a:gd name="connsiteY10" fmla="*/ 35609 h 628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75417" h="62850">
                                <a:moveTo>
                                  <a:pt x="72833" y="35609"/>
                                </a:moveTo>
                                <a:cubicBezTo>
                                  <a:pt x="71576" y="25553"/>
                                  <a:pt x="61521" y="19268"/>
                                  <a:pt x="52722" y="15497"/>
                                </a:cubicBezTo>
                                <a:cubicBezTo>
                                  <a:pt x="48951" y="14240"/>
                                  <a:pt x="45180" y="11726"/>
                                  <a:pt x="41410" y="10469"/>
                                </a:cubicBezTo>
                                <a:cubicBezTo>
                                  <a:pt x="33868" y="7955"/>
                                  <a:pt x="26326" y="10469"/>
                                  <a:pt x="20041" y="12983"/>
                                </a:cubicBezTo>
                                <a:cubicBezTo>
                                  <a:pt x="9986" y="18011"/>
                                  <a:pt x="6215" y="33095"/>
                                  <a:pt x="12500" y="43151"/>
                                </a:cubicBezTo>
                                <a:cubicBezTo>
                                  <a:pt x="15014" y="48179"/>
                                  <a:pt x="18784" y="51950"/>
                                  <a:pt x="23812" y="54464"/>
                                </a:cubicBezTo>
                                <a:cubicBezTo>
                                  <a:pt x="30097" y="56978"/>
                                  <a:pt x="31354" y="58235"/>
                                  <a:pt x="26326" y="55721"/>
                                </a:cubicBezTo>
                                <a:cubicBezTo>
                                  <a:pt x="27583" y="56978"/>
                                  <a:pt x="28840" y="56978"/>
                                  <a:pt x="30097" y="58235"/>
                                </a:cubicBezTo>
                                <a:cubicBezTo>
                                  <a:pt x="33868" y="59492"/>
                                  <a:pt x="37639" y="63263"/>
                                  <a:pt x="41410" y="63263"/>
                                </a:cubicBezTo>
                                <a:cubicBezTo>
                                  <a:pt x="48951" y="64520"/>
                                  <a:pt x="55236" y="64520"/>
                                  <a:pt x="62778" y="60749"/>
                                </a:cubicBezTo>
                                <a:cubicBezTo>
                                  <a:pt x="71576" y="56978"/>
                                  <a:pt x="74090" y="45665"/>
                                  <a:pt x="72833" y="3560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6B8F3C">
                              <a:alpha val="5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2" name="Freeform: Shape 1372"/>
                        <wps:cNvSpPr/>
                        <wps:spPr>
                          <a:xfrm>
                            <a:off x="5901264" y="7490737"/>
                            <a:ext cx="62848" cy="62850"/>
                          </a:xfrm>
                          <a:custGeom>
                            <a:avLst/>
                            <a:gdLst>
                              <a:gd name="connsiteX0" fmla="*/ 53420 w 62847"/>
                              <a:gd name="connsiteY0" fmla="*/ 28736 h 62850"/>
                              <a:gd name="connsiteX1" fmla="*/ 42108 w 62847"/>
                              <a:gd name="connsiteY1" fmla="*/ 12395 h 62850"/>
                              <a:gd name="connsiteX2" fmla="*/ 35823 w 62847"/>
                              <a:gd name="connsiteY2" fmla="*/ 9881 h 62850"/>
                              <a:gd name="connsiteX3" fmla="*/ 15712 w 62847"/>
                              <a:gd name="connsiteY3" fmla="*/ 14909 h 62850"/>
                              <a:gd name="connsiteX4" fmla="*/ 9427 w 62847"/>
                              <a:gd name="connsiteY4" fmla="*/ 32507 h 62850"/>
                              <a:gd name="connsiteX5" fmla="*/ 9427 w 62847"/>
                              <a:gd name="connsiteY5" fmla="*/ 40049 h 62850"/>
                              <a:gd name="connsiteX6" fmla="*/ 16969 w 62847"/>
                              <a:gd name="connsiteY6" fmla="*/ 58904 h 62850"/>
                              <a:gd name="connsiteX7" fmla="*/ 27024 w 62847"/>
                              <a:gd name="connsiteY7" fmla="*/ 63932 h 62850"/>
                              <a:gd name="connsiteX8" fmla="*/ 43365 w 62847"/>
                              <a:gd name="connsiteY8" fmla="*/ 61418 h 62850"/>
                              <a:gd name="connsiteX9" fmla="*/ 54677 w 62847"/>
                              <a:gd name="connsiteY9" fmla="*/ 45077 h 62850"/>
                              <a:gd name="connsiteX10" fmla="*/ 53420 w 62847"/>
                              <a:gd name="connsiteY10" fmla="*/ 28736 h 628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62847" h="62850">
                                <a:moveTo>
                                  <a:pt x="53420" y="28736"/>
                                </a:moveTo>
                                <a:cubicBezTo>
                                  <a:pt x="52164" y="23708"/>
                                  <a:pt x="47136" y="14909"/>
                                  <a:pt x="42108" y="12395"/>
                                </a:cubicBezTo>
                                <a:cubicBezTo>
                                  <a:pt x="39594" y="11138"/>
                                  <a:pt x="38337" y="9881"/>
                                  <a:pt x="35823" y="9881"/>
                                </a:cubicBezTo>
                                <a:cubicBezTo>
                                  <a:pt x="29538" y="8624"/>
                                  <a:pt x="20740" y="9881"/>
                                  <a:pt x="15712" y="14909"/>
                                </a:cubicBezTo>
                                <a:cubicBezTo>
                                  <a:pt x="10684" y="19937"/>
                                  <a:pt x="9427" y="24965"/>
                                  <a:pt x="9427" y="32507"/>
                                </a:cubicBezTo>
                                <a:cubicBezTo>
                                  <a:pt x="9427" y="35021"/>
                                  <a:pt x="9427" y="37535"/>
                                  <a:pt x="9427" y="40049"/>
                                </a:cubicBezTo>
                                <a:cubicBezTo>
                                  <a:pt x="9427" y="47591"/>
                                  <a:pt x="11941" y="53876"/>
                                  <a:pt x="16969" y="58904"/>
                                </a:cubicBezTo>
                                <a:cubicBezTo>
                                  <a:pt x="19483" y="62675"/>
                                  <a:pt x="23254" y="62675"/>
                                  <a:pt x="27024" y="63932"/>
                                </a:cubicBezTo>
                                <a:cubicBezTo>
                                  <a:pt x="32052" y="66446"/>
                                  <a:pt x="38337" y="63932"/>
                                  <a:pt x="43365" y="61418"/>
                                </a:cubicBezTo>
                                <a:cubicBezTo>
                                  <a:pt x="49650" y="58904"/>
                                  <a:pt x="53420" y="51362"/>
                                  <a:pt x="54677" y="45077"/>
                                </a:cubicBezTo>
                                <a:cubicBezTo>
                                  <a:pt x="54677" y="40049"/>
                                  <a:pt x="53420" y="35021"/>
                                  <a:pt x="53420" y="2873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6B8F3C">
                              <a:alpha val="5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3" name="Freeform: Shape 1373"/>
                        <wps:cNvSpPr/>
                        <wps:spPr>
                          <a:xfrm>
                            <a:off x="6015647" y="7067712"/>
                            <a:ext cx="125695" cy="326820"/>
                          </a:xfrm>
                          <a:custGeom>
                            <a:avLst/>
                            <a:gdLst>
                              <a:gd name="connsiteX0" fmla="*/ 104956 w 125695"/>
                              <a:gd name="connsiteY0" fmla="*/ 165165 h 326820"/>
                              <a:gd name="connsiteX1" fmla="*/ 64733 w 125695"/>
                              <a:gd name="connsiteY1" fmla="*/ 13068 h 326820"/>
                              <a:gd name="connsiteX2" fmla="*/ 55934 w 125695"/>
                              <a:gd name="connsiteY2" fmla="*/ 15582 h 326820"/>
                              <a:gd name="connsiteX3" fmla="*/ 42108 w 125695"/>
                              <a:gd name="connsiteY3" fmla="*/ 204132 h 326820"/>
                              <a:gd name="connsiteX4" fmla="*/ 18226 w 125695"/>
                              <a:gd name="connsiteY4" fmla="*/ 184020 h 326820"/>
                              <a:gd name="connsiteX5" fmla="*/ 9427 w 125695"/>
                              <a:gd name="connsiteY5" fmla="*/ 186534 h 326820"/>
                              <a:gd name="connsiteX6" fmla="*/ 78560 w 125695"/>
                              <a:gd name="connsiteY6" fmla="*/ 317262 h 326820"/>
                              <a:gd name="connsiteX7" fmla="*/ 122553 w 125695"/>
                              <a:gd name="connsiteY7" fmla="*/ 266982 h 326820"/>
                              <a:gd name="connsiteX8" fmla="*/ 104956 w 125695"/>
                              <a:gd name="connsiteY8" fmla="*/ 165165 h 32682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25695" h="326820">
                                <a:moveTo>
                                  <a:pt x="104956" y="165165"/>
                                </a:moveTo>
                                <a:cubicBezTo>
                                  <a:pt x="96157" y="113628"/>
                                  <a:pt x="84844" y="60834"/>
                                  <a:pt x="64733" y="13068"/>
                                </a:cubicBezTo>
                                <a:cubicBezTo>
                                  <a:pt x="62219" y="6783"/>
                                  <a:pt x="54677" y="9297"/>
                                  <a:pt x="55934" y="15582"/>
                                </a:cubicBezTo>
                                <a:cubicBezTo>
                                  <a:pt x="65990" y="79689"/>
                                  <a:pt x="30795" y="140025"/>
                                  <a:pt x="42108" y="204132"/>
                                </a:cubicBezTo>
                                <a:cubicBezTo>
                                  <a:pt x="32052" y="200361"/>
                                  <a:pt x="24511" y="194076"/>
                                  <a:pt x="18226" y="184020"/>
                                </a:cubicBezTo>
                                <a:cubicBezTo>
                                  <a:pt x="15712" y="180249"/>
                                  <a:pt x="9427" y="181506"/>
                                  <a:pt x="9427" y="186534"/>
                                </a:cubicBezTo>
                                <a:cubicBezTo>
                                  <a:pt x="10684" y="231786"/>
                                  <a:pt x="18226" y="310977"/>
                                  <a:pt x="78560" y="317262"/>
                                </a:cubicBezTo>
                                <a:cubicBezTo>
                                  <a:pt x="103699" y="319776"/>
                                  <a:pt x="121296" y="288351"/>
                                  <a:pt x="122553" y="266982"/>
                                </a:cubicBezTo>
                                <a:cubicBezTo>
                                  <a:pt x="122553" y="231786"/>
                                  <a:pt x="109983" y="199104"/>
                                  <a:pt x="104956" y="16516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E8D7">
                              <a:alpha val="5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4" name="Freeform: Shape 1374"/>
                        <wps:cNvSpPr/>
                        <wps:spPr>
                          <a:xfrm>
                            <a:off x="6234243" y="7467316"/>
                            <a:ext cx="238821" cy="100560"/>
                          </a:xfrm>
                          <a:custGeom>
                            <a:avLst/>
                            <a:gdLst>
                              <a:gd name="connsiteX0" fmla="*/ 232021 w 238820"/>
                              <a:gd name="connsiteY0" fmla="*/ 59699 h 100560"/>
                              <a:gd name="connsiteX1" fmla="*/ 108840 w 238820"/>
                              <a:gd name="connsiteY1" fmla="*/ 19475 h 100560"/>
                              <a:gd name="connsiteX2" fmla="*/ 19596 w 238820"/>
                              <a:gd name="connsiteY2" fmla="*/ 18218 h 100560"/>
                              <a:gd name="connsiteX3" fmla="*/ 25881 w 238820"/>
                              <a:gd name="connsiteY3" fmla="*/ 73526 h 100560"/>
                              <a:gd name="connsiteX4" fmla="*/ 67360 w 238820"/>
                              <a:gd name="connsiteY4" fmla="*/ 97409 h 100560"/>
                              <a:gd name="connsiteX5" fmla="*/ 91243 w 238820"/>
                              <a:gd name="connsiteY5" fmla="*/ 102437 h 100560"/>
                              <a:gd name="connsiteX6" fmla="*/ 120153 w 238820"/>
                              <a:gd name="connsiteY6" fmla="*/ 99923 h 100560"/>
                              <a:gd name="connsiteX7" fmla="*/ 113868 w 238820"/>
                              <a:gd name="connsiteY7" fmla="*/ 92381 h 100560"/>
                              <a:gd name="connsiteX8" fmla="*/ 92500 w 238820"/>
                              <a:gd name="connsiteY8" fmla="*/ 65984 h 100560"/>
                              <a:gd name="connsiteX9" fmla="*/ 233278 w 238820"/>
                              <a:gd name="connsiteY9" fmla="*/ 68498 h 100560"/>
                              <a:gd name="connsiteX10" fmla="*/ 232021 w 238820"/>
                              <a:gd name="connsiteY10" fmla="*/ 59699 h 1005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238820" h="100560">
                                <a:moveTo>
                                  <a:pt x="232021" y="59699"/>
                                </a:moveTo>
                                <a:cubicBezTo>
                                  <a:pt x="193056" y="42101"/>
                                  <a:pt x="150319" y="30788"/>
                                  <a:pt x="108840" y="19475"/>
                                </a:cubicBezTo>
                                <a:cubicBezTo>
                                  <a:pt x="82444" y="11933"/>
                                  <a:pt x="44735" y="1877"/>
                                  <a:pt x="19596" y="18218"/>
                                </a:cubicBezTo>
                                <a:cubicBezTo>
                                  <a:pt x="-515" y="32045"/>
                                  <a:pt x="13312" y="60956"/>
                                  <a:pt x="25881" y="73526"/>
                                </a:cubicBezTo>
                                <a:cubicBezTo>
                                  <a:pt x="37194" y="84839"/>
                                  <a:pt x="51020" y="92381"/>
                                  <a:pt x="67360" y="97409"/>
                                </a:cubicBezTo>
                                <a:cubicBezTo>
                                  <a:pt x="74902" y="99923"/>
                                  <a:pt x="82444" y="101180"/>
                                  <a:pt x="91243" y="102437"/>
                                </a:cubicBezTo>
                                <a:cubicBezTo>
                                  <a:pt x="95013" y="102437"/>
                                  <a:pt x="120153" y="106208"/>
                                  <a:pt x="120153" y="99923"/>
                                </a:cubicBezTo>
                                <a:cubicBezTo>
                                  <a:pt x="120153" y="98666"/>
                                  <a:pt x="115125" y="93638"/>
                                  <a:pt x="113868" y="92381"/>
                                </a:cubicBezTo>
                                <a:cubicBezTo>
                                  <a:pt x="107583" y="86096"/>
                                  <a:pt x="96270" y="73526"/>
                                  <a:pt x="92500" y="65984"/>
                                </a:cubicBezTo>
                                <a:cubicBezTo>
                                  <a:pt x="135236" y="79811"/>
                                  <a:pt x="190542" y="81068"/>
                                  <a:pt x="233278" y="68498"/>
                                </a:cubicBezTo>
                                <a:cubicBezTo>
                                  <a:pt x="237049" y="65984"/>
                                  <a:pt x="237049" y="62213"/>
                                  <a:pt x="232021" y="5969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2E8D7">
                              <a:alpha val="50000"/>
                            </a:srgb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5" name="Freeform: Shape 1375"/>
                        <wps:cNvSpPr/>
                        <wps:spPr>
                          <a:xfrm>
                            <a:off x="5554925" y="6958044"/>
                            <a:ext cx="1206674" cy="1131300"/>
                          </a:xfrm>
                          <a:custGeom>
                            <a:avLst/>
                            <a:gdLst>
                              <a:gd name="connsiteX0" fmla="*/ 1140104 w 1206673"/>
                              <a:gd name="connsiteY0" fmla="*/ 531261 h 1131300"/>
                              <a:gd name="connsiteX1" fmla="*/ 1156445 w 1206673"/>
                              <a:gd name="connsiteY1" fmla="*/ 501093 h 1131300"/>
                              <a:gd name="connsiteX2" fmla="*/ 1194153 w 1206673"/>
                              <a:gd name="connsiteY2" fmla="*/ 377907 h 1131300"/>
                              <a:gd name="connsiteX3" fmla="*/ 1059659 w 1206673"/>
                              <a:gd name="connsiteY3" fmla="*/ 239637 h 1131300"/>
                              <a:gd name="connsiteX4" fmla="*/ 1038291 w 1206673"/>
                              <a:gd name="connsiteY4" fmla="*/ 24690 h 1131300"/>
                              <a:gd name="connsiteX5" fmla="*/ 859804 w 1206673"/>
                              <a:gd name="connsiteY5" fmla="*/ 63657 h 1131300"/>
                              <a:gd name="connsiteX6" fmla="*/ 977957 w 1206673"/>
                              <a:gd name="connsiteY6" fmla="*/ 283632 h 1131300"/>
                              <a:gd name="connsiteX7" fmla="*/ 1087312 w 1206673"/>
                              <a:gd name="connsiteY7" fmla="*/ 376650 h 1131300"/>
                              <a:gd name="connsiteX8" fmla="*/ 1070972 w 1206673"/>
                              <a:gd name="connsiteY8" fmla="*/ 465897 h 1131300"/>
                              <a:gd name="connsiteX9" fmla="*/ 1014409 w 1206673"/>
                              <a:gd name="connsiteY9" fmla="*/ 501093 h 1131300"/>
                              <a:gd name="connsiteX10" fmla="*/ 1026979 w 1206673"/>
                              <a:gd name="connsiteY10" fmla="*/ 699699 h 1131300"/>
                              <a:gd name="connsiteX11" fmla="*/ 840950 w 1206673"/>
                              <a:gd name="connsiteY11" fmla="*/ 688386 h 1131300"/>
                              <a:gd name="connsiteX12" fmla="*/ 783130 w 1206673"/>
                              <a:gd name="connsiteY12" fmla="*/ 804030 h 1131300"/>
                              <a:gd name="connsiteX13" fmla="*/ 659949 w 1206673"/>
                              <a:gd name="connsiteY13" fmla="*/ 753750 h 1131300"/>
                              <a:gd name="connsiteX14" fmla="*/ 475177 w 1206673"/>
                              <a:gd name="connsiteY14" fmla="*/ 855567 h 1131300"/>
                              <a:gd name="connsiteX15" fmla="*/ 475177 w 1206673"/>
                              <a:gd name="connsiteY15" fmla="*/ 635592 h 1131300"/>
                              <a:gd name="connsiteX16" fmla="*/ 325599 w 1206673"/>
                              <a:gd name="connsiteY16" fmla="*/ 532518 h 1131300"/>
                              <a:gd name="connsiteX17" fmla="*/ 242640 w 1206673"/>
                              <a:gd name="connsiteY17" fmla="*/ 535032 h 1131300"/>
                              <a:gd name="connsiteX18" fmla="*/ 227557 w 1206673"/>
                              <a:gd name="connsiteY18" fmla="*/ 528747 h 1131300"/>
                              <a:gd name="connsiteX19" fmla="*/ 214988 w 1206673"/>
                              <a:gd name="connsiteY19" fmla="*/ 604167 h 1131300"/>
                              <a:gd name="connsiteX20" fmla="*/ 124487 w 1206673"/>
                              <a:gd name="connsiteY20" fmla="*/ 567714 h 1131300"/>
                              <a:gd name="connsiteX21" fmla="*/ 186078 w 1206673"/>
                              <a:gd name="connsiteY21" fmla="*/ 426930 h 1131300"/>
                              <a:gd name="connsiteX22" fmla="*/ 62896 w 1206673"/>
                              <a:gd name="connsiteY22" fmla="*/ 140334 h 1131300"/>
                              <a:gd name="connsiteX23" fmla="*/ 304231 w 1206673"/>
                              <a:gd name="connsiteY23" fmla="*/ 69942 h 1131300"/>
                              <a:gd name="connsiteX24" fmla="*/ 80494 w 1206673"/>
                              <a:gd name="connsiteY24" fmla="*/ 78741 h 1131300"/>
                              <a:gd name="connsiteX25" fmla="*/ 113174 w 1206673"/>
                              <a:gd name="connsiteY25" fmla="*/ 442014 h 1131300"/>
                              <a:gd name="connsiteX26" fmla="*/ 163453 w 1206673"/>
                              <a:gd name="connsiteY26" fmla="*/ 611709 h 1131300"/>
                              <a:gd name="connsiteX27" fmla="*/ 158425 w 1206673"/>
                              <a:gd name="connsiteY27" fmla="*/ 617994 h 1131300"/>
                              <a:gd name="connsiteX28" fmla="*/ 157168 w 1206673"/>
                              <a:gd name="connsiteY28" fmla="*/ 619251 h 1131300"/>
                              <a:gd name="connsiteX29" fmla="*/ 152140 w 1206673"/>
                              <a:gd name="connsiteY29" fmla="*/ 626793 h 1131300"/>
                              <a:gd name="connsiteX30" fmla="*/ 150883 w 1206673"/>
                              <a:gd name="connsiteY30" fmla="*/ 628050 h 1131300"/>
                              <a:gd name="connsiteX31" fmla="*/ 138313 w 1206673"/>
                              <a:gd name="connsiteY31" fmla="*/ 645648 h 1131300"/>
                              <a:gd name="connsiteX32" fmla="*/ 138313 w 1206673"/>
                              <a:gd name="connsiteY32" fmla="*/ 645648 h 1131300"/>
                              <a:gd name="connsiteX33" fmla="*/ 132029 w 1206673"/>
                              <a:gd name="connsiteY33" fmla="*/ 655704 h 1131300"/>
                              <a:gd name="connsiteX34" fmla="*/ 132029 w 1206673"/>
                              <a:gd name="connsiteY34" fmla="*/ 655704 h 1131300"/>
                              <a:gd name="connsiteX35" fmla="*/ 114431 w 1206673"/>
                              <a:gd name="connsiteY35" fmla="*/ 688386 h 1131300"/>
                              <a:gd name="connsiteX36" fmla="*/ 114431 w 1206673"/>
                              <a:gd name="connsiteY36" fmla="*/ 688386 h 1131300"/>
                              <a:gd name="connsiteX37" fmla="*/ 114431 w 1206673"/>
                              <a:gd name="connsiteY37" fmla="*/ 688386 h 1131300"/>
                              <a:gd name="connsiteX38" fmla="*/ 108147 w 1206673"/>
                              <a:gd name="connsiteY38" fmla="*/ 811572 h 1131300"/>
                              <a:gd name="connsiteX39" fmla="*/ 284120 w 1206673"/>
                              <a:gd name="connsiteY39" fmla="*/ 837969 h 1131300"/>
                              <a:gd name="connsiteX40" fmla="*/ 339426 w 1206673"/>
                              <a:gd name="connsiteY40" fmla="*/ 1016463 h 1131300"/>
                              <a:gd name="connsiteX41" fmla="*/ 453808 w 1206673"/>
                              <a:gd name="connsiteY41" fmla="*/ 991323 h 1131300"/>
                              <a:gd name="connsiteX42" fmla="*/ 478947 w 1206673"/>
                              <a:gd name="connsiteY42" fmla="*/ 1066743 h 1131300"/>
                              <a:gd name="connsiteX43" fmla="*/ 585788 w 1206673"/>
                              <a:gd name="connsiteY43" fmla="*/ 1132107 h 1131300"/>
                              <a:gd name="connsiteX44" fmla="*/ 702685 w 1206673"/>
                              <a:gd name="connsiteY44" fmla="*/ 1046631 h 1131300"/>
                              <a:gd name="connsiteX45" fmla="*/ 741650 w 1206673"/>
                              <a:gd name="connsiteY45" fmla="*/ 986295 h 1131300"/>
                              <a:gd name="connsiteX46" fmla="*/ 917624 w 1206673"/>
                              <a:gd name="connsiteY46" fmla="*/ 982524 h 1131300"/>
                              <a:gd name="connsiteX47" fmla="*/ 949048 w 1206673"/>
                              <a:gd name="connsiteY47" fmla="*/ 878193 h 1131300"/>
                              <a:gd name="connsiteX48" fmla="*/ 1181584 w 1206673"/>
                              <a:gd name="connsiteY48" fmla="*/ 771348 h 1131300"/>
                              <a:gd name="connsiteX49" fmla="*/ 1140104 w 1206673"/>
                              <a:gd name="connsiteY49" fmla="*/ 531261 h 11313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</a:cxnLst>
                            <a:rect l="l" t="t" r="r" b="b"/>
                            <a:pathLst>
                              <a:path w="1206673" h="1131300">
                                <a:moveTo>
                                  <a:pt x="1140104" y="531261"/>
                                </a:moveTo>
                                <a:cubicBezTo>
                                  <a:pt x="1146389" y="521205"/>
                                  <a:pt x="1151417" y="509892"/>
                                  <a:pt x="1156445" y="501093"/>
                                </a:cubicBezTo>
                                <a:cubicBezTo>
                                  <a:pt x="1177813" y="463383"/>
                                  <a:pt x="1192896" y="421902"/>
                                  <a:pt x="1194153" y="377907"/>
                                </a:cubicBezTo>
                                <a:cubicBezTo>
                                  <a:pt x="1196667" y="305001"/>
                                  <a:pt x="1127535" y="249693"/>
                                  <a:pt x="1059659" y="239637"/>
                                </a:cubicBezTo>
                                <a:cubicBezTo>
                                  <a:pt x="1088569" y="166731"/>
                                  <a:pt x="1109937" y="79998"/>
                                  <a:pt x="1038291" y="24690"/>
                                </a:cubicBezTo>
                                <a:cubicBezTo>
                                  <a:pt x="985499" y="-14277"/>
                                  <a:pt x="912596" y="29718"/>
                                  <a:pt x="859804" y="63657"/>
                                </a:cubicBezTo>
                                <a:cubicBezTo>
                                  <a:pt x="1092340" y="54858"/>
                                  <a:pt x="977957" y="283632"/>
                                  <a:pt x="977957" y="283632"/>
                                </a:cubicBezTo>
                                <a:cubicBezTo>
                                  <a:pt x="977957" y="283632"/>
                                  <a:pt x="1054632" y="284889"/>
                                  <a:pt x="1087312" y="376650"/>
                                </a:cubicBezTo>
                                <a:cubicBezTo>
                                  <a:pt x="1101139" y="416874"/>
                                  <a:pt x="1088569" y="447042"/>
                                  <a:pt x="1070972" y="465897"/>
                                </a:cubicBezTo>
                                <a:cubicBezTo>
                                  <a:pt x="1047090" y="491037"/>
                                  <a:pt x="1014409" y="501093"/>
                                  <a:pt x="1014409" y="501093"/>
                                </a:cubicBezTo>
                                <a:cubicBezTo>
                                  <a:pt x="1014409" y="501093"/>
                                  <a:pt x="1104910" y="624279"/>
                                  <a:pt x="1026979" y="699699"/>
                                </a:cubicBezTo>
                                <a:cubicBezTo>
                                  <a:pt x="970416" y="755007"/>
                                  <a:pt x="840950" y="688386"/>
                                  <a:pt x="840950" y="688386"/>
                                </a:cubicBezTo>
                                <a:cubicBezTo>
                                  <a:pt x="840950" y="688386"/>
                                  <a:pt x="843464" y="771348"/>
                                  <a:pt x="783130" y="804030"/>
                                </a:cubicBezTo>
                                <a:cubicBezTo>
                                  <a:pt x="722796" y="836712"/>
                                  <a:pt x="659949" y="753750"/>
                                  <a:pt x="659949" y="753750"/>
                                </a:cubicBezTo>
                                <a:cubicBezTo>
                                  <a:pt x="659949" y="753750"/>
                                  <a:pt x="588302" y="885735"/>
                                  <a:pt x="475177" y="855567"/>
                                </a:cubicBezTo>
                                <a:cubicBezTo>
                                  <a:pt x="360794" y="826656"/>
                                  <a:pt x="475177" y="635592"/>
                                  <a:pt x="475177" y="635592"/>
                                </a:cubicBezTo>
                                <a:cubicBezTo>
                                  <a:pt x="297946" y="689643"/>
                                  <a:pt x="316801" y="568971"/>
                                  <a:pt x="325599" y="532518"/>
                                </a:cubicBezTo>
                                <a:cubicBezTo>
                                  <a:pt x="299203" y="542574"/>
                                  <a:pt x="270293" y="543831"/>
                                  <a:pt x="242640" y="535032"/>
                                </a:cubicBezTo>
                                <a:cubicBezTo>
                                  <a:pt x="237613" y="533775"/>
                                  <a:pt x="232585" y="531261"/>
                                  <a:pt x="227557" y="528747"/>
                                </a:cubicBezTo>
                                <a:cubicBezTo>
                                  <a:pt x="235099" y="556401"/>
                                  <a:pt x="240127" y="589083"/>
                                  <a:pt x="214988" y="604167"/>
                                </a:cubicBezTo>
                                <a:cubicBezTo>
                                  <a:pt x="202418" y="606681"/>
                                  <a:pt x="163453" y="610452"/>
                                  <a:pt x="124487" y="567714"/>
                                </a:cubicBezTo>
                                <a:cubicBezTo>
                                  <a:pt x="77980" y="514920"/>
                                  <a:pt x="186078" y="426930"/>
                                  <a:pt x="186078" y="426930"/>
                                </a:cubicBezTo>
                                <a:cubicBezTo>
                                  <a:pt x="186078" y="426930"/>
                                  <a:pt x="2563" y="247179"/>
                                  <a:pt x="62896" y="140334"/>
                                </a:cubicBezTo>
                                <a:cubicBezTo>
                                  <a:pt x="123230" y="32232"/>
                                  <a:pt x="304231" y="69942"/>
                                  <a:pt x="304231" y="69942"/>
                                </a:cubicBezTo>
                                <a:cubicBezTo>
                                  <a:pt x="233842" y="36003"/>
                                  <a:pt x="138313" y="32232"/>
                                  <a:pt x="80494" y="78741"/>
                                </a:cubicBezTo>
                                <a:cubicBezTo>
                                  <a:pt x="-50229" y="183072"/>
                                  <a:pt x="22674" y="343968"/>
                                  <a:pt x="113174" y="442014"/>
                                </a:cubicBezTo>
                                <a:cubicBezTo>
                                  <a:pt x="47813" y="527490"/>
                                  <a:pt x="33986" y="602910"/>
                                  <a:pt x="163453" y="611709"/>
                                </a:cubicBezTo>
                                <a:cubicBezTo>
                                  <a:pt x="162196" y="614223"/>
                                  <a:pt x="159682" y="616737"/>
                                  <a:pt x="158425" y="617994"/>
                                </a:cubicBezTo>
                                <a:cubicBezTo>
                                  <a:pt x="158425" y="617994"/>
                                  <a:pt x="157168" y="619251"/>
                                  <a:pt x="157168" y="619251"/>
                                </a:cubicBezTo>
                                <a:cubicBezTo>
                                  <a:pt x="155911" y="621765"/>
                                  <a:pt x="153397" y="624279"/>
                                  <a:pt x="152140" y="626793"/>
                                </a:cubicBezTo>
                                <a:cubicBezTo>
                                  <a:pt x="152140" y="626793"/>
                                  <a:pt x="152140" y="628050"/>
                                  <a:pt x="150883" y="628050"/>
                                </a:cubicBezTo>
                                <a:cubicBezTo>
                                  <a:pt x="147112" y="633078"/>
                                  <a:pt x="142084" y="639363"/>
                                  <a:pt x="138313" y="645648"/>
                                </a:cubicBezTo>
                                <a:cubicBezTo>
                                  <a:pt x="138313" y="645648"/>
                                  <a:pt x="138313" y="645648"/>
                                  <a:pt x="138313" y="645648"/>
                                </a:cubicBezTo>
                                <a:cubicBezTo>
                                  <a:pt x="135800" y="649419"/>
                                  <a:pt x="134543" y="651933"/>
                                  <a:pt x="132029" y="655704"/>
                                </a:cubicBezTo>
                                <a:cubicBezTo>
                                  <a:pt x="132029" y="655704"/>
                                  <a:pt x="132029" y="655704"/>
                                  <a:pt x="132029" y="655704"/>
                                </a:cubicBezTo>
                                <a:cubicBezTo>
                                  <a:pt x="125744" y="665760"/>
                                  <a:pt x="119459" y="677073"/>
                                  <a:pt x="114431" y="688386"/>
                                </a:cubicBezTo>
                                <a:cubicBezTo>
                                  <a:pt x="114431" y="688386"/>
                                  <a:pt x="114431" y="688386"/>
                                  <a:pt x="114431" y="688386"/>
                                </a:cubicBezTo>
                                <a:lnTo>
                                  <a:pt x="114431" y="688386"/>
                                </a:lnTo>
                                <a:cubicBezTo>
                                  <a:pt x="95577" y="731124"/>
                                  <a:pt x="85521" y="777633"/>
                                  <a:pt x="108147" y="811572"/>
                                </a:cubicBezTo>
                                <a:cubicBezTo>
                                  <a:pt x="142084" y="864366"/>
                                  <a:pt x="235099" y="851796"/>
                                  <a:pt x="284120" y="837969"/>
                                </a:cubicBezTo>
                                <a:cubicBezTo>
                                  <a:pt x="267780" y="905847"/>
                                  <a:pt x="255210" y="985038"/>
                                  <a:pt x="339426" y="1016463"/>
                                </a:cubicBezTo>
                                <a:cubicBezTo>
                                  <a:pt x="377134" y="1030290"/>
                                  <a:pt x="417357" y="1016463"/>
                                  <a:pt x="453808" y="991323"/>
                                </a:cubicBezTo>
                                <a:cubicBezTo>
                                  <a:pt x="457579" y="1017720"/>
                                  <a:pt x="468892" y="1044117"/>
                                  <a:pt x="478947" y="1066743"/>
                                </a:cubicBezTo>
                                <a:cubicBezTo>
                                  <a:pt x="500316" y="1108224"/>
                                  <a:pt x="536767" y="1140906"/>
                                  <a:pt x="585788" y="1132107"/>
                                </a:cubicBezTo>
                                <a:cubicBezTo>
                                  <a:pt x="636066" y="1124565"/>
                                  <a:pt x="672518" y="1085598"/>
                                  <a:pt x="702685" y="1046631"/>
                                </a:cubicBezTo>
                                <a:cubicBezTo>
                                  <a:pt x="715254" y="1030290"/>
                                  <a:pt x="730338" y="1008921"/>
                                  <a:pt x="741650" y="986295"/>
                                </a:cubicBezTo>
                                <a:cubicBezTo>
                                  <a:pt x="791929" y="1029033"/>
                                  <a:pt x="869860" y="1037832"/>
                                  <a:pt x="917624" y="982524"/>
                                </a:cubicBezTo>
                                <a:cubicBezTo>
                                  <a:pt x="938992" y="957384"/>
                                  <a:pt x="949048" y="918417"/>
                                  <a:pt x="949048" y="878193"/>
                                </a:cubicBezTo>
                                <a:cubicBezTo>
                                  <a:pt x="1034520" y="909618"/>
                                  <a:pt x="1140104" y="853053"/>
                                  <a:pt x="1181584" y="771348"/>
                                </a:cubicBezTo>
                                <a:cubicBezTo>
                                  <a:pt x="1221806" y="695928"/>
                                  <a:pt x="1196667" y="599139"/>
                                  <a:pt x="1140104" y="53126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EDCD6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94100</wp14:pctWidth>
              </wp14:sizeRelH>
              <wp14:sizeRelV relativeFrom="page">
                <wp14:pctHeight>95500</wp14:pctHeight>
              </wp14:sizeRelV>
            </wp:anchor>
          </w:drawing>
        </mc:Choice>
        <mc:Fallback>
          <w:pict>
            <v:group w14:anchorId="50DB6DD4" id="Group 2" o:spid="_x0000_s1026" style="position:absolute;margin-left:0;margin-top:0;width:8in;height:756pt;z-index:251659264;mso-width-percent:941;mso-height-percent:955;mso-position-horizontal:center;mso-position-horizontal-relative:page;mso-position-vertical:center;mso-position-vertical-relative:page;mso-width-percent:941;mso-height-percent:955" coordsize="73152,96012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">
              <v:rect id="Rectangle 1" o:spid="_x0000_s1027" style="position:absolute;width:73152;height:960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" strokecolor="#77230c [1604]" strokeweight="1pt">
                <v:fill r:id="rId2" o:title="" recolor="t" rotate="t" type="frame"/>
              </v:rect>
              <v:group id="Graphic 20" o:spid="_x0000_s1028" style="position:absolute;left:4000;top:32766;width:38900;height:40246" coordorigin="-299,-298" coordsize="87284,90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sRg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3gKzzPhCMjFAwAA//8DAFBLAQItABQABgAIAAAAIQDb4fbL7gAAAIUBAAATAAAAAAAAAAAA&#10;AAAAAAAAAABbQ29udGVudF9UeXBlc10ueG1sUEsBAi0AFAAGAAgAAAAhAFr0LFu/AAAAFQEAAAsA&#10;AAAAAAAAAAAAAAAAHwEAAF9yZWxzLy5yZWxzUEsBAi0AFAAGAAgAAAAhAIQCxGDEAAAA3AAAAA8A&#10;AAAAAAAAAAAAAAAABwIAAGRycy9kb3ducmV2LnhtbFBLBQYAAAAAAwADALcAAAD4AgAAAAA=&#10;">
                <v:shape id="Freeform: Shape 220" o:spid="_x0000_s1029" style="position:absolute;left:13687;top:16922;width:73297;height:72011;visibility:visible;mso-wrap-style:square;v-text-anchor:middle" coordsize="7329733,7201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" path="m7311186,3314282c7208313,1994072,6582499,982484,5390882,403820,3410568,-560618,620126,408107,122904,2658464,-228580,4240143,452956,6057574,1957480,6799120v1504525,737260,3579140,394348,4616447,-973012c7135444,5084563,7379769,4192993,7311186,3314282xe" fillcolor="#0d0d0d [3069]" stroked="f">
                  <v:fill opacity="46003f"/>
                  <v:stroke joinstyle="miter"/>
                  <v:path arrowok="t" o:connecttype="custom" o:connectlocs="7311186,3314282;5390882,403820;122904,2658464;1957480,6799121;6573927,5826109;7311186,3314282" o:connectangles="0,0,0,0,0,0"/>
                </v:shape>
                <v:shape id="Freeform: Shape 221" o:spid="_x0000_s1030" style="position:absolute;left:5850;top:10677;width:75869;height:74154;visibility:visible;mso-wrap-style:square;v-text-anchor:middle" coordsize="7586916,74154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" path="m7546270,3420117c7439110,2057044,6791865,1015450,5565956,415355,3521347,-579088,640890,419642,126523,2742867,-237821,4375983,465148,6253424,2021109,7016402v1551674,758692,3690585,402921,4766470,-1007302c7366242,5246121,7619139,4328833,7546270,3420117xe" fillcolor="#d7dce1" stroked="f">
                  <v:stroke joinstyle="miter"/>
                  <v:path arrowok="t" o:connecttype="custom" o:connectlocs="7546271,3420117;5565957,415355;126523,2742867;2021109,7016402;6787580,6009100;7546271,3420117" o:connectangles="0,0,0,0,0,0"/>
                </v:shape>
                <v:shape id="Freeform: Shape 222" o:spid="_x0000_s1031" style="position:absolute;left:10094;top:54196;width:31291;height:27862;visibility:visible;mso-wrap-style:square;v-text-anchor:middle" coordsize="3129067,278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" path="m32148,242677v,,231465,1920304,2404667,2481822c4554294,3273157,1155183,-940368,32148,242677xe" fillcolor="#cbad8e" stroked="f">
                  <v:fill opacity="26214f"/>
                  <v:stroke joinstyle="miter"/>
                  <v:path arrowok="t" o:connecttype="custom" o:connectlocs="32148,242677;2436815,2724500;32148,242677" o:connectangles="0,0,0"/>
                </v:shape>
                <v:shape id="Freeform: Shape 223" o:spid="_x0000_s1032" style="position:absolute;left:15481;top:66652;width:24004;height:23575;visibility:visible;mso-wrap-style:square;v-text-anchor:middle" coordsize="2400380,2357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" path="m2219551,630180c2069527,377283,1825202,171536,1520869,77236,1220821,-17065,929346,47231,655017,171536,179227,385856,-82243,994524,80640,1478886v77155,278616,261470,514368,535800,702969c1053652,2481902,1679465,2366170,2048095,2010399v415780,-398634,424353,-955865,171456,-1380219xe" fillcolor="#ee9c35" stroked="f">
                  <v:stroke joinstyle="miter"/>
                  <v:path arrowok="t" o:connecttype="custom" o:connectlocs="2219551,630180;1520869,77236;655017,171536;80640,1478887;616440,2181856;2048095,2010400;2219551,630180" o:connectangles="0,0,0,0,0,0,0"/>
                </v:shape>
                <v:shape id="Freeform: Shape 1248" o:spid="_x0000_s1033" style="position:absolute;left:17137;top:68215;width:21003;height:20574;visibility:visible;mso-wrap-style:square;v-text-anchor:middle" coordsize="2100332,20574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" path="m1783958,383926c1586784,178179,1312455,41014,1042412,32441,845238,28155,699501,71019,523759,152460,373735,221043,262288,358207,172274,486799,-110628,894006,65114,1536966,429458,1828440v565804,454358,1315923,197174,1594538,-475790c2165447,1005453,2032569,641109,1783958,383926xe" fillcolor="#fce37a" stroked="f">
                  <v:stroke joinstyle="miter"/>
                  <v:path arrowok="t" o:connecttype="custom" o:connectlocs="1783959,383926;1042412,32441;523759,152460;172274,486799;429458,1828440;2023997,1352650;1783959,383926" o:connectangles="0,0,0,0,0,0,0"/>
                </v:shape>
                <v:shape id="Freeform: Shape 1249" o:spid="_x0000_s1034" style="position:absolute;left:18514;top:72461;width:8144;height:8573;visibility:visible;mso-wrap-style:square;v-text-anchor:middle" coordsize="814414,8572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" path="m68872,863708c313196,795126,557521,730830,801845,666534,617530,460787,446075,242181,266046,32148,68872,250754,-21142,572233,64586,846563v,4286,4286,12859,4286,17145xe" fillcolor="#f2b903" stroked="f">
                  <v:stroke joinstyle="miter"/>
                  <v:path arrowok="t" o:connecttype="custom" o:connectlocs="68872,863709;801846,666535;266046,32148;64586,846564;68872,863709" o:connectangles="0,0,0,0,0"/>
                </v:shape>
                <v:shape id="Freeform: Shape 1250" o:spid="_x0000_s1035" style="position:absolute;left:19224;top:79876;width:7715;height:7287;visibility:visible;mso-wrap-style:square;v-text-anchor:middle" coordsize="771550,7286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" path="m32148,212176v72869,175742,188601,342912,364343,424353c495079,683680,563661,717971,649389,735116,679394,503651,709398,267900,747976,32148,507938,100730,272186,160740,32148,212176xe" fillcolor="#f2b903" stroked="f">
                  <v:stroke joinstyle="miter"/>
                  <v:path arrowok="t" o:connecttype="custom" o:connectlocs="32148,212176;396492,636530;649390,735117;747977,32148;32148,212176" o:connectangles="0,0,0,0,0"/>
                </v:shape>
                <v:shape id="Freeform: Shape 1251" o:spid="_x0000_s1036" style="position:absolute;left:26339;top:80177;width:6859;height:7286;visibility:visible;mso-wrap-style:square;v-text-anchor:middle" coordsize="685822,7286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" path="m147881,32148c109303,263613,70725,490792,32148,722257v21432,,38577,4287,64296,4287c272186,730830,370773,692252,529370,623670v60009,-25718,111446,-60009,154310,-98587c640816,482219,597952,443641,555088,405064,417923,285045,276472,160740,147881,32148xe" fillcolor="#f2b903" stroked="f">
                  <v:stroke joinstyle="miter"/>
                  <v:path arrowok="t" o:connecttype="custom" o:connectlocs="147881,32148;32148,722258;96444,726545;529371,623671;683681,525084;555089,405065;147881,32148" o:connectangles="0,0,0,0,0,0,0"/>
                </v:shape>
                <v:shape id="Freeform: Shape 1252" o:spid="_x0000_s1037" style="position:absolute;left:21453;top:69846;width:7287;height:8144;visibility:visible;mso-wrap-style:square;v-text-anchor:middle" coordsize="728686,814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" path="m713684,36434c619384,27862,516510,32148,405064,49294,263613,70726,135021,139308,32148,233608,207890,426496,375059,632243,559374,825131,602238,559374,653675,297904,713684,36434xe" fillcolor="#f2b903" stroked="f">
                  <v:stroke joinstyle="miter"/>
                  <v:path arrowok="t" o:connecttype="custom" o:connectlocs="713685,36434;405065,49294;32148,233608;559375,825132;713685,36434" o:connectangles="0,0,0,0,0"/>
                </v:shape>
                <v:shape id="Freeform: Shape 1253" o:spid="_x0000_s1038" style="position:absolute;left:27797;top:70146;width:8144;height:8573;visibility:visible;mso-wrap-style:square;v-text-anchor:middle" coordsize="814414,8572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" path="m216463,812272c413637,760835,610811,709398,807985,657962,790840,580807,760835,503651,717971,439355,576520,212177,405064,83585,199317,32148,143594,285046,87871,537943,45007,790840v-4286,25718,-8573,47150,-12859,72869c96444,842277,156453,825131,216463,812272xe" fillcolor="#f2b903" stroked="f">
                  <v:stroke joinstyle="miter"/>
                  <v:path arrowok="t" o:connecttype="custom" o:connectlocs="216463,812273;807986,657963;717972,439356;199317,32148;45007,790841;32148,863710;216463,812273" o:connectangles="0,0,0,0,0,0,0"/>
                </v:shape>
                <v:shape id="Freeform: Shape 1254" o:spid="_x0000_s1039" style="position:absolute;left:28311;top:77476;width:8144;height:7287;visibility:visible;mso-wrap-style:square;v-text-anchor:middle" coordsize="814414,7286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" path="m190744,182172c139308,195031,83585,212176,32148,225036,165026,353628,306477,473647,443642,597952v42864,38578,85728,72868,132878,111446c649388,615098,705112,507938,752262,400778,799412,285045,795126,156453,777980,32148,580806,79299,383632,130735,190744,182172xe" fillcolor="#f2b903" stroked="f">
                  <v:stroke joinstyle="miter"/>
                  <v:path arrowok="t" o:connecttype="custom" o:connectlocs="190744,182172;32148,225036;443643,597953;576521,709399;752263,400779;777981,32148;190744,182172" o:connectangles="0,0,0,0,0,0,0"/>
                </v:shape>
                <v:shape id="Freeform: Shape 1255" o:spid="_x0000_s1040" style="position:absolute;left:14701;top:12594;width:42864;height:31290;visibility:visible;mso-wrap-style:square;v-text-anchor:middle" coordsize="4286393,31290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" path="m1084543,523715v,,1628830,-930148,3180505,-231465c4265048,292250,870224,3297012,424439,3104124,-21346,2911236,34377,1805347,34377,1805347l1084543,523715xe" fillcolor="#cbad8e" stroked="f">
                  <v:fill opacity="46003f"/>
                  <v:stroke joinstyle="miter"/>
                  <v:path arrowok="t" o:connecttype="custom" o:connectlocs="1084543,523715;4265049,292250;424439,3104124;34377,1805347;1084543,523715" o:connectangles="0,0,0,0,0"/>
                </v:shape>
                <v:shape id="Freeform: Shape 1256" o:spid="_x0000_s1041" style="position:absolute;left:36858;top:-298;width:21432;height:22289;visibility:visible;mso-wrap-style:square;v-text-anchor:middle" coordsize="2143196,22289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" path="m1860775,359864c1106371,-501701,-218125,505601,73349,1422890v137165,424353,510081,711541,913002,767264c1419277,2250164,1839343,1971548,2027945,1590059,2229406,1174279,2165110,702776,1860775,359864xe" fillcolor="#f68923" stroked="f">
                  <v:stroke joinstyle="miter"/>
                  <v:path arrowok="t" o:connecttype="custom" o:connectlocs="1860776,359864;73349,1422891;986351,2190155;2027946,1590060;1860776,359864" o:connectangles="0,0,0,0,0"/>
                </v:shape>
                <v:shape id="Freeform: Shape 1257" o:spid="_x0000_s1042" style="position:absolute;left:38440;top:1196;width:18431;height:18860;visibility:visible;mso-wrap-style:square;v-text-anchor:middle" coordsize="1843149,1886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" path="m1779732,617611c1724009,399005,1591131,197544,1342520,94671,875303,-93931,425231,167539,163762,566174v-467217,711541,398634,1667407,1200190,1191618c1745441,1530613,1882606,1041964,1779732,617611xe" fillcolor="#fce37a" stroked="f">
                  <v:stroke joinstyle="miter"/>
                  <v:path arrowok="t" o:connecttype="custom" o:connectlocs="1779732,617611;1342520,94671;163762,566174;1363952,1757792;1779732,617611" o:connectangles="0,0,0,0,0"/>
                </v:shape>
                <v:shape id="Freeform: Shape 1258" o:spid="_x0000_s1043" style="position:absolute;left:39970;top:3236;width:6430;height:7287;visibility:visible;mso-wrap-style:square;v-text-anchor:middle" coordsize="642959,7286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" path="m627957,717971c602238,490792,589379,259327,555088,32148,413637,79298,357914,126449,237895,225036,177885,272186,126448,340768,92158,409351,62153,469360,45007,512224,32148,550802v192888,55723,394348,111446,595809,167169xe" fillcolor="#f2b903" stroked="f">
                  <v:stroke joinstyle="miter"/>
                  <v:path arrowok="t" o:connecttype="custom" o:connectlocs="627957,717972;555088,32148;237895,225036;92158,409352;32148,550803;627957,717972" o:connectangles="0,0,0,0,0,0"/>
                </v:shape>
                <v:shape id="Freeform: Shape 1259" o:spid="_x0000_s1044" style="position:absolute;left:39481;top:9151;width:6859;height:6430;visibility:visible;mso-wrap-style:square;v-text-anchor:middle" coordsize="685822,642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" path="m55313,32148c46740,79298,38167,130735,33881,207890,21021,362200,81031,507938,171045,632243,329642,495079,492525,362200,655408,229322,449661,173599,252487,109303,55313,32148xe" fillcolor="#f2b903" stroked="f">
                  <v:stroke joinstyle="miter"/>
                  <v:path arrowok="t" o:connecttype="custom" o:connectlocs="55313,32148;33881,207890;171045,632243;655409,229322;55313,32148" o:connectangles="0,0,0,0,0"/>
                </v:shape>
                <v:shape id="Freeform: Shape 1260" o:spid="_x0000_s1045" style="position:absolute;left:41513;top:12323;width:6001;height:6429;visibility:visible;mso-wrap-style:square;v-text-anchor:middle" coordsize="600095,642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" path="m32148,400778v4286,4286,8573,12859,12859,17145c152167,533656,302191,602238,460787,623670v38578,8573,81442,12859,120019,12859c550802,435069,525083,233609,499365,32148,345055,156453,190745,280759,32148,400778xe" fillcolor="#f2b903" stroked="f">
                  <v:stroke joinstyle="miter"/>
                  <v:path arrowok="t" o:connecttype="custom" o:connectlocs="32148,400778;45007,417923;460787,623670;580806,636529;499365,32148;32148,400778" o:connectangles="0,0,0,0,0,0"/>
                </v:shape>
                <v:shape id="Freeform: Shape 1261" o:spid="_x0000_s1046" style="position:absolute;left:46057;top:2850;width:7287;height:7715;visibility:visible;mso-wrap-style:square;v-text-anchor:middle" coordsize="728686,7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" path="m143594,739403c336482,580806,525083,417923,717971,259327v-4286,-8573,-12859,-12859,-21432,-21432c563661,105017,383632,32148,195031,32148v-55723,,-107160,4286,-162883,17146c75012,280759,100731,516510,130735,747976v4286,-4287,8573,-4287,12859,-8573xe" fillcolor="#f2b903" stroked="f">
                  <v:stroke joinstyle="miter"/>
                  <v:path arrowok="t" o:connecttype="custom" o:connectlocs="143594,739404;717972,259327;696540,237895;195031,32148;32148,49294;130735,747977;143594,739404" o:connectangles="0,0,0,0,0,0,0"/>
                </v:shape>
                <v:shape id="Freeform: Shape 1262" o:spid="_x0000_s1047" style="position:absolute;left:48114;top:5979;width:7287;height:7287;visibility:visible;mso-wrap-style:square;v-text-anchor:middle" coordsize="728686,7286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" path="m225036,559374v154310,42864,312907,90015,471503,137165c717971,636529,726544,593666,735116,473647,743690,340768,696539,229322,640816,113589,627957,83585,610811,57866,589379,32148,405064,190745,220749,353628,32148,512224v64296,8573,128592,30005,192888,47150xe" fillcolor="#f2b903" stroked="f">
                  <v:stroke joinstyle="miter"/>
                  <v:path arrowok="t" o:connecttype="custom" o:connectlocs="225036,559375;696540,696540;735117,473648;640817,113589;589380,32148;32148,512225;225036,559375" o:connectangles="0,0,0,0,0,0,0"/>
                </v:shape>
                <v:shape id="Freeform: Shape 1263" o:spid="_x0000_s1048" style="position:absolute;left:47300;top:11637;width:7287;height:6858;visibility:visible;mso-wrap-style:square;v-text-anchor:middle" coordsize="728686,685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" path="m216463,83585c156453,66439,96444,49294,32148,32148v34291,218606,85728,437212,124305,660105c173599,687966,186458,687966,203604,683680v68582,-17146,141451,-47150,201460,-90014c460787,550802,537943,503651,589379,443642,670821,353628,696539,310764,726544,250754,559375,186458,387919,135021,216463,83585xe" fillcolor="#f2b903" stroked="f">
                  <v:stroke joinstyle="miter"/>
                  <v:path arrowok="t" o:connecttype="custom" o:connectlocs="216463,83585;32148,32148;156453,692253;203604,683680;405065,593666;589380,443642;726545,250754;216463,83585" o:connectangles="0,0,0,0,0,0,0,0"/>
                </v:shape>
                <v:shape id="Freeform: Shape 1264" o:spid="_x0000_s1049" style="position:absolute;left:45710;top:15366;width:33434;height:62153;visibility:visible;mso-wrap-style:square;v-text-anchor:middle" coordsize="3343387,6215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" path="m1279853,32148v,,1118749,342911,1727416,1573107c3547355,2698285,3414477,4271392,2874391,5158675,2334306,6045959,529734,6568899,255404,5900221,-18925,5231544,36798,867995,36798,867995l1279853,32148xe" fillcolor="#cbad8e" stroked="f">
                  <v:fill opacity="46003f"/>
                  <v:stroke joinstyle="miter"/>
                  <v:path arrowok="t" o:connecttype="custom" o:connectlocs="1279853,32148;3007269,1605255;2874391,5158675;255404,5900221;36798,867995;1279853,32148" o:connectangles="0,0,0,0,0,0"/>
                </v:shape>
                <v:shape id="Freeform: Shape 1265" o:spid="_x0000_s1050" style="position:absolute;left:44704;top:19702;width:19718;height:10716;visibility:visible;mso-wrap-style:square;v-text-anchor:middle" coordsize="1971741,1071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" path="m43111,888792v-81442,72869,308620,240038,582949,154310c900390,957374,1903406,340134,1946269,250119,1984847,160105,1740522,-15637,1509057,44372,1114709,134386,158843,790205,43111,888792xe" fillcolor="#8d9b2f" stroked="f">
                  <v:stroke joinstyle="miter"/>
                  <v:path arrowok="t" o:connecttype="custom" o:connectlocs="43111,888792;626060,1043102;1946269,250119;1509057,44372;43111,888792" o:connectangles="0,0,0,0,0"/>
                </v:shape>
                <v:shape id="Freeform: Shape 1266" o:spid="_x0000_s1051" style="position:absolute;left:51115;top:19659;width:13288;height:9430;visibility:visible;mso-wrap-style:square;v-text-anchor:middle" coordsize="1328782,9430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" path="m983727,314415c996587,430148,246468,927369,237895,931656,636530,725909,1275202,322988,1305207,250119,1343785,160105,1099460,-15637,867995,44372,670820,91523,336482,280124,32148,464439r,c32148,464439,970868,198682,983727,314415xe" fillcolor="#a56946" stroked="f">
                  <v:fill opacity="13107f"/>
                  <v:stroke joinstyle="miter"/>
                  <v:path arrowok="t" o:connecttype="custom" o:connectlocs="983727,314415;237895,931657;1305207,250119;867995,44372;32148,464439;32148,464439;983727,314415" o:connectangles="0,0,0,0,0,0,0"/>
                </v:shape>
                <v:shape id="Freeform: Shape 1267" o:spid="_x0000_s1052" style="position:absolute;left:57600;top:31031;width:16717;height:9859;visibility:visible;mso-wrap-style:square;v-text-anchor:middle" coordsize="1671693,985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" path="m1608241,180193v17146,-47150,38578,-94301,64296,-145738c1526800,25883,1398208,43028,1381063,55887v,,-1063026,342912,-1213050,501509c17990,715992,-170612,1148918,596653,930312,909560,840298,1218180,720278,1471077,604546v34291,-145738,81442,-287188,137164,-424353xe" fillcolor="#5b5f26" stroked="f">
                  <v:stroke joinstyle="miter"/>
                  <v:path arrowok="t" o:connecttype="custom" o:connectlocs="1608242,180193;1672538,34455;1381064,55887;168013,557397;596653,930313;1471078,604547;1608242,180193" o:connectangles="0,0,0,0,0,0,0"/>
                </v:shape>
                <v:shape id="Freeform: Shape 1268" o:spid="_x0000_s1053" style="position:absolute;left:59730;top:31052;width:15003;height:9858;visibility:visible;mso-wrap-style:square;v-text-anchor:middle" coordsize="1500237,985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" path="m1489522,79566v,-4286,,-4286,4286,-8573c1489522,58134,1489522,45275,1485235,36702,1330925,23843,1189474,40989,1168042,53848v,,-145737,47150,-338625,115732c820844,336750,799412,598220,717971,623938,627956,653943,606524,392473,602238,251022v-72869,25718,-145737,55723,-214320,81441c242181,512492,113589,791108,32148,988282v85728,,197174,-17146,351484,-60010c713684,833972,1035164,705380,1296634,585361,1339498,409618,1399507,233876,1489522,79566xe" fillcolor="#a56946" stroked="f">
                  <v:fill opacity="13107f"/>
                  <v:stroke joinstyle="miter"/>
                  <v:path arrowok="t" o:connecttype="custom" o:connectlocs="1489523,79566;1493809,70993;1485236,36702;1168043,53848;829418,169580;717971,623939;602238,251022;387918,332463;32148,988283;383632,928273;1296635,585362;1489523,79566" o:connectangles="0,0,0,0,0,0,0,0,0,0,0,0"/>
                </v:shape>
                <v:shape id="Freeform: Shape 1269" o:spid="_x0000_s1054" style="position:absolute;left:58168;top:17295;width:13288;height:20146;visibility:visible;mso-wrap-style:square;v-text-anchor:middle" coordsize="1328782,2014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" path="m1165653,40771v85727,-77155,252897,381489,102873,655818c1118503,970919,286942,1956789,192641,1995367,94054,2029658,-34538,1682460,72622,1446708,256937,1052360,1045634,152217,1165653,40771xe" fillcolor="#3e4f20" stroked="f">
                  <v:stroke joinstyle="miter"/>
                  <v:path arrowok="t" o:connecttype="custom" o:connectlocs="1165653,40771;1268526,696589;192641,1995367;72622,1446708;1165653,40771" o:connectangles="0,0,0,0,0"/>
                </v:shape>
                <v:shape id="Freeform: Shape 1270" o:spid="_x0000_s1055" style="position:absolute;left:60068;top:21030;width:11145;height:13287;visibility:visible;mso-wrap-style:square;v-text-anchor:middle" coordsize="1114462,1328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" path="m1121395,220214c1031381,91622,941367,-28397,799916,65903,662751,151631,744192,631707,645605,687430,568450,730294,461290,460252,409854,323087,294121,468824,178389,614562,84088,751726v-132878,351485,8573,514368,205746,587236c577023,1017483,984231,507402,1087104,323087v8573,-30005,21432,-64296,34291,-102873xe" fillcolor="#83263f" stroked="f">
                  <v:fill opacity="13107f"/>
                  <v:stroke joinstyle="miter"/>
                  <v:path arrowok="t" o:connecttype="custom" o:connectlocs="1121395,220214;799916,65903;645605,687430;409854,323087;84088,751726;289834,1338962;1087104,323087;1121395,220214" o:connectangles="0,0,0,0,0,0,0,0"/>
                </v:shape>
                <v:shape id="Freeform: Shape 1271" o:spid="_x0000_s1056" style="position:absolute;left:61974;top:38138;width:17575;height:16289;visibility:visible;mso-wrap-style:square;v-text-anchor:middle" coordsize="1757421,16288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" path="m1646605,592537c1770910,451086,1805201,279630,1715187,39592v-17146,-51437,-360057,171456,-694396,428640c767894,656833,596438,781138,202090,1089759v-214319,167169,-240038,595809,4286,505794c459274,1501253,1522300,733988,1646605,592537xe" fillcolor="#5b5f26" stroked="f">
                  <v:stroke joinstyle="miter"/>
                  <v:path arrowok="t" o:connecttype="custom" o:connectlocs="1646605,592537;1715187,39592;1020791,468232;202090,1089760;206376,1595554;1646605,592537" o:connectangles="0,0,0,0,0,0"/>
                </v:shape>
                <v:shape id="Freeform: Shape 1272" o:spid="_x0000_s1057" style="position:absolute;left:67743;top:22652;width:7287;height:19718;visibility:visible;mso-wrap-style:square;v-text-anchor:middle" coordsize="728686,19717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" path="m191014,1348172v,,-235752,-1131609,-132879,-1294492c156723,-109203,623940,675207,713954,1622500v51436,574377,-402921,432927,-522940,-274328xe" fillcolor="#747d34" stroked="f">
                  <v:stroke joinstyle="miter"/>
                  <v:path arrowok="t" o:connecttype="custom" o:connectlocs="191014,1348172;58135,53680;713955,1622500;191014,1348172" o:connectangles="0,0,0,0"/>
                </v:shape>
                <v:shape id="Freeform: Shape 1273" o:spid="_x0000_s1058" style="position:absolute;left:68818;top:23167;width:6001;height:19289;visibility:visible;mso-wrap-style:square;v-text-anchor:middle" coordsize="600095,1928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" path="m66439,32148c276472,345055,452215,1150897,366487,1202333,302191,1245197,109303,1108033,32148,1048023v25718,145738,47150,248611,47150,248611c203604,2003889,657961,2145340,597952,1566677,533656,842276,242181,212177,66439,32148xe" fillcolor="#a56946" stroked="f">
                  <v:fill opacity="13107f"/>
                  <v:stroke joinstyle="miter"/>
                  <v:path arrowok="t" o:connecttype="custom" o:connectlocs="66439,32148;366487,1202333;32148,1048023;79298,1296634;597952,1566677;66439,32148" o:connectangles="0,0,0,0,0,0"/>
                </v:shape>
                <v:shape id="Freeform: Shape 1274" o:spid="_x0000_s1059" style="position:absolute;left:69242;top:53772;width:7716;height:9430;visibility:visible;mso-wrap-style:square;v-text-anchor:middle" coordsize="771550,9430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" path="m534072,32148v,,351484,865851,188601,895857c559790,962295,49709,452215,32564,396491,15418,345055,534072,32148,534072,32148xe" fillcolor="#747d34" stroked="f">
                  <v:stroke joinstyle="miter"/>
                  <v:path arrowok="t" o:connecttype="custom" o:connectlocs="534073,32148;722674,928006;32564,396491;534073,32148" o:connectangles="0,0,0,0"/>
                </v:shape>
                <v:shape id="Freeform: Shape 1275" o:spid="_x0000_s1060" style="position:absolute;left:61546;top:39498;width:18860;height:13717;visibility:visible;mso-wrap-style:square;v-text-anchor:middle" coordsize="1886013,13716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" path="m900748,1095189v,,-801556,-471503,-835847,-578663c30610,409366,-12254,36450,142056,32164,296366,27877,1685158,906588,1809464,1056612v180028,214320,-17146,557231,-908716,38577xe" fillcolor="#5b5f26" stroked="f">
                  <v:stroke joinstyle="miter"/>
                  <v:path arrowok="t" o:connecttype="custom" o:connectlocs="900748,1095189;64901,516526;142056,32164;1809464,1056612;900748,1095189" o:connectangles="0,0,0,0,0"/>
                </v:shape>
                <v:shape id="Freeform: Shape 1276" o:spid="_x0000_s1061" style="position:absolute;left:72569;top:60515;width:2572;height:3001;visibility:visible;mso-wrap-style:square;v-text-anchor:middle" coordsize="257183,300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" path="m34165,52258c55597,-33470,359931,176564,235625,275151,111320,369452,17019,112268,34165,52258xe" fillcolor="#dec798" stroked="f">
                  <v:stroke joinstyle="miter"/>
                  <v:path arrowok="t" o:connecttype="custom" o:connectlocs="34165,52258;235626,275152;34165,52258" o:connectangles="0,0,0"/>
                </v:shape>
                <v:shape id="Freeform: Shape 1277" o:spid="_x0000_s1062" style="position:absolute;left:74393;top:41110;width:2572;height:3000;visibility:visible;mso-wrap-style:square;v-text-anchor:middle" coordsize="257183,300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" path="m241872,299685c177577,351122,-53888,183952,66131,59647,181863,-60372,306168,248248,241872,299685xe" fillcolor="#dec798" stroked="f">
                  <v:stroke joinstyle="miter"/>
                  <v:path arrowok="t" o:connecttype="custom" o:connectlocs="241873,299686;66131,59647;241873,299686" o:connectangles="0,0,0"/>
                </v:shape>
                <v:shape id="Freeform: Shape 1278" o:spid="_x0000_s1063" style="position:absolute;left:76841;top:54790;width:2143;height:3001;visibility:visible;mso-wrap-style:square;v-text-anchor:middle" coordsize="214319,300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" path="m87113,33245v-42864,17145,-98587,227179,,244325c280001,311861,129977,11813,87113,33245xe" fillcolor="#dec798" stroked="f">
                  <v:stroke joinstyle="miter"/>
                  <v:path arrowok="t" o:connecttype="custom" o:connectlocs="87113,33245;87113,277571;87113,33245" o:connectangles="0,0,0"/>
                </v:shape>
                <v:shape id="Freeform: Shape 1279" o:spid="_x0000_s1064" style="position:absolute;left:55452;top:22042;width:2143;height:3001;visibility:visible;mso-wrap-style:square;v-text-anchor:middle" coordsize="214319,300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" path="m87113,33245v-42864,17146,-98587,227179,,244325c280001,311861,129977,11813,87113,33245xe" fillcolor="#dec798" stroked="f">
                  <v:stroke joinstyle="miter"/>
                  <v:path arrowok="t" o:connecttype="custom" o:connectlocs="87113,33245;87113,277571;87113,33245" o:connectangles="0,0,0"/>
                </v:shape>
                <v:shape id="Freeform: Shape 1280" o:spid="_x0000_s1065" style="position:absolute;left:68586;top:24226;width:3429;height:8573;visibility:visible;mso-wrap-style:square;v-text-anchor:middle" coordsize="342911,8572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" path="m72478,560696v,,-81442,-488649,-12860,-527227c128201,-5108,346807,813593,325375,852171v-21432,34291,-197174,,-252897,-291475xe" fillcolor="#8d9b2f" stroked="f">
                  <v:stroke joinstyle="miter"/>
                  <v:path arrowok="t" o:connecttype="custom" o:connectlocs="72478,560697;59618,33469;325375,852172;72478,560697" o:connectangles="0,0,0,0"/>
                </v:shape>
                <v:shape id="Freeform: Shape 1281" o:spid="_x0000_s1066" style="position:absolute;left:33005;top:62770;width:45865;height:27005;visibility:visible;mso-wrap-style:square;v-text-anchor:middle" coordsize="4586441,2700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" path="m162816,1519851v,,-325766,840133,51437,1075885c912935,3028662,3951988,1794180,4569229,203928,4659243,-27537,2318873,808310,2318873,808310v,,-197175,-750119,-617241,-775838c1281565,6754,162816,1519851,162816,1519851xe" fillcolor="#833a22" stroked="f">
                  <v:stroke joinstyle="miter"/>
                  <v:path arrowok="t" o:connecttype="custom" o:connectlocs="162816,1519851;214253,2595736;4569229,203928;2318873,808310;1701632,32472;162816,1519851" o:connectangles="0,0,0,0,0,0"/>
                </v:shape>
                <v:shape id="Freeform: Shape 1282" o:spid="_x0000_s1067" style="position:absolute;left:33326;top:62770;width:45436;height:18861;visibility:visible;mso-wrap-style:square;v-text-anchor:middle" coordsize="4543577,1886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" path="m2286791,808310v,,-197174,-750119,-617241,-775838c1249484,6754,130735,1519851,130735,1519851v,,-60009,154310,-98587,351485c297904,1884194,936577,1789894,2402524,1112643,3937053,401102,4378551,302515,4232814,744014,4361406,572558,4468566,388243,4541434,203928,4627162,-27537,2286791,808310,2286791,808310xe" fillcolor="#904d33" stroked="f">
                  <v:fill opacity="19789f"/>
                  <v:stroke joinstyle="miter"/>
                  <v:path arrowok="t" o:connecttype="custom" o:connectlocs="2286791,808310;1669550,32472;130735,1519851;32148,1871336;2402524,1112643;4232814,744014;4541434,203928;2286791,808310" o:connectangles="0,0,0,0,0,0,0,0"/>
                </v:shape>
                <v:shape id="Freeform: Shape 1283" o:spid="_x0000_s1068" style="position:absolute;left:-299;top:14106;width:27860;height:42006;visibility:visible;mso-wrap-style:square;v-text-anchor:middle" coordsize="2786155,4200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" path="m1187291,4075981v,,-840133,325766,-1075885,-51437c-321520,3325862,1084418,522560,2738966,33911v240038,-68582,-840134,1886014,-840134,1886014c1898832,1919925,2644665,2117099,2674670,2541452v25718,420067,-1487379,1534529,-1487379,1534529xe" fillcolor="#833a22" stroked="f">
                  <v:stroke joinstyle="miter"/>
                  <v:path arrowok="t" o:connecttype="custom" o:connectlocs="1187291,4075982;111406,4024545;2738967,33911;1898833,1919925;2674671,2541453;1187291,4075982" o:connectangles="0,0,0,0,0,0"/>
                </v:shape>
                <v:shape id="Freeform: Shape 1284" o:spid="_x0000_s1069" style="position:absolute;left:7509;top:14146;width:20146;height:42007;visibility:visible;mso-wrap-style:square;v-text-anchor:middle" coordsize="2014604,4200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" path="m1958068,34136v-227179,68582,-450071,180028,-664391,321479c1460846,312752,1760894,218451,1662307,497066,1267959,1602956,-215133,2927452,67769,4174792v188601,-38577,338625,-98586,338625,-98586c406394,4076206,1919491,2957457,1893772,2537390v-30004,-424353,-775837,-621527,-775837,-621527c1117935,1915863,2198106,-38733,1958068,34136xe" fillcolor="#904d33" stroked="f">
                  <v:fill opacity="19789f"/>
                  <v:stroke joinstyle="miter"/>
                  <v:path arrowok="t" o:connecttype="custom" o:connectlocs="1958069,34136;1293678,355615;1662308,497066;67769,4174793;406394,4076207;1893773,2537391;1117936,1915863;1958069,34136" o:connectangles="0,0,0,0,0,0,0,0"/>
                </v:shape>
                <v:shape id="Freeform: Shape 1285" o:spid="_x0000_s1070" style="position:absolute;left:51843;top:16343;width:33434;height:50579;visibility:visible;mso-wrap-style:square;v-text-anchor:middle" coordsize="3343387,50579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" path="m32148,4949586v,,1247341,428639,1967455,-531513c2616844,3599371,2303937,2652078,2441101,2111993,2578266,1571907,2856882,937521,2856882,937521v,,617240,-300048,450071,-548659c3225511,268843,3122638,436013,2861168,328853,2676853,255984,2749722,-52636,2531116,54524v-248611,115732,-64296,694395,-64296,694395c2466820,748919,2213923,1336155,1823861,1923391,1570964,2300594,1018019,2352031,512224,2982131,32148,3582226,32148,4949586,32148,4949586xe" fillcolor="#833a22" stroked="f">
                  <v:stroke joinstyle="miter"/>
                  <v:path arrowok="t" o:connecttype="custom" o:connectlocs="32148,4949587;1999603,4418074;2441101,2111993;2856882,937521;3306953,388862;2861168,328853;2531116,54524;2466820,748919;1823861,1923391;512224,2982132;32148,4949587" o:connectangles="0,0,0,0,0,0,0,0,0,0,0"/>
                </v:shape>
                <v:shape id="Freeform: Shape 1286" o:spid="_x0000_s1071" style="position:absolute;left:51886;top:38298;width:15860;height:28719;visibility:visible;mso-wrap-style:square;v-text-anchor:middle" coordsize="1585965,28718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" path="m889427,2835450c1755278,1669551,1579536,460787,1476663,32148,1202334,203604,846563,366487,512224,786553,32148,1386648,32148,2754008,32148,2754008v,,385775,132878,857279,81442xe" fillcolor="#904d33" stroked="f">
                  <v:fill opacity="19789f"/>
                  <v:stroke joinstyle="miter"/>
                  <v:path arrowok="t" o:connecttype="custom" o:connectlocs="889428,2835451;1476664,32148;512224,786553;32148,2754009;889428,2835451" o:connectangles="0,0,0,0,0"/>
                </v:shape>
                <v:shape id="Freeform: Shape 1287" o:spid="_x0000_s1072" style="position:absolute;left:23285;top:4800;width:50151;height:33863;visibility:visible;mso-wrap-style:square;v-text-anchor:middle" coordsize="5015080,3386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" path="m127520,3373380v,,-428640,-1247340,531513,-1967455c1477734,788685,2425027,1101591,2965113,964427,3505198,827262,4139584,548647,4139584,548647v,,278616,-668678,531513,-484363c4765398,132866,4636806,317181,4718247,497210v72870,167169,334339,180028,304335,377203c4992577,1050155,4328186,938708,4328186,938708v,,-587236,252898,-1174472,642959c2776511,1834565,2725075,2387510,2094974,2893304,1494879,3373380,127520,3373380,127520,3373380xe" fillcolor="#833a22" stroked="f">
                  <v:stroke joinstyle="miter"/>
                  <v:path arrowok="t" o:connecttype="custom" o:connectlocs="127520,3373380;659033,1405925;2965114,964427;4139585,548647;4671098,64284;4718248,497210;5022583,874413;4328187,938708;3153715,1581667;2094974,2893304;127520,3373380" o:connectangles="0,0,0,0,0,0,0,0,0,0,0"/>
                </v:shape>
                <v:shape id="Freeform: Shape 1288" o:spid="_x0000_s1073" style="position:absolute;left:23292;top:7008;width:47151;height:31290;visibility:visible;mso-wrap-style:square;v-text-anchor:middle" coordsize="4715032,31290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" path="m4713255,752262c4700396,203604,4494649,32148,4293188,32148v-94300,141451,-158596,295761,-158596,295761c4134592,327909,4061723,357914,3945990,405064v4287,8573,17146,12859,21432,25719c4130305,700825,3200158,1228052,2222860,1506667,945515,1871011,632608,2029608,32513,2458247v-4286,240038,30005,445785,60009,570090c178250,3075488,289696,3114065,414002,3139784v432926,-30005,1251627,-124306,1680266,-467217c2724368,2166772,2775805,1613827,3153008,1360930,3740244,970868,4327480,717971,4327480,717971v,,201460,34291,385775,34291xe" fillcolor="#904d33" stroked="f">
                  <v:fill opacity="19789f"/>
                  <v:stroke joinstyle="miter"/>
                  <v:path arrowok="t" o:connecttype="custom" o:connectlocs="4713256,752262;4293189,32148;4134593,327909;3945991,405064;3967423,430783;2222860,1506667;32513,2458247;92522,3028337;414002,3139784;2094268,2672567;3153009,1360930;4327481,717971;4713256,752262" o:connectangles="0,0,0,0,0,0,0,0,0,0,0,0,0"/>
                </v:shape>
                <v:shape id="Freeform: Shape 1289" o:spid="_x0000_s1074" style="position:absolute;left:8934;top:25064;width:56580;height:54866;visibility:visible;mso-wrap-style:square;v-text-anchor:middle" coordsize="5658039,5486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" path="m1189749,4094581v,,291475,973011,1020162,1298777c2942884,5719124,4228803,5089024,4983208,3854542,5737613,2620061,5891923,1231269,5300401,489723,4708879,-256109,2634264,-58935,1326914,854067,-96169,1848510,-623395,3563068,1189749,4094581xe" fillcolor="#a55c3a" stroked="f">
                  <v:stroke joinstyle="miter"/>
                  <v:path arrowok="t" o:connecttype="custom" o:connectlocs="1189749,4094581;2209911,5393358;4983209,3854542;5300402,489723;1326914,854067;1189749,4094581" o:connectangles="0,0,0,0,0,0"/>
                </v:shape>
                <v:shape id="Freeform: Shape 1290" o:spid="_x0000_s1075" style="position:absolute;left:28967;top:16661;width:15002;height:7716;visibility:visible;mso-wrap-style:square;v-text-anchor:middle" coordsize="1500237,7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" path="m1509669,142663c1432514,-97375,142310,48362,35150,631312,-46292,1064238,1556820,292687,1509669,142663xe" fillcolor="#ce9062" stroked="f">
                  <v:fill opacity="19789f"/>
                  <v:stroke joinstyle="miter"/>
                  <v:path arrowok="t" o:connecttype="custom" o:connectlocs="1509670,142663;35150,631313;1509670,142663" o:connectangles="0,0,0"/>
                </v:shape>
                <v:shape id="Freeform: Shape 1291" o:spid="_x0000_s1076" style="position:absolute;left:3069;top:34823;width:7286;height:13288;visibility:visible;mso-wrap-style:square;v-text-anchor:middle" coordsize="728686,1328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" path="m696111,49610c537514,-113273,-225464,906889,121734,1301237,306049,1506984,841848,195347,696111,49610xe" fillcolor="#ce9062" stroked="f">
                  <v:fill opacity="19789f"/>
                  <v:stroke joinstyle="miter"/>
                  <v:path arrowok="t" o:connecttype="custom" o:connectlocs="696112,49610;121734,1301237;696112,49610" o:connectangles="0,0,0"/>
                </v:shape>
                <v:shape id="Freeform: Shape 1292" o:spid="_x0000_s1077" style="position:absolute;left:67524;top:46626;width:6001;height:14145;visibility:visible;mso-wrap-style:square;v-text-anchor:middle" coordsize="600095,14145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" path="m491511,39518c358633,-80501,-104297,1304004,71445,1376873,375779,1505465,808704,330993,491511,39518xe" fillcolor="#ce9062" stroked="f">
                  <v:fill opacity="19789f"/>
                  <v:stroke joinstyle="miter"/>
                  <v:path arrowok="t" o:connecttype="custom" o:connectlocs="491511,39518;71445,1376874;491511,39518" o:connectangles="0,0,0"/>
                </v:shape>
                <v:shape id="Freeform: Shape 1293" o:spid="_x0000_s1078" style="position:absolute;left:38469;top:79788;width:16288;height:7715;visibility:visible;mso-wrap-style:square;v-text-anchor:middle" coordsize="1628829,7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" path="m45093,688242c-134935,409627,1622486,-190468,1609627,118152,1592481,521073,182258,906849,45093,688242xe" fillcolor="#ce9062" stroked="f">
                  <v:fill opacity="19789f"/>
                  <v:stroke joinstyle="miter"/>
                  <v:path arrowok="t" o:connecttype="custom" o:connectlocs="45093,688243;1609628,118152;45093,688243" o:connectangles="0,0,0"/>
                </v:shape>
                <v:shape id="Freeform: Shape 1294" o:spid="_x0000_s1079" style="position:absolute;left:64317;top:4800;width:9430;height:9859;visibility:visible;mso-wrap-style:square;v-text-anchor:middle" coordsize="943006,985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" path="m610811,497210c529369,312895,657961,132866,563661,64284,310764,-120031,32148,548647,32148,548647v,,261470,55723,188601,390061c220749,938708,885140,1050155,915145,874413,949436,681525,687966,664379,610811,497210xe" fillcolor="#dfc899" stroked="f">
                  <v:stroke joinstyle="miter"/>
                  <v:path arrowok="t" o:connecttype="custom" o:connectlocs="610812,497211;563662,64284;32148,548648;220749,938709;915146,874414;610812,497211" o:connectangles="0,0,0,0,0,0"/>
                </v:shape>
                <v:shape id="Freeform: Shape 1295" o:spid="_x0000_s1080" style="position:absolute;left:75533;top:16386;width:9858;height:9430;visibility:visible;mso-wrap-style:square;v-text-anchor:middle" coordsize="985870,9430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" path="m938022,388862c856580,268843,753707,436013,492237,328853,307921,255984,380791,-52636,162184,54524,-86427,170256,97888,748919,97888,748919v,,295761,-51436,390063,188602c487951,933234,1109478,633187,938022,388862xe" fillcolor="#dfc899" stroked="f">
                  <v:stroke joinstyle="miter"/>
                  <v:path arrowok="t" o:connecttype="custom" o:connectlocs="938023,388862;492237,328853;162184,54524;97888,748920;487951,937522;938023,388862" o:connectangles="0,0,0,0,0,0"/>
                </v:shape>
                <v:shape id="Freeform: Shape 1296" o:spid="_x0000_s1081" style="position:absolute;left:12471;top:28799;width:42007;height:43293;visibility:visible;mso-wrap-style:square;v-text-anchor:middle" coordsize="4200665,4329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" path="m1131806,3395336v,,-947293,-321480,-1084458,-921575c-89816,1873666,720312,904941,1710469,420579,2700626,-63784,3969399,-248099,4153714,789208,4428043,2332310,2331996,4711259,1547586,4274047,1106088,4025436,1131806,3395336,1131806,3395336xe" fillcolor="#ce9062" stroked="f">
                  <v:fill opacity="19789f"/>
                  <v:stroke joinstyle="miter"/>
                  <v:path arrowok="t" o:connecttype="custom" o:connectlocs="1131806,3395337;47348,2473762;1710469,420579;4153715,789208;1547586,4274048;1131806,3395337" o:connectangles="0,0,0,0,0,0"/>
                </v:shape>
                <v:shape id="Freeform: Shape 1297" o:spid="_x0000_s1082" style="position:absolute;left:66203;top:4811;width:7287;height:9859;visibility:visible;mso-wrap-style:square;v-text-anchor:middle" coordsize="728686,985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" path="m422210,496131c340768,311816,469360,131788,375059,63205,336482,37487,302191,28914,263614,33200v124305,47151,38577,248611,42864,381490c315050,590432,447928,667587,430783,761887,409351,869047,156454,843329,45007,826183v,34291,-4286,68583,-12859,107160c32148,933343,696539,1044789,726544,869047,760835,680446,499365,663300,422210,496131xe" fillcolor="#dfc899" stroked="f">
                  <v:fill opacity="32896f"/>
                  <v:stroke joinstyle="miter"/>
                  <v:path arrowok="t" o:connecttype="custom" o:connectlocs="422211,496132;375060,63205;263614,33200;306478,414690;430784,761888;45007,826184;32148,933344;726545,869048;422211,496132" o:connectangles="0,0,0,0,0,0,0,0,0"/>
                </v:shape>
                <v:shape id="Freeform: Shape 1298" o:spid="_x0000_s1083" style="position:absolute;left:77390;top:16371;width:8144;height:9430;visibility:visible;mso-wrap-style:square;v-text-anchor:middle" coordsize="814414,9430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" path="m306477,330333c139308,261751,186458,4567,32148,34572v81441,557231,462931,390062,518653,484362c597952,596089,323623,758972,220749,818982v34291,30005,64296,68582,85728,120019c306477,939001,923718,638953,756548,390342,670820,270323,567947,437493,306477,330333xe" fillcolor="#dfc899" stroked="f">
                  <v:fill opacity="32896f"/>
                  <v:stroke joinstyle="miter"/>
                  <v:path arrowok="t" o:connecttype="custom" o:connectlocs="306477,330333;32148,34572;550802,518935;220749,818983;306477,939002;756549,390342;306477,330333" o:connectangles="0,0,0,0,0,0,0"/>
                </v:shape>
                <v:shape id="Freeform: Shape 1299" o:spid="_x0000_s1084" style="position:absolute;left:17020;top:33558;width:22289;height:21432;visibility:visible;mso-wrap-style:square;v-text-anchor:middle" coordsize="2228924,21431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" path="m2185729,77591c1851390,-235315,-506127,1140617,145405,1972178,728355,2726583,2532927,399071,2185729,77591xe" fillcolor="#f7b67e" stroked="f">
                  <v:fill opacity="32896f"/>
                  <v:stroke joinstyle="miter"/>
                  <v:path arrowok="t" o:connecttype="custom" o:connectlocs="2185730,77591;145405,1972179;2185730,77591" o:connectangles="0,0,0"/>
                </v:shape>
                <v:shape id="Freeform: Shape 1300" o:spid="_x0000_s1085" style="position:absolute;left:31721;top:52598;width:21003;height:18431;visibility:visible;mso-wrap-style:square;v-text-anchor:middle" coordsize="2100332,1843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" path="m2048671,111005c2344432,458203,908490,2464235,214094,1666966,-634612,685382,1744337,-249052,2048671,111005xe" fillcolor="#f7b67e" stroked="f">
                  <v:fill opacity="19789f"/>
                  <v:stroke joinstyle="miter"/>
                  <v:path arrowok="t" o:connecttype="custom" o:connectlocs="2048672,111005;214094,1666966;2048672,111005" o:connectangles="0,0,0"/>
                </v:shape>
                <v:shape id="Freeform: Shape 1301" o:spid="_x0000_s1086" style="position:absolute;left:36327;top:50218;width:3000;height:2143;visibility:visible;mso-wrap-style:square;v-text-anchor:middle" coordsize="300047,214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" path="m32148,91827v,,201460,-107160,248611,-34291c383632,216132,122162,310433,32148,91827xe" fillcolor="#e6d498" stroked="f">
                  <v:stroke joinstyle="miter"/>
                  <v:path arrowok="t" o:connecttype="custom" o:connectlocs="32148,91827;280760,57536;32148,91827" o:connectangles="0,0,0"/>
                </v:shape>
                <v:shape id="Freeform: Shape 1302" o:spid="_x0000_s1087" style="position:absolute;left:31938;top:41904;width:2143;height:3001;visibility:visible;mso-wrap-style:square;v-text-anchor:middle" coordsize="214319,300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" path="m59500,305952c3777,267374,29495,-2669,170946,35909,312397,74486,115223,344529,59500,305952xe" fillcolor="#dec798" stroked="f">
                  <v:stroke joinstyle="miter"/>
                  <v:path arrowok="t" o:connecttype="custom" o:connectlocs="59500,305953;170947,35909;59500,305953" o:connectangles="0,0,0"/>
                </v:shape>
                <v:shape id="Freeform: Shape 1303" o:spid="_x0000_s1088" style="position:absolute;left:38933;top:42154;width:3001;height:2571;visibility:visible;mso-wrap-style:square;v-text-anchor:middle" coordsize="300047,257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" path="m41525,238157c-9912,178148,161543,-70463,281562,79561,341572,152430,92961,293880,41525,238157xe" fillcolor="#dec798" stroked="f">
                  <v:stroke joinstyle="miter"/>
                  <v:path arrowok="t" o:connecttype="custom" o:connectlocs="41525,238158;281563,79561;41525,238158" o:connectangles="0,0,0"/>
                </v:shape>
                <v:shape id="Freeform: Shape 1304" o:spid="_x0000_s1089" style="position:absolute;left:43944;top:48488;width:2572;height:3429;visibility:visible;mso-wrap-style:square;v-text-anchor:middle" coordsize="257183,342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" path="m110556,33339v47151,-21432,222893,252897,42864,300047c-56613,376250,59120,54771,110556,33339xe" fillcolor="#dec798" stroked="f">
                  <v:stroke joinstyle="miter"/>
                  <v:path arrowok="t" o:connecttype="custom" o:connectlocs="110556,33339;153421,333387;110556,33339" o:connectangles="0,0,0"/>
                </v:shape>
                <v:shape id="Freeform: Shape 1305" o:spid="_x0000_s1090" style="position:absolute;left:29881;top:51962;width:2143;height:3430;visibility:visible;mso-wrap-style:square;v-text-anchor:middle" coordsize="214319,342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" path="m110897,33102c33742,54534,-9122,273140,89465,307431,269493,358868,188052,11670,110897,33102xe" fillcolor="#e6d498" stroked="f">
                  <v:stroke joinstyle="miter"/>
                  <v:path arrowok="t" o:connecttype="custom" o:connectlocs="110898,33102;89465,307432;110898,33102" o:connectangles="0,0,0"/>
                </v:shape>
                <v:shape id="Freeform: Shape 1306" o:spid="_x0000_s1091" style="position:absolute;left:37187;top:58569;width:2143;height:3000;visibility:visible;mso-wrap-style:square;v-text-anchor:middle" coordsize="214319,300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" path="m87584,32587c40434,45446,-11003,255480,91871,268338,276185,294057,139021,19728,87584,32587xe" fillcolor="#dec798" stroked="f">
                  <v:stroke joinstyle="miter"/>
                  <v:path arrowok="t" o:connecttype="custom" o:connectlocs="87584,32587;91871,268339;87584,32587" o:connectangles="0,0,0"/>
                </v:shape>
                <v:shape id="Freeform: Shape 1307" o:spid="_x0000_s1092" style="position:absolute;left:27585;top:60755;width:2144;height:3000;visibility:visible;mso-wrap-style:square;v-text-anchor:middle" coordsize="214319,300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" path="m87584,32587c40434,45446,-11003,255479,91871,268338,276186,294057,139021,19727,87584,32587xe" fillcolor="#dec798" stroked="f">
                  <v:stroke joinstyle="miter"/>
                  <v:path arrowok="t" o:connecttype="custom" o:connectlocs="87584,32587;91871,268339;87584,32587" o:connectangles="0,0,0"/>
                </v:shape>
                <v:shape id="Freeform: Shape 1308" o:spid="_x0000_s1093" style="position:absolute;left:20510;top:25525;width:45007;height:54437;visibility:visible;mso-wrap-style:square;v-text-anchor:middle" coordsize="4500713,5443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" path="m4142800,443642c3971344,229322,3679869,92158,3319812,32148v214320,128592,424353,321480,604381,604382c4640022,1759565,3787029,4211382,1875297,5060088,752262,5557310,32148,4052786,32148,4052786v,,291475,973011,1020162,1298777c1785283,5677329,3071201,5047229,3825607,3812747,4584298,2573980,4738608,1185188,4142800,443642xe" fillcolor="#904d33" stroked="f">
                  <v:fill opacity="19789f"/>
                  <v:stroke joinstyle="miter"/>
                  <v:path arrowok="t" o:connecttype="custom" o:connectlocs="4142800,443642;3319812,32148;3924193,636530;1875297,5060088;32148,4052786;1052310,5351563;3825607,3812747;4142800,443642" o:connectangles="0,0,0,0,0,0,0,0"/>
                </v:shape>
              </v:group>
              <v:group id="Graphic 87" o:spid="_x0000_s1094" style="position:absolute;left:48101;top:12858;width:19799;height:17851" coordorigin="45123,61225" coordsize="29921,26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<v:shape id="Freeform: Shape 65" o:spid="_x0000_s1095" style="position:absolute;left:47896;top:62026;width:27150;height:26229;visibility:visible;mso-wrap-style:square;v-text-anchor:middle" coordsize="2715071,26229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" path="m2652083,1041089v,,1847,-271532,-12929,-550452c2467384,329935,2251286,198787,2001943,111970,1229902,-152173,232529,113818,47830,948731,-83306,1536126,169731,2210338,727522,2485563v559637,275227,1494213,64651,1970736,-336182c2711187,1713453,2713033,1384660,2713033,1384660l2314084,1207333r337999,-166244xe" fillcolor="#0d0d0d [3069]" stroked="f">
                  <v:fill opacity="46003f"/>
                  <v:stroke joinstyle="miter"/>
                  <v:path arrowok="t" o:connecttype="custom" o:connectlocs="2652084,1041089;2639155,490637;2001944,111970;47830,948731;727522,2485564;2698259,2149382;2713034,1384661;2314085,1207333;2652084,1041089" o:connectangles="0,0,0,0,0,0,0,0,0"/>
                </v:shape>
                <v:shape id="Freeform: Shape 66" o:spid="_x0000_s1096" style="position:absolute;left:44977;top:61087;width:27151;height:26784;visibility:visible;mso-wrap-style:square;v-text-anchor:middle" coordsize="2715071,2678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" path="m2714880,1230982c2676094,741486,2443373,366514,2001943,152244v-733254,-358348,-1767567,,-1954113,834913c-83306,1574552,169731,2248764,727522,2523990v557790,273379,1327984,145925,1714004,-362042c2650236,1886722,2740738,1557928,2714880,1230982xe" fillcolor="#d7dce1" stroked="f">
                  <v:stroke joinstyle="miter"/>
                  <v:path arrowok="t" o:connecttype="custom" o:connectlocs="2714881,1230982;2001944,152244;47830,987157;727522,2523990;2441527,2161948;2714881,1230982" o:connectangles="0,0,0,0,0,0"/>
                </v:shape>
                <v:shape id="Freeform: Shape 67" o:spid="_x0000_s1097" style="position:absolute;left:48272;top:63506;width:24011;height:24198;visibility:visible;mso-wrap-style:square;v-text-anchor:middle" coordsize="2401083,24197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" path="m2112030,1920117v208710,-275226,299213,-604020,273355,-930966c2379844,909723,2366915,833990,2352139,760104,2291188,616026,2202533,483031,2091714,370354,1864534,143154,1552393,13854,1231017,13854v-321375,,-633516,129300,-860696,356500c143142,597554,13852,909723,13852,1231128v,321405,129290,633574,356469,860774c538397,2259993,752648,2374517,981674,2422543v430348,11083,868084,-158856,1130356,-502426xe" fillcolor="#cbad8e" stroked="f">
                  <v:fill opacity="46003f"/>
                  <v:stroke joinstyle="miter"/>
                  <v:path arrowok="t" o:connecttype="custom" o:connectlocs="2112031,1920118;2385386,989151;2352140,760104;2091715,370354;1231018,13854;370321,370354;13852,1231129;370321,2091903;981674,2422544;2112031,1920118" o:connectangles="0,0,0,0,0,0,0,0,0,0"/>
                </v:shape>
                <v:shape id="Freeform: Shape 68" o:spid="_x0000_s1098" style="position:absolute;left:46462;top:62564;width:23826;height:23828;visibility:visible;mso-wrap-style:square;v-text-anchor:middle" coordsize="2382614,23828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" path="m2038151,361119c1816512,139460,1513606,13854,1199618,13854v-312140,,-616893,125606,-838532,347265c139448,582777,13852,887558,13852,1199727v,312169,125596,616949,347234,838608c582725,2259993,885631,2385600,1199618,2385600v313988,,616894,-125607,838533,-347265c2259790,1816676,2385385,1513743,2385385,1199727v,-314017,-127442,-616950,-347234,-838608xe" fillcolor="#f7cd55" stroked="f">
                  <v:stroke joinstyle="miter"/>
                  <v:path arrowok="t" o:connecttype="custom" o:connectlocs="2038151,361119;1199618,13854;361086,361119;13852,1199728;361086,2038336;1199618,2385601;2038151,2038336;2385385,1199728;2038151,361119" o:connectangles="0,0,0,0,0,0,0,0,0"/>
                </v:shape>
                <v:shape id="Freeform: Shape 69" o:spid="_x0000_s1099" style="position:absolute;left:50987;top:64596;width:19394;height:21796;visibility:visible;mso-wrap-style:square;v-text-anchor:middle" coordsize="1939337,21796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" path="m1585639,157932c1532076,104364,1472973,56338,1410175,13854v36940,29554,72033,60956,105278,94205c1737092,329717,1862687,632650,1862687,946667v,314016,-125595,616949,-347234,838608c1293815,2006933,990909,2132539,676921,2132539v-236414,,-469135,-72038,-663069,-203187c220715,2091902,481140,2182413,745260,2182413v313987,,616893,-125607,838532,-347265c1805430,1613489,1931026,1310556,1931026,996540v,-314017,-125596,-616950,-345387,-838608xe" fillcolor="#ad5b1b" stroked="f">
                  <v:fill opacity="32896f"/>
                  <v:stroke joinstyle="miter"/>
                  <v:path arrowok="t" o:connecttype="custom" o:connectlocs="1585639,157932;1410175,13854;1515453,108059;1862687,946667;1515453,1785276;676921,2132540;13852,1929353;745260,2182414;1583792,1835149;1931026,996540;1585639,157932" o:connectangles="0,0,0,0,0,0,0,0,0,0,0"/>
                </v:shape>
                <v:shape id="Freeform: Shape 70" o:spid="_x0000_s1100" style="position:absolute;left:48475;top:64577;width:19948;height:19949;visibility:visible;mso-wrap-style:square;v-text-anchor:middle" coordsize="1994746,1994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" path="m1694611,302010c1509913,117294,1258722,13854,998297,13854v-260425,,-513463,105287,-696314,288156c117284,486725,13852,737938,13852,998387v,260449,105279,513509,288131,696377c486681,1879479,737872,1982920,998297,1982920v260425,,513462,-105288,696314,-288156c1879310,1510049,1982741,1258836,1982741,998387,1984588,737938,1879310,484878,1694611,302010xe" fillcolor="#a34123" stroked="f">
                  <v:stroke joinstyle="miter"/>
                  <v:path arrowok="t" o:connecttype="custom" o:connectlocs="1694612,302010;998298,13854;301983,302010;13852,998387;301983,1694764;998298,1982920;1694612,1694764;1982742,998387;1694612,302010" o:connectangles="0,0,0,0,0,0,0,0,0"/>
                </v:shape>
                <v:shape id="Freeform: Shape 71" o:spid="_x0000_s1101" style="position:absolute;left:48475;top:64577;width:19948;height:19949;visibility:visible;mso-wrap-style:square;v-text-anchor:middle" coordsize="1994746,1994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" path="m1694611,302010c1509913,117294,1258722,13854,998297,13854v-260425,,-513463,105287,-696314,288156c117284,486725,13852,737938,13852,998387v,260449,105279,513509,288131,696377c486681,1879479,737872,1982920,998297,1982920v260425,,513462,-105288,696314,-288156c1879310,1510049,1982741,1258836,1982741,998387,1984588,737938,1879310,484878,1694611,302010xe" fillcolor="#a34123" stroked="f">
                  <v:stroke joinstyle="miter"/>
                  <v:path arrowok="t" o:connecttype="custom" o:connectlocs="1694612,302010;998298,13854;301983,302010;13852,998387;301983,1694764;998298,1982920;1694612,1694764;1982742,998387;1694612,302010" o:connectangles="0,0,0,0,0,0,0,0,0"/>
                </v:shape>
                <v:shape id="Freeform: Shape 72" o:spid="_x0000_s1102" style="position:absolute;left:48475;top:64577;width:19948;height:19949;visibility:visible;mso-wrap-style:square;v-text-anchor:middle" coordsize="1994746,1994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" path="m1694611,302010c1509913,117294,1258722,13854,998297,13854v-260425,,-513463,105287,-696314,288156c117284,486725,13852,737938,13852,998387v,260449,105279,513509,288131,696377c486681,1879479,737872,1982920,998297,1982920v260425,,513462,-105288,696314,-288156c1879310,1510049,1982741,1258836,1982741,998387,1984588,737938,1879310,484878,1694611,302010xe" fillcolor="#a34123" stroked="f">
                  <v:stroke joinstyle="miter"/>
                  <v:path arrowok="t" o:connecttype="custom" o:connectlocs="1694612,302010;998298,13854;301983,302010;13852,998387;301983,1694764;998298,1982920;1694612,1694764;1982742,998387;1694612,302010" o:connectangles="0,0,0,0,0,0,0,0,0"/>
                </v:shape>
                <v:shape id="Freeform: Shape 73" o:spid="_x0000_s1103" style="position:absolute;left:48475;top:64577;width:19948;height:19949;visibility:visible;mso-wrap-style:square;v-text-anchor:middle" coordsize="1994746,1994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" path="m1694611,302010c1509913,117294,1258722,13854,998297,13854v-260425,,-513463,105287,-696314,288156c117284,486725,13852,737938,13852,998387v,260449,105279,513509,288131,696377c486681,1879479,737872,1982920,998297,1982920v260425,,513462,-105288,696314,-288156c1879310,1510049,1982741,1258836,1982741,998387,1984588,737938,1879310,484878,1694611,302010xe" fillcolor="#a34123" stroked="f">
                  <v:stroke joinstyle="miter"/>
                  <v:path arrowok="t" o:connecttype="custom" o:connectlocs="1694612,302010;998298,13854;301983,302010;13852,998387;301983,1694764;998298,1982920;1694612,1694764;1982742,998387;1694612,302010" o:connectangles="0,0,0,0,0,0,0,0,0"/>
                </v:shape>
                <v:shape id="Freeform: Shape 74" o:spid="_x0000_s1104" style="position:absolute;left:48475;top:64577;width:19948;height:19949;visibility:visible;mso-wrap-style:square;v-text-anchor:middle" coordsize="1994746,1994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" path="m1694611,302010c1509913,117294,1258722,13854,998297,13854v-260425,,-513463,105287,-696314,288156c117284,486725,13852,737938,13852,998387v,260449,105279,513509,288131,696377c486681,1879479,737872,1982920,998297,1982920v260425,,513462,-105288,696314,-288156c1879310,1510049,1982741,1258836,1982741,998387,1984588,737938,1879310,484878,1694611,302010xm348157,867239c253961,904182,205939,787811,213327,717619v7388,-72039,57257,-147772,103431,-199492c427578,390673,898560,58185,1055554,235512,1157138,346341,529162,795200,348157,867239xm377709,1092592v92349,-97899,736948,-552299,929035,-661281c1509913,314940,1600415,379590,1615191,435005v14776,53567,-66492,121912,-108973,153314c1413869,654816,1319673,717619,1231017,791506v-88655,73886,-181004,142230,-275201,206881c861620,1063037,765576,1125840,675074,1196032v-84961,64651,-208710,199493,-313988,223506c307523,1430621,215174,1264377,377709,1092592xm1550546,1221893v-92349,72038,-186546,140383,-284436,206881c1173761,1493424,1079564,1558075,981674,1617183v-77574,46179,-156994,88664,-227180,147773c645522,1859161,479293,1672598,671380,1510049v53563,-46179,884707,-653893,978904,-720391c1809124,676982,1953190,867239,1870075,959597v-73879,88663,-225332,190257,-319529,262296xe" fillcolor="#ad5b1b" stroked="f">
                  <v:fill opacity="32896f"/>
                  <v:stroke joinstyle="miter"/>
                  <v:path arrowok="t" o:connecttype="custom" o:connectlocs="1694612,302010;998298,13854;301983,302010;13852,998387;301983,1694764;998298,1982920;1694612,1694764;1982742,998387;1694612,302010;348157,867239;213327,717619;316758,518127;1055555,235512;348157,867239;377709,1092592;1306745,431311;1615192,435005;1506219,588319;1231018,791506;955816,998387;675074,1196032;361086,1419538;377709,1092592;1550547,1221893;1266111,1428774;981674,1617183;754494,1764956;671380,1510049;1650285,789658;1870076,959597;1550547,1221893" o:connectangles="0,0,0,0,0,0,0,0,0,0,0,0,0,0,0,0,0,0,0,0,0,0,0,0,0,0,0,0,0,0,0"/>
                </v:shape>
                <v:shape id="Freeform: Shape 75" o:spid="_x0000_s1105" style="position:absolute;left:48457;top:65020;width:14961;height:11822;visibility:visible;mso-wrap-style:square;v-text-anchor:middle" coordsize="1496060,1182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" path="m13852,989151v1847,62803,11082,125607,25858,188410l1495137,102517c1430492,65574,1362154,36020,1291968,13854l13852,989151xe" fillcolor="#f7cd55" stroked="f">
                  <v:stroke joinstyle="miter"/>
                  <v:path arrowok="t" o:connecttype="custom" o:connectlocs="13852,989152;39710,1177562;1495137,102517;1291968,13854;13852,989152" o:connectangles="0,0,0,0,0"/>
                </v:shape>
                <v:shape id="Freeform: Shape 76" o:spid="_x0000_s1106" style="position:absolute;left:49805;top:67606;width:17177;height:13854;visibility:visible;mso-wrap-style:square;v-text-anchor:middle" coordsize="1717698,13853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" path="m13852,1192338v36940,64650,83115,125607,134831,181021l1714928,198569c1676141,132072,1628120,69268,1574557,13854l13852,1192338xe" fillcolor="#f7cd55" stroked="f">
                  <v:stroke joinstyle="miter"/>
                  <v:path arrowok="t" o:connecttype="custom" o:connectlocs="13852,1192339;148683,1373360;1714929,198569;1574558,13854;13852,1192339" o:connectangles="0,0,0,0,0"/>
                </v:shape>
                <v:shape id="Freeform: Shape 77" o:spid="_x0000_s1107" style="position:absolute;left:53462;top:72114;width:14961;height:12006;visibility:visible;mso-wrap-style:square;v-text-anchor:middle" coordsize="1496060,1200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" path="m226256,1192338l1484055,224429c1482208,152390,1472973,82198,1456350,13854l13852,1103675v68339,36943,138524,66497,212404,88663xe" fillcolor="#f7cd55" stroked="f">
                  <v:stroke joinstyle="miter"/>
                  <v:path arrowok="t" o:connecttype="custom" o:connectlocs="226256,1192338;1484055,224429;1456350,13854;13852,1103675;226256,1192338" o:connectangles="0,0,0,0,0"/>
                </v:shape>
                <v:shape id="Freeform: Shape 78" o:spid="_x0000_s1108" style="position:absolute;left:48457;top:65020;width:14961;height:11822;visibility:visible;mso-wrap-style:square;v-text-anchor:middle" coordsize="1496060,1182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" path="m13852,989151v1847,62803,11082,125607,25858,188410l1495137,102517c1430492,65574,1362154,36020,1291968,13854l13852,989151xe" fillcolor="#f7cd55" stroked="f">
                  <v:stroke joinstyle="miter"/>
                  <v:path arrowok="t" o:connecttype="custom" o:connectlocs="13852,989152;39710,1177562;1495137,102517;1291968,13854;13852,989152" o:connectangles="0,0,0,0,0"/>
                </v:shape>
                <v:shape id="Freeform: Shape 79" o:spid="_x0000_s1109" style="position:absolute;left:48457;top:65020;width:14961;height:11822;visibility:visible;mso-wrap-style:square;v-text-anchor:middle" coordsize="1496060,1182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" path="m13852,989151v1847,62803,11082,125607,25858,188410l1495137,102517c1430492,65574,1362154,36020,1291968,13854l13852,989151xe" fillcolor="#d48d5b" stroked="f">
                  <v:fill opacity="32896f"/>
                  <v:stroke joinstyle="miter"/>
                  <v:path arrowok="t" o:connecttype="custom" o:connectlocs="13852,989152;39710,1177562;1495137,102517;1291968,13854;13852,989152" o:connectangles="0,0,0,0,0"/>
                </v:shape>
                <v:shape id="Freeform: Shape 80" o:spid="_x0000_s1110" style="position:absolute;left:49805;top:67606;width:17177;height:13854;visibility:visible;mso-wrap-style:square;v-text-anchor:middle" coordsize="1717698,13853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" path="m13852,1192338v36940,64650,83115,125607,134831,181021l1714928,198569c1676141,132072,1628120,69268,1574557,13854l13852,1192338xe" fillcolor="#f7cd55" stroked="f">
                  <v:stroke joinstyle="miter"/>
                  <v:path arrowok="t" o:connecttype="custom" o:connectlocs="13852,1192339;148683,1373360;1714929,198569;1574558,13854;13852,1192339" o:connectangles="0,0,0,0,0"/>
                </v:shape>
                <v:shape id="Freeform: Shape 81" o:spid="_x0000_s1111" style="position:absolute;left:49805;top:67606;width:17177;height:13854;visibility:visible;mso-wrap-style:square;v-text-anchor:middle" coordsize="1717698,13853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" path="m13852,1192338v36940,64650,83115,125607,134831,181021l1714928,198569c1676141,132072,1628120,69268,1574557,13854l13852,1192338xe" fillcolor="#d48d5b" stroked="f">
                  <v:fill opacity="32896f"/>
                  <v:stroke joinstyle="miter"/>
                  <v:path arrowok="t" o:connecttype="custom" o:connectlocs="13852,1192339;148683,1373360;1714929,198569;1574558,13854;13852,1192339" o:connectangles="0,0,0,0,0"/>
                </v:shape>
                <v:shape id="Freeform: Shape 82" o:spid="_x0000_s1112" style="position:absolute;left:53462;top:72114;width:14961;height:12006;visibility:visible;mso-wrap-style:square;v-text-anchor:middle" coordsize="1496060,1200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" path="m226256,1192338l1484055,224429c1482208,152390,1472973,82198,1456350,13854l13852,1103675v68339,36943,138524,66497,212404,88663xe" fillcolor="#f7cd55" stroked="f">
                  <v:stroke joinstyle="miter"/>
                  <v:path arrowok="t" o:connecttype="custom" o:connectlocs="226256,1192338;1484055,224429;1456350,13854;13852,1103675;226256,1192338" o:connectangles="0,0,0,0,0"/>
                </v:shape>
                <v:shape id="Freeform: Shape 83" o:spid="_x0000_s1113" style="position:absolute;left:53462;top:72114;width:14961;height:12006;visibility:visible;mso-wrap-style:square;v-text-anchor:middle" coordsize="1496060,1200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" path="m226256,1192338l1484055,224429c1482208,152390,1472973,82198,1456350,13854l13852,1103675v68339,36943,138524,66497,212404,88663xe" fillcolor="#d48d5b" stroked="f">
                  <v:fill opacity="32896f"/>
                  <v:stroke joinstyle="miter"/>
                  <v:path arrowok="t" o:connecttype="custom" o:connectlocs="226256,1192338;1484055,224429;1456350,13854;13852,1103675;226256,1192338" o:connectangles="0,0,0,0,0"/>
                </v:shape>
                <v:shape id="Freeform: Shape 84" o:spid="_x0000_s1114" style="position:absolute;left:51652;top:65722;width:4433;height:4803;visibility:visible;mso-wrap-style:square;v-text-anchor:middle" coordsize="443277,480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" path="m446048,344494l196704,13854c132060,50797,69262,93281,13852,143154l268737,479336,446048,344494xe" fillcolor="#f7cd55" stroked="f">
                  <v:stroke joinstyle="miter"/>
                  <v:path arrowok="t" o:connecttype="custom" o:connectlocs="446048,344494;196704,13854;13852,143154;268737,479336;446048,344494" o:connectangles="0,0,0,0,0"/>
                </v:shape>
                <v:shape id="Freeform: Shape 85" o:spid="_x0000_s1115" style="position:absolute;left:55254;top:70470;width:6649;height:7758;visibility:visible;mso-wrap-style:square;v-text-anchor:middle" coordsize="664915,775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" path="m667686,638192l196704,13854,13852,148696,484834,776728,667686,638192xe" fillcolor="#f7cd55" stroked="f">
                  <v:stroke joinstyle="miter"/>
                  <v:path arrowok="t" o:connecttype="custom" o:connectlocs="667687,638193;196704,13854;13852,148696;484835,776729" o:connectangles="0,0,0,0"/>
                </v:shape>
                <v:shape id="Freeform: Shape 86" o:spid="_x0000_s1116" style="position:absolute;left:61109;top:78246;width:4433;height:4803;visibility:visible;mso-wrap-style:square;v-text-anchor:middle" coordsize="443277,480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" path="m196704,13854l13852,154237,252114,470101c316758,429463,377709,383284,431272,329717v,,1847,-1847,1847,-1847l196704,13854xe" fillcolor="#f7cd55" stroked="f">
                  <v:stroke joinstyle="miter"/>
                  <v:path arrowok="t" o:connecttype="custom" o:connectlocs="196704,13854;13852,154237;252114,470101;431272,329717;433119,327870;196704,13854" o:connectangles="0,0,0,0,0,0"/>
                </v:shape>
                <v:shape id="Freeform: Shape 87" o:spid="_x0000_s1117" style="position:absolute;left:56233;top:64540;width:6280;height:6650;visibility:visible;mso-wrap-style:square;v-text-anchor:middle" coordsize="627975,664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" path="m627052,549528l231797,13854v-5541,,-9235,,-14776,c148682,13854,80344,21242,13852,36019l479293,664052,627052,549528xe" fillcolor="#f7cd55" stroked="f">
                  <v:stroke joinstyle="miter"/>
                  <v:path arrowok="t" o:connecttype="custom" o:connectlocs="627053,549528;231797,13854;217021,13854;13852,36019;479294,664052;627053,549528" o:connectangles="0,0,0,0,0,0"/>
                </v:shape>
                <v:shape id="Freeform: Shape 89" o:spid="_x0000_s1118" style="position:absolute;left:62235;top:71744;width:5726;height:7573;visibility:visible;mso-wrap-style:square;v-text-anchor:middle" coordsize="572566,757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" path="m163458,13854l13852,124683,482987,758257v35093,-62803,62798,-129301,83115,-197646l163458,13854xe" fillcolor="#f7cd55" stroked="f">
                  <v:stroke joinstyle="miter"/>
                  <v:path arrowok="t" o:connecttype="custom" o:connectlocs="163458,13854;13852,124683;482987,758257;566102,560611;163458,13854" o:connectangles="0,0,0,0,0"/>
                </v:shape>
                <v:shape id="Freeform: Shape 90" o:spid="_x0000_s1119" style="position:absolute;left:48900;top:69361;width:5911;height:7758;visibility:visible;mso-wrap-style:square;v-text-anchor:middle" coordsize="591036,775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" path="m584572,652969l100661,13854c63721,74810,36016,141307,13852,207805l434966,767493,584572,652969xe" fillcolor="#f7cd55" stroked="f">
                  <v:stroke joinstyle="miter"/>
                  <v:path arrowok="t" o:connecttype="custom" o:connectlocs="584572,652970;100661,13854;13852,207805;434966,767494;584572,652970" o:connectangles="0,0,0,0,0"/>
                </v:shape>
                <v:shape id="Freeform: Shape 91" o:spid="_x0000_s1120" style="position:absolute;left:54478;top:77563;width:6649;height:7019;visibility:visible;mso-wrap-style:square;v-text-anchor:middle" coordsize="664915,70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" path="m165305,13854l13852,128377,436813,691759v73879,-1847,145912,-12930,216097,-31401l165305,13854xe" fillcolor="#f7cd55" stroked="f">
                  <v:stroke joinstyle="miter"/>
                  <v:path arrowok="t" o:connecttype="custom" o:connectlocs="165305,13854;13852,128377;436814,691760;652911,660359;165305,13854" o:connectangles="0,0,0,0,0"/>
                </v:shape>
                <v:shape id="Freeform: Shape 92" o:spid="_x0000_s1121" style="position:absolute;left:52900;top:68447;width:5356;height:4063;visibility:visible;mso-wrap-style:square;v-text-anchor:middle" coordsize="535626,406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" path="m14677,397164c-9334,354680,498588,-22140,531834,16650,565080,59135,47923,454426,14677,397164xe" fillcolor="#fdd994" stroked="f">
                  <v:fill opacity="46003f"/>
                  <v:stroke joinstyle="miter"/>
                  <v:path arrowok="t" o:connecttype="custom" o:connectlocs="14677,397165;531834,16650;14677,397165" o:connectangles="0,0,0"/>
                </v:shape>
                <v:shape id="Freeform: Shape 93" o:spid="_x0000_s1122" style="position:absolute;left:51330;top:75521;width:5356;height:4064;visibility:visible;mso-wrap-style:square;v-text-anchor:middle" coordsize="535626,406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" path="m14677,397164c-9334,354680,498588,-22140,531834,16650,563233,57288,47923,454426,14677,397164xe" fillcolor="#fdd994" stroked="f">
                  <v:fill opacity="46003f"/>
                  <v:stroke joinstyle="miter"/>
                  <v:path arrowok="t" o:connecttype="custom" o:connectlocs="14677,397165;531834,16650;14677,397165" o:connectangles="0,0,0"/>
                </v:shape>
                <v:shape id="Freeform: Shape 94" o:spid="_x0000_s1123" style="position:absolute;left:60029;top:68816;width:5357;height:4064;visibility:visible;mso-wrap-style:square;v-text-anchor:middle" coordsize="535626,406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" path="m14677,397164c-9334,354680,498588,-22140,531834,16650,565080,59135,47923,454426,14677,397164xe" fillcolor="#fdd994" stroked="f">
                  <v:fill opacity="46003f"/>
                  <v:stroke joinstyle="miter"/>
                  <v:path arrowok="t" o:connecttype="custom" o:connectlocs="14677,397165;531834,16650;14677,397165" o:connectangles="0,0,0"/>
                </v:shape>
                <v:shape id="Freeform: Shape 95" o:spid="_x0000_s1124" style="position:absolute;left:58791;top:76220;width:4987;height:3879;visibility:visible;mso-wrap-style:square;v-text-anchor:middle" coordsize="498686,3879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" path="m14733,384583c-9278,342099,465398,-23638,496797,16999,528196,55790,46132,439998,14733,384583xe" fillcolor="#fdd994" stroked="f">
                  <v:fill opacity="46003f"/>
                  <v:stroke joinstyle="miter"/>
                  <v:path arrowok="t" o:connecttype="custom" o:connectlocs="14733,384583;496798,16999;14733,384583" o:connectangles="0,0,0"/>
                </v:shape>
                <v:shape id="Freeform: Shape 1312" o:spid="_x0000_s1125" style="position:absolute;left:52754;top:66800;width:2031;height:2586;visibility:visible;mso-wrap-style:square;v-text-anchor:middle" coordsize="203168,2586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" path="m16389,16940c40400,-16308,228793,229363,186312,258918,145679,288472,-7621,50189,16389,16940xe" fillcolor="#fdd994" stroked="f">
                  <v:fill opacity="46003f"/>
                  <v:stroke joinstyle="miter"/>
                  <v:path arrowok="t" o:connecttype="custom" o:connectlocs="16389,16940;186313,258919;16389,16940" o:connectangles="0,0,0"/>
                </v:shape>
                <v:shape id="Freeform: Shape 1313" o:spid="_x0000_s1126" style="position:absolute;left:50759;top:72378;width:2031;height:2586;visibility:visible;mso-wrap-style:square;v-text-anchor:middle" coordsize="203168,2586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" path="m16389,16940c40400,-16308,228793,229363,186312,258918,145679,288472,-7621,50189,16389,16940xe" fillcolor="#fdd994" stroked="f">
                  <v:fill opacity="46003f"/>
                  <v:stroke joinstyle="miter"/>
                  <v:path arrowok="t" o:connecttype="custom" o:connectlocs="16389,16940;186313,258919;16389,16940" o:connectangles="0,0,0"/>
                </v:shape>
                <v:shape id="Freeform: Shape 1314" o:spid="_x0000_s1127" style="position:absolute;left:58383;top:66301;width:2032;height:2586;visibility:visible;mso-wrap-style:square;v-text-anchor:middle" coordsize="203168,2586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" path="m16741,16940c40752,-16308,229145,229363,186664,258918,146030,286625,-9116,50189,16741,16940xe" fillcolor="#fdd994" stroked="f">
                  <v:fill opacity="46003f"/>
                  <v:stroke joinstyle="miter"/>
                  <v:path arrowok="t" o:connecttype="custom" o:connectlocs="16741,16940;186665,258919;16741,16940" o:connectangles="0,0,0"/>
                </v:shape>
                <v:shape id="Freeform: Shape 1315" o:spid="_x0000_s1128" style="position:absolute;left:56388;top:79952;width:2032;height:2586;visibility:visible;mso-wrap-style:square;v-text-anchor:middle" coordsize="203168,2586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" path="m16771,16940c40782,-16308,229175,229363,186694,258918,144213,288472,-9087,50189,16771,16940xe" fillcolor="#fdd994" stroked="f">
                  <v:fill opacity="46003f"/>
                  <v:stroke joinstyle="miter"/>
                  <v:path arrowok="t" o:connecttype="custom" o:connectlocs="16771,16940;186695,258919;16771,16940" o:connectangles="0,0,0"/>
                </v:shape>
                <v:shape id="Freeform: Shape 1316" o:spid="_x0000_s1129" style="position:absolute;left:64294;top:74262;width:2031;height:2586;visibility:visible;mso-wrap-style:square;v-text-anchor:middle" coordsize="203168,2586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" path="m16741,16940c40752,-16308,229145,229363,186664,258918,146030,286625,-9116,50189,16741,16940xe" fillcolor="#fdd994" stroked="f">
                  <v:fill opacity="46003f"/>
                  <v:stroke joinstyle="miter"/>
                  <v:path arrowok="t" o:connecttype="custom" o:connectlocs="16741,16940;186665,258919;16741,16940" o:connectangles="0,0,0"/>
                </v:shape>
                <v:shape id="Freeform: Shape 1317" o:spid="_x0000_s1130" style="position:absolute;left:57334;top:73209;width:2032;height:2586;visibility:visible;mso-wrap-style:square;v-text-anchor:middle" coordsize="203168,2586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" path="m16389,16940c40400,-16308,228793,229363,186312,258918,145679,288472,-7621,50189,16389,16940xe" fillcolor="#fdd994" stroked="f">
                  <v:fill opacity="46003f"/>
                  <v:stroke joinstyle="miter"/>
                  <v:path arrowok="t" o:connecttype="custom" o:connectlocs="16389,16940;186313,258919;16389,16940" o:connectangles="0,0,0"/>
                </v:shape>
                <v:shape id="Freeform: Shape 1318" o:spid="_x0000_s1131" style="position:absolute;left:47072;top:63513;width:9050;height:16994;visibility:visible;mso-wrap-style:square;v-text-anchor:middle" coordsize="905023,1699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" path="m900354,24222c913283,-42276,168947,210784,45198,792638v-116360,539369,125596,905105,168076,894022c257602,1673730,19341,1206400,126466,768625,231744,330849,892966,55623,900354,24222xe" fillcolor="#fdd994" stroked="f">
                  <v:fill opacity="46003f"/>
                  <v:stroke joinstyle="miter"/>
                  <v:path arrowok="t" o:connecttype="custom" o:connectlocs="900355,24222;45198,792638;213274,1686661;126466,768625;900355,24222" o:connectangles="0,0,0,0,0"/>
                </v:shape>
              </v:group>
              <v:group id="Graphic 88" o:spid="_x0000_s1132" style="position:absolute;left:3810;top:38766;width:27493;height:38617" coordorigin="7794,32041" coordsize="28351,39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lR/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Z8Iv38gIevUEAAD//wMAUEsBAi0AFAAGAAgAAAAhANvh9svuAAAAhQEAABMAAAAAAAAA&#10;AAAAAAAAAAAAAFtDb250ZW50X1R5cGVzXS54bWxQSwECLQAUAAYACAAAACEAWvQsW78AAAAVAQAA&#10;CwAAAAAAAAAAAAAAAAAfAQAAX3JlbHMvLnJlbHNQSwECLQAUAAYACAAAACEA/wpUf8YAAADdAAAA&#10;DwAAAAAAAAAAAAAAAAAHAgAAZHJzL2Rvd25yZXYueG1sUEsFBgAAAAADAAMAtwAAAPoCAAAAAA==&#10;">
                <v:shape id="Freeform: Shape 1321" o:spid="_x0000_s1133" style="position:absolute;left:8671;top:35468;width:2921;height:2922;visibility:visible;mso-wrap-style:square;v-text-anchor:middle" coordsize="292123,292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" path="m253522,55303c228482,30260,193010,15652,155452,15652v-37559,,-73031,14608,-98071,39651c32342,80346,15649,115823,15649,153387v,37564,14607,73042,41732,98085c82421,276514,117893,291123,155452,291123v37558,,73030,-14609,98070,-39651c278561,226429,293167,190951,293167,153387,295254,115823,280647,80346,253522,55303xe" fillcolor="#0d0d0d [3069]" stroked="f">
                  <v:fill opacity="46003f"/>
                  <v:stroke joinstyle="miter"/>
                  <v:path arrowok="t" o:connecttype="custom" o:connectlocs="253523,55303;155453,15652;57381,55303;15649,153387;57381,251472;155453,291123;253523,251472;293168,153387;253523,55303" o:connectangles="0,0,0,0,0,0,0,0,0"/>
                </v:shape>
                <v:shape id="Freeform: Shape 1322" o:spid="_x0000_s1134" style="position:absolute;left:7794;top:35322;width:2922;height:2922;visibility:visible;mso-wrap-style:square;v-text-anchor:middle" coordsize="292123,292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" path="m253522,55303c228482,30260,193010,15652,155452,15652v-37559,,-73031,14608,-98071,39651c30256,80346,15649,115823,15649,153387v,37564,14607,73042,39646,98085c80334,276514,115806,291123,153365,291123v37559,,73031,-14609,98070,-39651c276474,226429,293167,190951,293167,153387v,-37564,-14606,-73041,-39645,-98084xe" fillcolor="#91322f" stroked="f">
                  <v:stroke joinstyle="miter"/>
                  <v:path arrowok="t" o:connecttype="custom" o:connectlocs="253523,55303;155453,15652;57381,55303;15649,153387;55295,251472;153366,291123;251436,251472;293168,153387;253523,55303" o:connectangles="0,0,0,0,0,0,0,0,0"/>
                </v:shape>
                <v:shape id="Freeform: Shape 1323" o:spid="_x0000_s1135" style="position:absolute;left:8331;top:35769;width:1460;height:1252;visibility:visible;mso-wrap-style:square;v-text-anchor:middle" coordsize="146061,125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" path="m32946,106652c99717,173433,187355,35697,93458,16915,41293,6481,-12959,62827,32946,106652xe" fillcolor="#ffd1ba" stroked="f">
                  <v:fill opacity="46003f"/>
                  <v:stroke joinstyle="miter"/>
                  <v:path arrowok="t" o:connecttype="custom" o:connectlocs="32946,106652;93459,16915;32946,106652" o:connectangles="0,0,0"/>
                </v:shape>
                <v:shape id="Freeform: Shape 1327" o:spid="_x0000_s1136" style="position:absolute;left:33225;top:68936;width:2921;height:2922;visibility:visible;mso-wrap-style:square;v-text-anchor:middle" coordsize="292123,292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" path="m253522,57390c228483,32347,193010,15652,155452,15652v-37559,,-73031,14608,-98071,41738c32342,82433,15649,117910,15649,155474v,37564,14607,73042,41732,98085c82421,278601,117893,293210,155452,293210v37558,,73031,-14609,98070,-39651c278561,228516,293167,193038,293167,155474v,-37564,-14606,-73041,-39645,-98084xe" fillcolor="#0d0d0d [3069]" stroked="f">
                  <v:fill opacity="46003f"/>
                  <v:stroke joinstyle="miter"/>
                  <v:path arrowok="t" o:connecttype="custom" o:connectlocs="253523,57390;155453,15652;57381,57390;15649,155474;57381,253559;155453,293210;253523,253559;293168,155474;253523,57390" o:connectangles="0,0,0,0,0,0,0,0,0"/>
                </v:shape>
                <v:shape id="Freeform: Shape 1328" o:spid="_x0000_s1137" style="position:absolute;left:32327;top:68811;width:2922;height:2922;visibility:visible;mso-wrap-style:square;v-text-anchor:middle" coordsize="292123,292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" path="m253522,55303c228482,30260,193010,15652,155452,15652v-37559,,-73031,14608,-98071,39651c32342,80346,15649,115823,15649,153387v,37564,14607,73042,41732,98084c82421,276514,117893,291123,155452,291123v37558,,73030,-14609,98070,-39652c278561,226429,293167,190951,293167,153387v,-37564,-14606,-73041,-39645,-98084xe" fillcolor="#ee962c" stroked="f">
                  <v:stroke joinstyle="miter"/>
                  <v:path arrowok="t" o:connecttype="custom" o:connectlocs="253523,55303;155453,15652;57381,55303;15649,153387;57381,251471;155453,291123;253523,251471;293168,153387;253523,55303" o:connectangles="0,0,0,0,0,0,0,0,0"/>
                </v:shape>
                <v:shape id="Freeform: Shape 1329" o:spid="_x0000_s1138" style="position:absolute;left:32864;top:69257;width:1461;height:1252;visibility:visible;mso-wrap-style:square;v-text-anchor:middle" coordsize="146061,125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" path="m32946,106692c99717,173473,187355,35737,93458,16955,41293,6521,-12959,60780,32946,106692xe" fillcolor="#ffd1ba" stroked="f">
                  <v:fill opacity="46003f"/>
                  <v:stroke joinstyle="miter"/>
                  <v:path arrowok="t" o:connecttype="custom" o:connectlocs="32946,106692;93459,16955;32946,106692" o:connectangles="0,0,0"/>
                </v:shape>
                <v:shape id="Freeform: Shape 1330" o:spid="_x0000_s1139" style="position:absolute;left:12608;top:32208;width:2713;height:2712;visibility:visible;mso-wrap-style:square;v-text-anchor:middle" coordsize="271257,271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" path="m270803,112171c268717,93389,249937,64172,235331,51651,220725,37042,201946,26608,178993,20347v-22952,-6260,-45905,-6260,-68858,c66317,32869,30845,66259,20412,110084v-12520,43825,,93911,33385,125214c78836,260341,112222,272862,145608,272862v,,2086,,2086,c170647,272862,191513,266602,212379,256167v18779,-10434,33385,-27130,45905,-45912c262457,199821,266630,189386,270803,178952v6260,-20869,6260,-43825,,-66781xe" fillcolor="#0d0d0d [3069]" stroked="f">
                  <v:fill opacity="46003f"/>
                  <v:stroke joinstyle="miter"/>
                  <v:path arrowok="t" o:connecttype="custom" o:connectlocs="270804,112171;235332,51651;178994,20347;110135,20347;20412,110084;53797,235298;145609,272862;147695,272862;212380,256167;258285,210255;270804,178952;270804,112171" o:connectangles="0,0,0,0,0,0,0,0,0,0,0,0"/>
                </v:shape>
                <v:shape id="Freeform: Shape 1331" o:spid="_x0000_s1140" style="position:absolute;left:11669;top:32041;width:2713;height:2713;visibility:visible;mso-wrap-style:square;v-text-anchor:middle" coordsize="271257,271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" path="m270803,114258c268717,95476,249937,66259,235331,53738,218638,37042,199859,26608,178993,20347v-22952,-6260,-45905,-6260,-68858,c66317,32869,30845,66259,20412,110084v-12520,43825,,93911,33385,125214c78836,260341,112222,272862,145608,272862v,,2086,,2086,c170647,272862,191513,266602,212379,256167v18779,-10434,33385,-27130,45905,-45912c262457,199821,266630,189386,270803,178952v6260,-20869,6260,-41738,,-64694xe" fillcolor="#d53b18" stroked="f">
                  <v:stroke joinstyle="miter"/>
                  <v:path arrowok="t" o:connecttype="custom" o:connectlocs="270804,114258;235332,53738;178994,20347;110135,20347;20412,110084;53797,235298;145609,272862;147695,272862;212380,256167;258285,210255;270804,178952;270804,114258" o:connectangles="0,0,0,0,0,0,0,0,0,0,0,0"/>
                </v:shape>
                <v:shape id="Freeform: Shape 1332" o:spid="_x0000_s1141" style="position:absolute;left:12260;top:32510;width:1252;height:1252;visibility:visible;mso-wrap-style:square;v-text-anchor:middle" coordsize="125195,125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" path="m96963,21429c57317,-1527,-7367,48559,23932,90297r6259,8348c36451,104905,40624,106992,48971,109079v10433,4174,27126,,35472,-6261c88616,100732,92789,96558,99049,92384v8347,-6261,14606,-16695,16693,-25043c119915,50646,113655,31864,96963,21429xe" fillcolor="#ffd1ba" stroked="f">
                  <v:fill opacity="46003f"/>
                  <v:stroke joinstyle="miter"/>
                  <v:path arrowok="t" o:connecttype="custom" o:connectlocs="96964,21429;23932,90297;30191,98645;48971,109079;84444,102818;99050,92384;115743,67341;96964,21429" o:connectangles="0,0,0,0,0,0,0,0"/>
                </v:shape>
              </v:group>
              <v:group id="Graphic 1344" o:spid="_x0000_s1142" style="position:absolute;left:54959;top:77438;width:15106;height:13140" coordorigin="54267,66194" coordsize="18351,15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hJH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">
                <v:shape id="Freeform: Shape 1346" o:spid="_x0000_s1143" style="position:absolute;left:57768;top:67294;width:14957;height:14958;visibility:visible;mso-wrap-style:square;v-text-anchor:middle" coordsize="1495772,1495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" path="m748515,9428v-194828,,-384627,77934,-522892,216204c87358,363902,9427,553709,9427,748544v,194835,77931,384642,216196,522912c363888,1409726,552430,1487660,748515,1487660v194828,,384627,-77934,522892,-216204c1409672,1133186,1487603,943379,1487603,748544v,-194835,-77931,-384642,-216196,-522912c1133142,87362,944599,9428,748515,9428xe" fillcolor="#0d0d0d [3069]" stroked="f">
                  <v:fill opacity="46003f"/>
                  <v:stroke joinstyle="miter"/>
                  <v:path arrowok="t" o:connecttype="custom" o:connectlocs="748516,9428;225623,225632;9427,748544;225623,1271456;748516,1487660;1271408,1271456;1487604,748544;1271408,225632;748516,9428" o:connectangles="0,0,0,0,0,0,0,0,0"/>
                </v:shape>
                <v:shape id="Freeform: Shape 1347" o:spid="_x0000_s1144" style="position:absolute;left:54188;top:66104;width:16089;height:15838;visibility:visible;mso-wrap-style:square;v-text-anchor:middle" coordsize="1608898,1583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" path="m1606716,729312c1592889,476655,1445826,217713,1185637,90756,750731,-120420,138596,92013,29241,584757v-76674,348189,71646,746658,402224,908811c762044,1655721,1217060,1580301,1445826,1279878v121924,-162153,170945,-356988,160890,-550566xe" fillcolor="#d7dce1" stroked="f">
                  <v:stroke joinstyle="miter"/>
                  <v:path arrowok="t" o:connecttype="custom" o:connectlocs="1606717,729312;1185638,90756;29241,584757;431465,1493568;1445827,1279878;1606717,729312" o:connectangles="0,0,0,0,0,0"/>
                </v:shape>
                <v:shape id="Freeform: Shape 1348" o:spid="_x0000_s1145" style="position:absolute;left:54665;top:66603;width:10810;height:12318;visibility:visible;mso-wrap-style:square;v-text-anchor:middle" coordsize="1080978,1231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" path="m176397,1227461v,,-348176,-456291,-38966,-910068c475552,-175352,1081402,71021,1081402,71021l176397,1227461xe" stroked="f">
                  <v:fill opacity="46003f"/>
                  <v:stroke joinstyle="miter"/>
                  <v:path arrowok="t" o:connecttype="custom" o:connectlocs="176397,1227461;137431,317393;1081403,71021;176397,1227461" o:connectangles="0,0,0,0"/>
                </v:shape>
                <v:shape id="Freeform: Shape 1349" o:spid="_x0000_s1146" style="position:absolute;left:58284;top:68020;width:10936;height:12947;visibility:visible;mso-wrap-style:square;v-text-anchor:middle" coordsize="1093548,12947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" path="m1089018,569058v-8798,-64107,-45250,-115644,-95528,-147069c1021143,361653,1022400,292518,975893,238467,948240,205785,908017,186930,865281,180645,861510,135393,852711,91398,828829,53688,787350,-12933,706905,4665,654113,47403v-6285,5028,1257,15084,8798,12570c578696,239724,509563,428274,454257,619338,425348,721155,401465,824229,382611,928560v-7542,2514,-13826,6285,-20111,8799c361243,937359,359986,938616,358729,938616v-1257,-1257,-3771,-2514,-5028,-2514c332333,937359,317250,944901,295881,934845v-18854,-8799,-32680,-25140,-46507,-38967c224235,868224,205381,835542,177728,810402v-2514,-2514,-7542,-3771,-11313,-1257c92255,858168,44491,922275,20609,1009008,3012,1073115,498,1169904,55804,1216413v80445,67878,178487,-18855,232536,-77934c315993,1107054,343646,1071858,366271,1035405v-1257,13827,-2514,26397,-5028,40224c356215,1124652,354958,1174932,348673,1223955v-1257,1257,-2513,3771,-1257,6285c347416,1234011,346160,1236525,346160,1240296v-2514,11313,12569,16341,17597,7542c407750,1290576,466827,1304403,525904,1275492v23882,-11313,40222,-31425,52792,-55308c603835,1222698,628974,1216413,651599,1197558v15083,-12570,28910,-27654,38965,-45252c745870,1172418,806204,1157334,851454,1108311v22625,-23883,37709,-56565,43994,-89247c974636,1011522,998518,905934,974636,816687v77931,-51537,126952,-159639,114382,-247629xe" fillcolor="#83263f" stroked="f">
                  <v:fill opacity="19789f"/>
                  <v:stroke joinstyle="miter"/>
                  <v:path arrowok="t" o:connecttype="custom" o:connectlocs="1089018,569058;993490,421989;975893,238467;865281,180645;828829,53688;654113,47403;662911,59973;454257,619338;382611,928560;362500,937359;358729,938616;353701,936102;295881,934845;249374,895878;177728,810402;166415,809145;20609,1009008;55804,1216413;288340,1138479;366271,1035405;361243,1075629;348673,1223955;347416,1230240;346160,1240296;363757,1247838;525904,1275492;578696,1220184;651599,1197558;690564,1152306;851454,1108311;895448,1019064;974636,816687;1089018,569058" o:connectangles="0,0,0,0,0,0,0,0,0,0,0,0,0,0,0,0,0,0,0,0,0,0,0,0,0,0,0,0,0,0,0,0,0"/>
                </v:shape>
                <v:shape id="Freeform: Shape 1350" o:spid="_x0000_s1147" style="position:absolute;left:57513;top:67750;width:11312;height:12821;visibility:visible;mso-wrap-style:square;v-text-anchor:middle" coordsize="1131256,1282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" path="m1006548,447802v20111,-25140,35195,-52794,37709,-81705c1050542,285649,968840,219028,893423,234112v16340,-46509,21368,-98046,-1257,-143298c867027,41791,804179,19165,752644,22936,697338,25450,644546,54361,606837,94585,593011,76987,575414,61903,561587,53104,531420,32992,503767,39277,484913,60646,459774,34249,427093,14137,390642,10366,332822,2824,280030,41791,249863,89557,233523,80758,215925,74473,197071,71959,102800,59389,26126,170005,31153,255481v-3770,1257,-7541,5028,-8798,7542c-11583,315817,29896,396265,48751,447802v35194,93018,79188,181008,124438,270255c215925,803533,258662,889009,296370,978256v35195,84219,71647,170952,135751,238830c435892,1220857,439663,1220857,444691,1220857v43993,52794,116896,84219,173459,27654c650831,1215829,664657,1159264,670942,1107727v64105,50280,163404,72906,218710,-2514c944958,1031050,956270,920434,924846,829930v81702,-10056,164661,-77934,192314,-150840c1146070,584815,1089507,488026,1006548,447802xe" fillcolor="#d7b160" stroked="f">
                  <v:stroke joinstyle="miter"/>
                  <v:path arrowok="t" o:connecttype="custom" o:connectlocs="1006549,447802;1044258,366097;893424,234112;892167,90814;752645,22936;606838,94585;561587,53104;484913,60646;390642,10366;249863,89557;197071,71959;31153,255481;22355,263023;48751,447802;173189,718057;296370,978256;432121,1217086;444691,1220857;618151,1248511;670943,1107727;889653,1105213;924847,829930;1117161,679090;1006549,447802" o:connectangles="0,0,0,0,0,0,0,0,0,0,0,0,0,0,0,0,0,0,0,0,0,0,0,0"/>
                </v:shape>
                <v:shape id="Freeform: Shape 1351" o:spid="_x0000_s1148" style="position:absolute;left:55549;top:68781;width:12066;height:12193;visibility:visible;mso-wrap-style:square;v-text-anchor:middle" coordsize="1206673,1219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" path="m1140104,611128v6285,-10056,11313,-21369,16341,-30168c1177813,543250,1192896,501769,1194153,457774v2514,-72906,-66618,-128214,-134494,-138270c1088569,246598,1109937,159865,1038291,104557,985499,65590,912596,109585,859804,143524v-2514,-10056,-6285,-20112,-8799,-30168c837179,73132,812040,31651,771817,16567v-47764,-17598,-96785,,-139521,23883c602129,56791,571962,78160,551851,105814,520427,61819,473920,26623,419871,32908,363308,39193,315544,93244,304231,149809,233842,115870,138313,112099,80494,158608,-50229,262939,22674,423835,113174,521881,47813,607357,33986,682777,163453,691576,125744,736828,69181,834874,108147,893953v33937,52794,126952,40224,175973,26397c267780,988228,255210,1067419,339426,1098844v37708,13827,77931,,114382,-25140c457579,1100101,468892,1126498,478947,1149124v21369,41481,57820,74163,106841,65364c636066,1206946,672518,1167979,702685,1129012v12569,-16341,27653,-37710,38965,-60336c791929,1111414,869860,1120213,917624,1064905v21368,-25140,31424,-64107,31424,-104331c1034520,991999,1140104,935434,1181584,853729v40222,-77934,15083,-174723,-41480,-242601xe" fillcolor="#fff5a9" stroked="f">
                  <v:stroke joinstyle="miter"/>
                  <v:path arrowok="t" o:connecttype="custom" o:connectlocs="1140105,611128;1156446,580960;1194154,457774;1059660,319504;1038292,104557;859805,143524;851006,113356;771818,16567;632297,40450;551851,105814;419871,32908;304231,149809;80494,158608;113174,521881;163453,691576;108147,893953;284120,920350;339426,1098844;453808,1073704;478947,1149124;585788,1214488;702686,1129012;741651,1068676;917625,1064905;949049,960574;1181585,853729;1140105,611128" o:connectangles="0,0,0,0,0,0,0,0,0,0,0,0,0,0,0,0,0,0,0,0,0,0,0,0,0,0,0"/>
                </v:shape>
                <v:shape id="Freeform: Shape 1352" o:spid="_x0000_s1149" style="position:absolute;left:61180;top:70788;width:3897;height:4526;visibility:visible;mso-wrap-style:square;v-text-anchor:middle" coordsize="389655,452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" path="m22657,9428v,,123181,38967,134494,242600c157151,252028,339409,289739,384659,451892v,,-335606,-69135,-363259,-221232c-6253,78563,22657,9428,22657,9428xe" fillcolor="#d98b30" stroked="f">
                  <v:fill opacity="16448f"/>
                  <v:stroke joinstyle="miter"/>
                  <v:path arrowok="t" o:connecttype="custom" o:connectlocs="22657,9428;157151,252028;384659,451892;21400,230660;22657,9428" o:connectangles="0,0,0,0,0"/>
                </v:shape>
                <v:shape id="Freeform: Shape 1353" o:spid="_x0000_s1150" style="position:absolute;left:59817;top:70298;width:2765;height:4148;visibility:visible;mso-wrap-style:square;v-text-anchor:middle" coordsize="276529,414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" path="m272130,264599v-1257,-3771,-5028,-6286,-7542,-3771c258304,265855,257047,270884,252019,275911v7542,-49023,3771,-114387,-36452,-143298c213053,131356,210539,131356,209282,133870v-2513,7543,-1256,10056,-5027,17598c195456,81076,148949,19483,72275,9428v-3771,,-7542,2513,-6285,6285c86101,67249,39594,117529,47136,184150,40851,179123,39594,170323,32052,166553v-3771,-2515,-7541,-1258,-8798,3770c10684,208033,23254,280939,35823,312364,27024,307336,25768,301051,14455,298538v-2514,,-5028,1256,-5028,3771c9427,329963,30795,373958,59705,392813v37709,23883,70390,18855,111869,12570c243220,396583,287214,336248,272130,264599xe" fillcolor="#50803a" stroked="f">
                  <v:stroke joinstyle="miter"/>
                  <v:path arrowok="t" o:connecttype="custom" o:connectlocs="272130,264599;264588,260828;252019,275911;215567,132613;209282,133870;204255,151468;72275,9428;65990,15713;47136,184150;32052,166553;23254,170323;35823,312364;14455,298538;9427,302309;59705,392813;171574,405383;272130,264599" o:connectangles="0,0,0,0,0,0,0,0,0,0,0,0,0,0,0,0,0"/>
                </v:shape>
                <v:shape id="Freeform: Shape 1354" o:spid="_x0000_s1151" style="position:absolute;left:61099;top:73429;width:4022;height:2514;visibility:visible;mso-wrap-style:square;v-text-anchor:middle" coordsize="402224,251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" path="m9427,127459v,6285,5028,8799,8799,7542c23254,167683,34566,194080,59705,214192v16341,13827,40223,27654,61591,30168c152720,248131,141407,231790,131352,215449v62847,43995,114382,31425,134493,20112c268359,234304,270873,231790,268359,229276v-5027,-7542,-10055,-11313,-15083,-18855c258304,216706,299783,220477,308582,220477v30167,2514,59076,-5028,86729,-15084c397825,204136,400339,200365,399082,196594,372686,141286,322408,93520,263332,70894v2513,-1257,5027,-2514,7541,-3771c274644,64609,273387,59581,270873,57067,189171,-18353,10684,-10811,9427,127459xe" fillcolor="#50803a" stroked="f">
                  <v:stroke joinstyle="miter"/>
                  <v:path arrowok="t" o:connecttype="custom" o:connectlocs="9427,127459;18226,135001;59705,214192;121296,244360;131352,215449;265846,235561;268360,229276;253277,210421;308583,220477;395312,205393;399083,196594;263333,70894;270874,67123;270874,57067;9427,127459" o:connectangles="0,0,0,0,0,0,0,0,0,0,0,0,0,0,0"/>
                </v:shape>
                <v:shape id="Freeform: Shape 1355" o:spid="_x0000_s1152" style="position:absolute;left:59871;top:73947;width:1759;height:1509;visibility:visible;mso-wrap-style:square;v-text-anchor:middle" coordsize="175973,150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" path="m128451,10310c105826,14081,34180,49277,10298,109613v-8799,21369,51535,10056,70389,8799c75659,123440,53034,141038,68118,142295,118396,152351,179986,94529,176216,48020,171188,14081,154847,6539,128451,10310xe" fillcolor="#50803a" stroked="f">
                  <v:stroke joinstyle="miter"/>
                  <v:path arrowok="t" o:connecttype="custom" o:connectlocs="128451,10310;10298,109613;80687,118412;68118,142295;176216,48020;128451,10310" o:connectangles="0,0,0,0,0,0"/>
                </v:shape>
                <v:shape id="Freeform: Shape 1356" o:spid="_x0000_s1153" style="position:absolute;left:64788;top:76594;width:1634;height:1257;visibility:visible;mso-wrap-style:square;v-text-anchor:middle" coordsize="163403,125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" path="m142068,18390c134527,47301,125728,85011,93047,92553,64137,100095,45283,74955,18887,73698v-6285,,-11313,5028,-8799,11313c21401,116436,76707,127749,105617,117693v42736,-13827,59076,-56565,59076,-99303c163436,5820,144582,7077,142068,18390xe" fillcolor="#d98b30" stroked="f">
                  <v:fill opacity="16448f"/>
                  <v:stroke joinstyle="miter"/>
                  <v:path arrowok="t" o:connecttype="custom" o:connectlocs="142069,18390;93048,92553;18887,73698;10088,85011;105618,117693;164694,18390;142069,18390" o:connectangles="0,0,0,0,0,0,0"/>
                </v:shape>
                <v:shape id="Freeform: Shape 1357" o:spid="_x0000_s1154" style="position:absolute;left:57763;top:70957;width:1634;height:1383;visibility:visible;mso-wrap-style:square;v-text-anchor:middle" coordsize="163403,138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" path="m162017,49110c139392,11400,90371,-1170,51405,18942,9926,40311,2384,91848,14953,130815v3771,12570,22626,7542,20112,-5028c28780,93105,35065,59166,63975,40311v31423,-18855,60333,5028,84215,22626c156989,67965,167045,56652,162017,49110xe" fillcolor="#d98b30" stroked="f">
                  <v:fill opacity="16448f"/>
                  <v:stroke joinstyle="miter"/>
                  <v:path arrowok="t" o:connecttype="custom" o:connectlocs="162018,49110;51405,18942;14953,130815;35065,125787;63975,40311;148191,62937;162018,49110" o:connectangles="0,0,0,0,0,0,0"/>
                </v:shape>
                <v:shape id="Freeform: Shape 1358" o:spid="_x0000_s1155" style="position:absolute;left:62959;top:70381;width:1634;height:1257;visibility:visible;mso-wrap-style:square;v-text-anchor:middle" coordsize="163403,125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" path="m117498,17506c81047,-1349,38310,14992,11914,43903v-7541,7542,3771,20112,11313,11313c44595,33847,70991,23791,99901,32590v32681,10056,38965,45252,33938,74163c131325,121837,153950,129379,157721,113038,167776,75328,153950,36361,117498,17506xe" fillcolor="#d98b30" stroked="f">
                  <v:fill opacity="16448f"/>
                  <v:stroke joinstyle="miter"/>
                  <v:path arrowok="t" o:connecttype="custom" o:connectlocs="117499,17506;11914,43903;23227,55216;99902,32590;133840,106753;157722,113038;117499,17506" o:connectangles="0,0,0,0,0,0,0"/>
                </v:shape>
                <v:shape id="Freeform: Shape 1359" o:spid="_x0000_s1156" style="position:absolute;left:60144;top:76654;width:1257;height:1131;visibility:visible;mso-wrap-style:square;v-text-anchor:middle" coordsize="125695,113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" path="m112467,85301c72245,89072,15682,96614,25737,19937,26994,9881,15682,4853,13168,14909,5626,48848,8140,82787,33279,101642v23882,18855,57820,15084,81702,1257c122523,99128,118752,85301,112467,85301xe" fillcolor="#d98b30" stroked="f">
                  <v:fill opacity="16448f"/>
                  <v:stroke joinstyle="miter"/>
                  <v:path arrowok="t" o:connecttype="custom" o:connectlocs="112467,85301;25737,19937;13168,14909;33279,101642;114981,102899;112467,85301" o:connectangles="0,0,0,0,0,0"/>
                </v:shape>
                <v:shape id="Freeform: Shape 1360" o:spid="_x0000_s1157" style="position:absolute;left:64299;top:68176;width:1383;height:880;visibility:visible;mso-wrap-style:square;v-text-anchor:middle" coordsize="138264,87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" path="m106673,12982c57652,-2102,-12737,33094,16172,75832,50110,124855,177062,40636,110444,14239v-1257,,-2514,,-3771,-1257xe" fillcolor="#f2e8d7" stroked="f">
                  <v:fill opacity="46003f"/>
                  <v:stroke joinstyle="miter"/>
                  <v:path arrowok="t" o:connecttype="custom" o:connectlocs="106674,12982;16172,75832;110445,14239;106674,12982" o:connectangles="0,0,0,0"/>
                </v:shape>
                <v:shape id="Freeform: Shape 1361" o:spid="_x0000_s1158" style="position:absolute;left:67546;top:73751;width:880;height:1257;visibility:visible;mso-wrap-style:square;v-text-anchor:middle" coordsize="87986,125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" path="m87395,41273c82368,18647,68541,1049,43402,13619,17006,27446,-13161,115436,34604,116693v33937,,59076,-45252,52791,-75420xe" fillcolor="#d98b30" stroked="f">
                  <v:fill opacity="16448f"/>
                  <v:stroke joinstyle="miter"/>
                  <v:path arrowok="t" o:connecttype="custom" o:connectlocs="87396,41273;43402,13619;34604,116693;87396,41273" o:connectangles="0,0,0,0"/>
                </v:shape>
                <v:shape id="Freeform: Shape 1362" o:spid="_x0000_s1159" style="position:absolute;left:66801;top:70681;width:880;height:1005;visibility:visible;mso-wrap-style:square;v-text-anchor:middle" coordsize="87986,100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" path="m82761,41589c71448,-14976,14885,11421,9857,56673,2316,122037,96587,110724,82761,41589xe" fillcolor="#d98b30" stroked="f">
                  <v:fill opacity="16448f"/>
                  <v:stroke joinstyle="miter"/>
                  <v:path arrowok="t" o:connecttype="custom" o:connectlocs="82762,41589;9857,56673;82762,41589" o:connectangles="0,0,0"/>
                </v:shape>
                <v:shape id="Freeform: Shape 1363" o:spid="_x0000_s1160" style="position:absolute;left:60470;top:68094;width:1257;height:1257;visibility:visible;mso-wrap-style:square;v-text-anchor:middle" coordsize="125695,125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" path="m125061,48805v,-33939,-74160,-62850,-109355,-11313c-6919,71431,37075,101599,60957,115426v7541,3771,16340,2514,22625,-2514c115006,92800,125061,66403,125061,48805xe" fillcolor="#f2e8d7" stroked="f">
                  <v:fill opacity="46003f"/>
                  <v:stroke joinstyle="miter"/>
                  <v:path arrowok="t" o:connecttype="custom" o:connectlocs="125061,48805;15706,37492;60957,115426;83582,112912;125061,48805" o:connectangles="0,0,0,0,0"/>
                </v:shape>
                <v:shape id="Freeform: Shape 1364" o:spid="_x0000_s1161" style="position:absolute;left:56168;top:70341;width:1634;height:1508;visibility:visible;mso-wrap-style:square;v-text-anchor:middle" coordsize="163403,150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" path="m140519,21484c105324,115,68873,8914,38706,34054,997,65479,-6544,143413,53789,152212v50278,7542,155862,-89247,86730,-130728xe" fillcolor="#f2e8d7" stroked="f">
                  <v:fill opacity="46003f"/>
                  <v:stroke joinstyle="miter"/>
                  <v:path arrowok="t" o:connecttype="custom" o:connectlocs="140520,21484;38706,34054;53789,152212;140520,21484" o:connectangles="0,0,0,0"/>
                </v:shape>
                <v:shape id="Freeform: Shape 1365" o:spid="_x0000_s1162" style="position:absolute;left:59157;top:69518;width:1256;height:1131;visibility:visible;mso-wrap-style:square;v-text-anchor:middle" coordsize="125695,113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" path="m116913,57324v,-42738,-57819,-62850,-85472,-35196c-49004,97548,116913,154113,116913,57324xe" fillcolor="#f2e8d7" stroked="f">
                  <v:fill opacity="46003f"/>
                  <v:stroke joinstyle="miter"/>
                  <v:path arrowok="t" o:connecttype="custom" o:connectlocs="116913,57324;31441,22128;116913,57324" o:connectangles="0,0,0"/>
                </v:shape>
                <v:shape id="Freeform: Shape 1366" o:spid="_x0000_s1163" style="position:absolute;left:62734;top:71342;width:1383;height:1508;visibility:visible;mso-wrap-style:square;v-text-anchor:middle" coordsize="138264,150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" path="m129978,71020c126207,39595,103582,9428,68387,9428v-114382,,-41479,199862,42737,120671c127464,115015,133749,92389,129978,71020xe" fillcolor="#f2e8d7" stroked="f">
                  <v:fill opacity="46003f"/>
                  <v:stroke joinstyle="miter"/>
                  <v:path arrowok="t" o:connecttype="custom" o:connectlocs="129979,71020;68387,9428;111125,130099;129979,71020" o:connectangles="0,0,0,0"/>
                </v:shape>
                <v:shape id="Freeform: Shape 1367" o:spid="_x0000_s1164" style="position:absolute;left:62292;top:69481;width:628;height:754;visibility:visible;mso-wrap-style:square;v-text-anchor:middle" coordsize="62847,75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" path="m52259,33310v,-1256,,-1256,,-2513c51003,19484,42204,9428,30891,9428,19579,9428,8266,19484,9523,30797v,7542,2514,13827,5028,20112c18322,59708,25863,65993,37176,67250v3771,,7542,-1257,10056,-2515c52259,62222,54773,57194,57287,52165,58544,45880,54773,39595,52259,33310xe" fillcolor="#6b8f3c" stroked="f">
                  <v:fill opacity="32896f"/>
                  <v:stroke joinstyle="miter"/>
                  <v:path arrowok="t" o:connecttype="custom" o:connectlocs="52260,33310;52260,30797;30891,9428;9523,30797;14551,50909;37177,67250;47233,64735;57288,52165;52260,33310" o:connectangles="0,0,0,0,0,0,0,0,0"/>
                </v:shape>
                <v:shape id="Freeform: Shape 1368" o:spid="_x0000_s1165" style="position:absolute;left:61187;top:78920;width:628;height:628;visibility:visible;mso-wrap-style:square;v-text-anchor:middle" coordsize="62847,62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" path="m50907,18387c44622,13359,38337,10845,30795,9588,23254,8331,11941,14616,10684,23415v,2514,-1257,2514,-1257,6285c9427,34728,10684,37242,13198,42270v1257,3771,6285,7542,8799,10056c25768,56097,28281,58611,32052,61125v10056,6285,23882,2514,30167,-7542c69761,39756,60962,25929,50907,18387xe" fillcolor="#6b8f3c" stroked="f">
                  <v:fill opacity="32896f"/>
                  <v:stroke joinstyle="miter"/>
                  <v:path arrowok="t" o:connecttype="custom" o:connectlocs="50908,18387;30795,9588;10684,23415;9427,29700;13198,42270;21997,52326;32053,61125;62220,53583;50908,18387" o:connectangles="0,0,0,0,0,0,0,0,0"/>
                </v:shape>
                <v:shape id="Freeform: Shape 1369" o:spid="_x0000_s1166" style="position:absolute;left:65083;top:75754;width:629;height:502;visibility:visible;mso-wrap-style:square;v-text-anchor:middle" coordsize="62847,50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" path="m48393,10684c43365,9428,39594,9428,34566,9428v-5028,,-8799,1256,-12569,3770c14455,15713,9427,21998,9427,30796v,8799,5028,13827,12570,17598c25767,49651,29538,50908,34566,52165v5028,,8799,,13827,-1257c68504,47138,68504,14455,48393,10684xe" fillcolor="#6b8f3c" stroked="f">
                  <v:fill opacity="32896f"/>
                  <v:stroke joinstyle="miter"/>
                  <v:path arrowok="t" o:connecttype="custom" o:connectlocs="48394,10684;34567,9428;21997,13198;9427,30796;21997,48394;34567,52165;48394,50908;48394,10684" o:connectangles="0,0,0,0,0,0,0,0"/>
                </v:shape>
                <v:shape id="Freeform: Shape 1370" o:spid="_x0000_s1167" style="position:absolute;left:65463;top:68795;width:628;height:628;visibility:visible;mso-wrap-style:square;v-text-anchor:middle" coordsize="62847,62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" path="m60695,19002c55668,11460,46869,7689,38070,10203,29272,12717,22987,20259,15445,26544,7903,31572,7903,44142,12931,50427v5028,10056,17598,12570,27653,7542c43098,56712,45612,54198,48126,52941v5028,-3771,8799,-7542,12569,-12570c64466,34086,64466,25287,60695,19002xe" fillcolor="#6b8f3c" stroked="f">
                  <v:fill opacity="32896f"/>
                  <v:stroke joinstyle="miter"/>
                  <v:path arrowok="t" o:connecttype="custom" o:connectlocs="60696,19002;38071,10203;15445,26544;12931,50427;40585,57969;48127,52941;60696,40371;60696,19002" o:connectangles="0,0,0,0,0,0,0,0"/>
                </v:shape>
                <v:shape id="Freeform: Shape 1371" o:spid="_x0000_s1168" style="position:absolute;left:56882;top:71947;width:754;height:629;visibility:visible;mso-wrap-style:square;v-text-anchor:middle" coordsize="75417,62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" path="m72833,35609c71576,25553,61521,19268,52722,15497,48951,14240,45180,11726,41410,10469v-7542,-2514,-15084,,-21369,2514c9986,18011,6215,33095,12500,43151v2514,5028,6284,8799,11312,11313c30097,56978,31354,58235,26326,55721v1257,1257,2514,1257,3771,2514c33868,59492,37639,63263,41410,63263v7541,1257,13826,1257,21368,-2514c71576,56978,74090,45665,72833,35609xe" fillcolor="#6b8f3c" stroked="f">
                  <v:fill opacity="32896f"/>
                  <v:stroke joinstyle="miter"/>
                  <v:path arrowok="t" o:connecttype="custom" o:connectlocs="72833,35609;52722,15497;41410,10469;20041,12983;12500,43151;23812,54464;26326,55721;30097,58235;41410,63263;62778,60749;72833,35609" o:connectangles="0,0,0,0,0,0,0,0,0,0,0"/>
                </v:shape>
                <v:shape id="Freeform: Shape 1372" o:spid="_x0000_s1169" style="position:absolute;left:59012;top:74907;width:629;height:628;visibility:visible;mso-wrap-style:square;v-text-anchor:middle" coordsize="62847,62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" path="m53420,28736c52164,23708,47136,14909,42108,12395,39594,11138,38337,9881,35823,9881v-6285,-1257,-15083,,-20111,5028c10684,19937,9427,24965,9427,32507v,2514,,5028,,7542c9427,47591,11941,53876,16969,58904v2514,3771,6285,3771,10055,5028c32052,66446,38337,63932,43365,61418,49650,58904,53420,51362,54677,45077v,-5028,-1257,-10056,-1257,-16341xe" fillcolor="#6b8f3c" stroked="f">
                  <v:fill opacity="32896f"/>
                  <v:stroke joinstyle="miter"/>
                  <v:path arrowok="t" o:connecttype="custom" o:connectlocs="53421,28736;42109,12395;35824,9881;15712,14909;9427,32507;9427,40049;16969,58904;27024,63932;43366,61418;54678,45077;53421,28736" o:connectangles="0,0,0,0,0,0,0,0,0,0,0"/>
                </v:shape>
                <v:shape id="Freeform: Shape 1373" o:spid="_x0000_s1170" style="position:absolute;left:60156;top:70677;width:1257;height:3268;visibility:visible;mso-wrap-style:square;v-text-anchor:middle" coordsize="125695,326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" path="m104956,165165c96157,113628,84844,60834,64733,13068,62219,6783,54677,9297,55934,15582,65990,79689,30795,140025,42108,204132,32052,200361,24511,194076,18226,184020v-2514,-3771,-8799,-2514,-8799,2514c10684,231786,18226,310977,78560,317262v25139,2514,42736,-28911,43993,-50280c122553,231786,109983,199104,104956,165165xe" fillcolor="#f2e8d7" stroked="f">
                  <v:fill opacity="32896f"/>
                  <v:stroke joinstyle="miter"/>
                  <v:path arrowok="t" o:connecttype="custom" o:connectlocs="104956,165165;64733,13068;55934,15582;42108,204132;18226,184020;9427,186534;78560,317262;122553,266982;104956,165165" o:connectangles="0,0,0,0,0,0,0,0,0"/>
                </v:shape>
                <v:shape id="Freeform: Shape 1374" o:spid="_x0000_s1171" style="position:absolute;left:62342;top:74673;width:2388;height:1005;visibility:visible;mso-wrap-style:square;v-text-anchor:middle" coordsize="238820,100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" path="m232021,59699c193056,42101,150319,30788,108840,19475,82444,11933,44735,1877,19596,18218,-515,32045,13312,60956,25881,73526,37194,84839,51020,92381,67360,97409v7542,2514,15084,3771,23883,5028c95013,102437,120153,106208,120153,99923v,-1257,-5028,-6285,-6285,-7542c107583,86096,96270,73526,92500,65984v42736,13827,98042,15084,140778,2514c237049,65984,237049,62213,232021,59699xe" fillcolor="#f2e8d7" stroked="f">
                  <v:fill opacity="32896f"/>
                  <v:stroke joinstyle="miter"/>
                  <v:path arrowok="t" o:connecttype="custom" o:connectlocs="232022,59699;108840,19475;19596,18218;25881,73526;67360,97409;91243,102437;120154,99923;113868,92381;92500,65984;233279,68498;232022,59699" o:connectangles="0,0,0,0,0,0,0,0,0,0,0"/>
                </v:shape>
                <v:shape id="Freeform: Shape 1375" o:spid="_x0000_s1172" style="position:absolute;left:55549;top:69580;width:12066;height:11313;visibility:visible;mso-wrap-style:square;v-text-anchor:middle" coordsize="1206673,1131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" path="m1140104,531261v6285,-10056,11313,-21369,16341,-30168c1177813,463383,1192896,421902,1194153,377907v2514,-72906,-66618,-128214,-134494,-138270c1088569,166731,1109937,79998,1038291,24690,985499,-14277,912596,29718,859804,63657v232536,-8799,118153,219975,118153,219975c977957,283632,1054632,284889,1087312,376650v13827,40224,1257,70392,-16340,89247c1047090,491037,1014409,501093,1014409,501093v,,90501,123186,12570,198606c970416,755007,840950,688386,840950,688386v,,2514,82962,-57820,115644c722796,836712,659949,753750,659949,753750v,,-71647,131985,-184772,101817c360794,826656,475177,635592,475177,635592,297946,689643,316801,568971,325599,532518v-26396,10056,-55306,11313,-82959,2514c237613,533775,232585,531261,227557,528747v7542,27654,12570,60336,-12569,75420c202418,606681,163453,610452,124487,567714,77980,514920,186078,426930,186078,426930v,,-183515,-179751,-123182,-286596c123230,32232,304231,69942,304231,69942,233842,36003,138313,32232,80494,78741,-50229,183072,22674,343968,113174,442014,47813,527490,33986,602910,163453,611709v-1257,2514,-3771,5028,-5028,6285c158425,617994,157168,619251,157168,619251v-1257,2514,-3771,5028,-5028,7542c152140,626793,152140,628050,150883,628050v-3771,5028,-8799,11313,-12570,17598c138313,645648,138313,645648,138313,645648v-2513,3771,-3770,6285,-6284,10056c132029,655704,132029,655704,132029,655704v-6285,10056,-12570,21369,-17598,32682c114431,688386,114431,688386,114431,688386r,c95577,731124,85521,777633,108147,811572v33937,52794,126952,40224,175973,26397c267780,905847,255210,985038,339426,1016463v37708,13827,77931,,114382,-25140c457579,1017720,468892,1044117,478947,1066743v21369,41481,57820,74163,106841,65364c636066,1124565,672518,1085598,702685,1046631v12569,-16341,27653,-37710,38965,-60336c791929,1029033,869860,1037832,917624,982524v21368,-25140,31424,-64107,31424,-104331c1034520,909618,1140104,853053,1181584,771348v40222,-75420,15083,-172209,-41480,-240087xe" fillcolor="#edcd60" stroked="f">
                  <v:stroke joinstyle="miter"/>
                  <v:path arrowok="t" o:connecttype="custom" o:connectlocs="1140105,531261;1156446,501093;1194154,377907;1059660,239637;1038292,24690;859805,63657;977958,283632;1087313,376650;1070973,465897;1014410,501093;1026980,699699;840951,688386;783131,804030;659950,753750;475177,855567;475177,635592;325599,532518;242640,535032;227557,528747;214988,604167;124487,567714;186078,426930;62896,140334;304231,69942;80494,78741;113174,442014;163453,611709;158425,617994;157168,619251;152140,626793;150883,628050;138313,645648;138313,645648;132029,655704;132029,655704;114431,688386;114431,688386;114431,688386;108147,811572;284120,837969;339426,1016463;453808,991323;478947,1066743;585788,1132107;702686,1046631;741651,986295;917625,982524;949049,878193;1181585,771348;1140105,531261" o:connectangles="0,0,0,0,0,0,0,0,0,0,0,0,0,0,0,0,0,0,0,0,0,0,0,0,0,0,0,0,0,0,0,0,0,0,0,0,0,0,0,0,0,0,0,0,0,0,0,0,0,0"/>
                </v:shape>
              </v:group>
              <w10:wrap anchorx="page" anchory="page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removePersonalInformation/>
  <w:removeDateAndTime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62BE"/>
    <w:rsid w:val="000826A4"/>
    <w:rsid w:val="00134DAF"/>
    <w:rsid w:val="00156FB6"/>
    <w:rsid w:val="001669F0"/>
    <w:rsid w:val="00196031"/>
    <w:rsid w:val="001B2C98"/>
    <w:rsid w:val="001B6861"/>
    <w:rsid w:val="00220AF1"/>
    <w:rsid w:val="0026679B"/>
    <w:rsid w:val="002B4DA9"/>
    <w:rsid w:val="00356B36"/>
    <w:rsid w:val="0036017A"/>
    <w:rsid w:val="0041397F"/>
    <w:rsid w:val="00477B8B"/>
    <w:rsid w:val="00754215"/>
    <w:rsid w:val="007E6383"/>
    <w:rsid w:val="007F4674"/>
    <w:rsid w:val="008218BE"/>
    <w:rsid w:val="00900FB1"/>
    <w:rsid w:val="00AB6E9B"/>
    <w:rsid w:val="00AE2376"/>
    <w:rsid w:val="00B8537F"/>
    <w:rsid w:val="00C6302D"/>
    <w:rsid w:val="00CC62BE"/>
    <w:rsid w:val="00D35CBC"/>
    <w:rsid w:val="00DC61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A7098BF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semiHidden="1" w:uiPriority="9" w:qFormat="1"/>
    <w:lsdException w:name="heading 2" w:semiHidden="1" w:uiPriority="9" w:qFormat="1"/>
    <w:lsdException w:name="heading 3" w:semiHidden="1" w:uiPriority="9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/>
    <w:lsdException w:name="Unresolved Mention" w:semiHidden="1"/>
  </w:latentStyles>
  <w:style w:type="paragraph" w:default="1" w:styleId="Normal">
    <w:name w:val="Normal"/>
    <w:qFormat/>
    <w:rsid w:val="0036017A"/>
    <w:pPr>
      <w:spacing w:line="276" w:lineRule="auto"/>
    </w:pPr>
    <w:rPr>
      <w:rFonts w:cstheme="minorHAnsi"/>
      <w:b/>
      <w:color w:val="FFFFFF" w:themeColor="background1"/>
      <w:sz w:val="40"/>
      <w:szCs w:val="1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D35CBC"/>
    <w:pPr>
      <w:spacing w:after="0" w:line="192" w:lineRule="auto"/>
    </w:pPr>
    <w:rPr>
      <w:caps/>
      <w:sz w:val="180"/>
      <w14:shadow w14:blurRad="50800" w14:dist="38100" w14:dir="5400000" w14:sx="100000" w14:sy="100000" w14:kx="0" w14:ky="0" w14:algn="t">
        <w14:srgbClr w14:val="000000">
          <w14:alpha w14:val="60000"/>
        </w14:srgbClr>
      </w14:shadow>
    </w:rPr>
  </w:style>
  <w:style w:type="character" w:customStyle="1" w:styleId="TitleChar">
    <w:name w:val="Title Char"/>
    <w:basedOn w:val="DefaultParagraphFont"/>
    <w:link w:val="Title"/>
    <w:uiPriority w:val="10"/>
    <w:rsid w:val="00D35CBC"/>
    <w:rPr>
      <w:rFonts w:cstheme="minorHAnsi"/>
      <w:b/>
      <w:caps/>
      <w:color w:val="FFFFFF" w:themeColor="background1"/>
      <w:sz w:val="180"/>
      <w:szCs w:val="120"/>
      <w14:shadow w14:blurRad="50800" w14:dist="38100" w14:dir="5400000" w14:sx="100000" w14:sy="100000" w14:kx="0" w14:ky="0" w14:algn="t">
        <w14:srgbClr w14:val="000000">
          <w14:alpha w14:val="60000"/>
        </w14:srgbClr>
      </w14:shadow>
    </w:rPr>
  </w:style>
  <w:style w:type="paragraph" w:styleId="Subtitle">
    <w:name w:val="Subtitle"/>
    <w:basedOn w:val="Normal"/>
    <w:next w:val="Normal"/>
    <w:link w:val="SubtitleChar"/>
    <w:uiPriority w:val="11"/>
    <w:qFormat/>
    <w:rsid w:val="00156FB6"/>
    <w:rPr>
      <w:color w:val="FFBD47" w:themeColor="accent2"/>
      <w:sz w:val="72"/>
      <w:szCs w:val="86"/>
    </w:rPr>
  </w:style>
  <w:style w:type="character" w:customStyle="1" w:styleId="SubtitleChar">
    <w:name w:val="Subtitle Char"/>
    <w:basedOn w:val="DefaultParagraphFont"/>
    <w:link w:val="Subtitle"/>
    <w:uiPriority w:val="11"/>
    <w:rsid w:val="00156FB6"/>
    <w:rPr>
      <w:rFonts w:cstheme="minorHAnsi"/>
      <w:b/>
      <w:color w:val="FFBD47" w:themeColor="accent2"/>
      <w:sz w:val="72"/>
      <w:szCs w:val="86"/>
    </w:rPr>
  </w:style>
  <w:style w:type="paragraph" w:customStyle="1" w:styleId="Details">
    <w:name w:val="Details"/>
    <w:basedOn w:val="Normal"/>
    <w:qFormat/>
    <w:rsid w:val="00D35CBC"/>
    <w:pPr>
      <w:spacing w:line="259" w:lineRule="auto"/>
      <w:ind w:right="3420"/>
      <w:jc w:val="distribute"/>
    </w:pPr>
    <w:rPr>
      <w:rFonts w:cstheme="minorBidi"/>
      <w:color w:val="FFBD47" w:themeColor="accent2"/>
      <w:sz w:val="44"/>
      <w:szCs w:val="72"/>
    </w:rPr>
  </w:style>
  <w:style w:type="paragraph" w:styleId="Header">
    <w:name w:val="header"/>
    <w:basedOn w:val="Normal"/>
    <w:link w:val="HeaderChar"/>
    <w:uiPriority w:val="99"/>
    <w:semiHidden/>
    <w:rsid w:val="00D35CB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36017A"/>
    <w:rPr>
      <w:rFonts w:cstheme="minorHAnsi"/>
      <w:b/>
      <w:color w:val="FFFFFF" w:themeColor="background1"/>
      <w:sz w:val="40"/>
      <w:szCs w:val="120"/>
    </w:rPr>
  </w:style>
  <w:style w:type="paragraph" w:styleId="Footer">
    <w:name w:val="footer"/>
    <w:basedOn w:val="Normal"/>
    <w:link w:val="FooterChar"/>
    <w:uiPriority w:val="99"/>
    <w:semiHidden/>
    <w:rsid w:val="00D35CB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36017A"/>
    <w:rPr>
      <w:rFonts w:cstheme="minorHAnsi"/>
      <w:b/>
      <w:color w:val="FFFFFF" w:themeColor="background1"/>
      <w:sz w:val="40"/>
      <w:szCs w:val="120"/>
    </w:rPr>
  </w:style>
  <w:style w:type="character" w:styleId="PlaceholderText">
    <w:name w:val="Placeholder Text"/>
    <w:basedOn w:val="DefaultParagraphFont"/>
    <w:uiPriority w:val="99"/>
    <w:semiHidden/>
    <w:rsid w:val="00D35CBC"/>
    <w:rPr>
      <w:color w:val="808080"/>
    </w:rPr>
  </w:style>
  <w:style w:type="table" w:styleId="TableGrid">
    <w:name w:val="Table Grid"/>
    <w:basedOn w:val="TableNormal"/>
    <w:uiPriority w:val="39"/>
    <w:rsid w:val="003601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glossaryDocument" Target="glossary/document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Friendsgiving%20flyer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5979892A6CA34FDE8BB8B5DBDAB5DAA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68846FE-B4B9-4F4B-B792-6C8311F39B88}"/>
      </w:docPartPr>
      <w:docPartBody>
        <w:p w:rsidR="00000000" w:rsidRDefault="00BE1662">
          <w:pPr>
            <w:pStyle w:val="5979892A6CA34FDE8BB8B5DBDAB5DAA5"/>
          </w:pPr>
          <w:r w:rsidRPr="0036017A">
            <w:t>HAPPY</w:t>
          </w:r>
        </w:p>
      </w:docPartBody>
    </w:docPart>
    <w:docPart>
      <w:docPartPr>
        <w:name w:val="665613BFA0EA40C6AE948C4164B1BE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AF90987-A117-4777-B769-CD1D5B72F85F}"/>
      </w:docPartPr>
      <w:docPartBody>
        <w:p w:rsidR="00000000" w:rsidRDefault="00BE1662">
          <w:pPr>
            <w:pStyle w:val="665613BFA0EA40C6AE948C4164B1BE29"/>
          </w:pPr>
          <w:r w:rsidRPr="00D35CBC">
            <w:t>FRIENDSGIVING</w:t>
          </w:r>
          <w:r w:rsidRPr="0036017A">
            <w:t xml:space="preserve"> </w:t>
          </w:r>
        </w:p>
      </w:docPartBody>
    </w:docPart>
    <w:docPart>
      <w:docPartPr>
        <w:name w:val="1D0D0F85C8B34DF283DDF92C3AAD88B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BA8F51F-CB74-42B5-AD16-6313C7C993AA}"/>
      </w:docPartPr>
      <w:docPartBody>
        <w:p w:rsidR="00000000" w:rsidRDefault="00BE1662">
          <w:pPr>
            <w:pStyle w:val="1D0D0F85C8B34DF283DDF92C3AAD88B4"/>
          </w:pPr>
          <w:r w:rsidRPr="00D35CBC">
            <w:t>Add a brief description of your event here. To replace this or any placeholder text with your own, just click it and start typing.</w:t>
          </w:r>
          <w:r w:rsidRPr="0036017A">
            <w:t xml:space="preserve">  </w:t>
          </w:r>
        </w:p>
      </w:docPartBody>
    </w:docPart>
    <w:docPart>
      <w:docPartPr>
        <w:name w:val="154D41034B6740C4BBCB186BBA30C0E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07E4B42-BA85-4CD0-940D-5140068A8320}"/>
      </w:docPartPr>
      <w:docPartBody>
        <w:p w:rsidR="00000000" w:rsidRDefault="00BE1662">
          <w:pPr>
            <w:pStyle w:val="154D41034B6740C4BBCB186BBA30C0ED"/>
          </w:pPr>
          <w:r w:rsidRPr="0036017A">
            <w:t>DATE</w:t>
          </w:r>
        </w:p>
      </w:docPartBody>
    </w:docPart>
    <w:docPart>
      <w:docPartPr>
        <w:name w:val="304794A4996D44CB84D415357AEEE47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C2FE620-DD8C-4D58-ACF1-6B3C0B3DBB50}"/>
      </w:docPartPr>
      <w:docPartBody>
        <w:p w:rsidR="00000000" w:rsidRDefault="00BE1662">
          <w:pPr>
            <w:pStyle w:val="304794A4996D44CB84D415357AEEE47C"/>
          </w:pPr>
          <w:r w:rsidRPr="0036017A">
            <w:t>TIME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Rockwell">
    <w:panose1 w:val="02060603020205020403"/>
    <w:charset w:val="00"/>
    <w:family w:val="roman"/>
    <w:pitch w:val="variable"/>
    <w:sig w:usb0="00000007" w:usb1="00000000" w:usb2="00000000" w:usb3="00000000" w:csb0="00000003" w:csb1="00000000"/>
  </w:font>
  <w:font w:name="HGMinchoB">
    <w:altName w:val="Yu Gothic"/>
    <w:panose1 w:val="00000000000000000000"/>
    <w:charset w:val="8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PGothicE">
    <w:charset w:val="80"/>
    <w:family w:val="swiss"/>
    <w:pitch w:val="variable"/>
    <w:sig w:usb0="E00002FF" w:usb1="6AC7FDFB" w:usb2="00000012" w:usb3="00000000" w:csb0="0002009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1662"/>
    <w:rsid w:val="00BE16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5979892A6CA34FDE8BB8B5DBDAB5DAA5">
    <w:name w:val="5979892A6CA34FDE8BB8B5DBDAB5DAA5"/>
  </w:style>
  <w:style w:type="paragraph" w:customStyle="1" w:styleId="665613BFA0EA40C6AE948C4164B1BE29">
    <w:name w:val="665613BFA0EA40C6AE948C4164B1BE29"/>
  </w:style>
  <w:style w:type="paragraph" w:customStyle="1" w:styleId="1D0D0F85C8B34DF283DDF92C3AAD88B4">
    <w:name w:val="1D0D0F85C8B34DF283DDF92C3AAD88B4"/>
  </w:style>
  <w:style w:type="paragraph" w:customStyle="1" w:styleId="154D41034B6740C4BBCB186BBA30C0ED">
    <w:name w:val="154D41034B6740C4BBCB186BBA30C0ED"/>
  </w:style>
  <w:style w:type="paragraph" w:customStyle="1" w:styleId="304794A4996D44CB84D415357AEEE47C">
    <w:name w:val="304794A4996D44CB84D415357AEEE47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Red Orange">
      <a:dk1>
        <a:sysClr val="windowText" lastClr="000000"/>
      </a:dk1>
      <a:lt1>
        <a:sysClr val="window" lastClr="FFFFFF"/>
      </a:lt1>
      <a:dk2>
        <a:srgbClr val="505046"/>
      </a:dk2>
      <a:lt2>
        <a:srgbClr val="EEECE1"/>
      </a:lt2>
      <a:accent1>
        <a:srgbClr val="E84C22"/>
      </a:accent1>
      <a:accent2>
        <a:srgbClr val="FFBD47"/>
      </a:accent2>
      <a:accent3>
        <a:srgbClr val="B64926"/>
      </a:accent3>
      <a:accent4>
        <a:srgbClr val="FF8427"/>
      </a:accent4>
      <a:accent5>
        <a:srgbClr val="CC9900"/>
      </a:accent5>
      <a:accent6>
        <a:srgbClr val="B22600"/>
      </a:accent6>
      <a:hlink>
        <a:srgbClr val="CC9900"/>
      </a:hlink>
      <a:folHlink>
        <a:srgbClr val="666699"/>
      </a:folHlink>
    </a:clrScheme>
    <a:fontScheme name="Tw Cen MT-Rockwell">
      <a:majorFont>
        <a:latin typeface="Tw Cen MT" panose="020B0602020104020603"/>
        <a:ea typeface=""/>
        <a:cs typeface=""/>
        <a:font script="Grek" typeface="Calibri"/>
        <a:font script="Cyrl" typeface="Calibri"/>
        <a:font script="Jpan" typeface="HGPｺﾞｼｯｸE"/>
        <a:font script="Hang" typeface="HY얕은샘물M"/>
        <a:font script="Hans" typeface="华文仿宋"/>
        <a:font script="Hant" typeface="微軟正黑體"/>
        <a:font script="Arab" typeface="Arial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Rockwell" panose="02060603020205020403"/>
        <a:ea typeface=""/>
        <a:cs typeface=""/>
        <a:font script="Grek" typeface="Cambria"/>
        <a:font script="Cyrl" typeface="Cambria"/>
        <a:font script="Jpan" typeface="HG明朝B"/>
        <a:font script="Hang" typeface="바탕"/>
        <a:font script="Hans" typeface="方正姚体"/>
        <a:font script="Hant" typeface="標楷體"/>
        <a:font script="Arab" typeface="Times New Roman"/>
        <a:font script="Hebr" typeface="David"/>
        <a:font script="Thai" typeface="Jasmine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0" ma:contentTypeDescription="Create a new document." ma:contentTypeScope="" ma:versionID="e39e7e9e36de66d473ce04bb4ab2dbb8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19dc5994665da46609c24125788630d8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D4F3630-4883-4548-9BA6-026F0A5B8656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150907DB-7D3F-46B0-B57D-45B3C317ADB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ED8D738-1780-4BD9-A6EF-310B189F87F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Friendsgiving flyer.dotx</Template>
  <TotalTime>0</TotalTime>
  <Pages>1</Pages>
  <Words>28</Words>
  <Characters>166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2018-10-23T12:25:00Z</dcterms:created>
  <dcterms:modified xsi:type="dcterms:W3CDTF">2018-10-23T12:27:00Z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