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70AD47" w:themeColor="accent6"/>
  <w:body>
    <w:p w:rsidR="004B1912" w:rsidRPr="00D466DE" w:rsidRDefault="005E32F2" w:rsidP="00640BAF">
      <w:bookmarkStart w:id="0" w:name="_GoBack"/>
      <w:bookmarkEnd w:id="0"/>
      <w:r w:rsidRPr="005E32F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7FEFD4" wp14:editId="46C0DE27">
                <wp:simplePos x="0" y="0"/>
                <wp:positionH relativeFrom="margin">
                  <wp:posOffset>868680</wp:posOffset>
                </wp:positionH>
                <wp:positionV relativeFrom="page">
                  <wp:posOffset>6003290</wp:posOffset>
                </wp:positionV>
                <wp:extent cx="1798320" cy="65532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832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-1752267800"/>
                              <w:placeholder>
                                <w:docPart w:val="3B8A824975434D57932C1D7E75C49702"/>
                              </w:placeholder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D72426" w:rsidRPr="00D72426" w:rsidRDefault="00D466DE" w:rsidP="00D72426">
                                <w:pPr>
                                  <w:pStyle w:val="Heading1"/>
                                  <w:rPr>
                                    <w:color w:val="808080"/>
                                  </w:rPr>
                                </w:pPr>
                                <w:r w:rsidRPr="00D72426">
                                  <w:t>WHEN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77FEFD4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68.4pt;margin-top:472.7pt;width:141.6pt;height:51.6pt;z-index:2516766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" filled="f" stroked="f" strokeweight=".5pt">
                <v:textbox>
                  <w:txbxContent>
                    <w:sdt>
                      <w:sdtPr>
                        <w:id w:val="-1752267800"/>
                        <w:placeholder>
                          <w:docPart w:val="3B8A824975434D57932C1D7E75C49702"/>
                        </w:placeholder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D72426" w:rsidRPr="00D72426" w:rsidRDefault="00D466DE" w:rsidP="00D72426">
                          <w:pPr>
                            <w:pStyle w:val="Heading1"/>
                            <w:rPr>
                              <w:color w:val="808080"/>
                            </w:rPr>
                          </w:pPr>
                          <w:r w:rsidRPr="00D72426">
                            <w:t>WHEN</w:t>
                          </w:r>
                        </w:p>
                      </w:sdtContent>
                    </w:sdt>
                  </w:txbxContent>
                </v:textbox>
                <w10:wrap anchorx="margin" anchory="page"/>
              </v:shape>
            </w:pict>
          </mc:Fallback>
        </mc:AlternateContent>
      </w:r>
      <w:r w:rsidRPr="005E32F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2F620EC" wp14:editId="5EE65E69">
                <wp:simplePos x="0" y="0"/>
                <wp:positionH relativeFrom="margin">
                  <wp:posOffset>876300</wp:posOffset>
                </wp:positionH>
                <wp:positionV relativeFrom="page">
                  <wp:posOffset>7124065</wp:posOffset>
                </wp:positionV>
                <wp:extent cx="1798320" cy="65532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832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125981366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D72426" w:rsidRPr="00D466DE" w:rsidRDefault="00D466DE" w:rsidP="00D72426">
                                <w:pPr>
                                  <w:pStyle w:val="Heading1"/>
                                </w:pPr>
                                <w:r w:rsidRPr="00D72426">
                                  <w:t>WHERE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F620EC" id="Text Box 18" o:spid="_x0000_s1027" type="#_x0000_t202" style="position:absolute;margin-left:69pt;margin-top:560.95pt;width:141.6pt;height:51.6pt;z-index:2516756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" filled="f" stroked="f" strokeweight=".5pt">
                <v:textbox>
                  <w:txbxContent>
                    <w:sdt>
                      <w:sdtPr>
                        <w:id w:val="125981366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D72426" w:rsidRPr="00D466DE" w:rsidRDefault="00D466DE" w:rsidP="00D72426">
                          <w:pPr>
                            <w:pStyle w:val="Heading1"/>
                          </w:pPr>
                          <w:r w:rsidRPr="00D72426">
                            <w:t>WHERE</w:t>
                          </w:r>
                        </w:p>
                      </w:sdtContent>
                    </w:sdt>
                  </w:txbxContent>
                </v:textbox>
                <w10:wrap anchorx="margin" anchory="page"/>
              </v:shape>
            </w:pict>
          </mc:Fallback>
        </mc:AlternateContent>
      </w:r>
      <w:r w:rsidRPr="005E32F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ECBD76B" wp14:editId="2C80A929">
                <wp:simplePos x="0" y="0"/>
                <wp:positionH relativeFrom="margin">
                  <wp:posOffset>861060</wp:posOffset>
                </wp:positionH>
                <wp:positionV relativeFrom="page">
                  <wp:posOffset>8267065</wp:posOffset>
                </wp:positionV>
                <wp:extent cx="1535430" cy="6553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543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686254360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D72426" w:rsidRPr="00D466DE" w:rsidRDefault="00D466DE" w:rsidP="00D72426">
                                <w:pPr>
                                  <w:pStyle w:val="Heading1"/>
                                </w:pPr>
                                <w:r w:rsidRPr="00D72426">
                                  <w:t>RSVP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CBD76B" id="Text Box 4" o:spid="_x0000_s1028" type="#_x0000_t202" style="position:absolute;margin-left:67.8pt;margin-top:650.95pt;width:120.9pt;height:51.6pt;z-index:2516746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" filled="f" stroked="f" strokeweight=".5pt">
                <v:textbox>
                  <w:txbxContent>
                    <w:sdt>
                      <w:sdtPr>
                        <w:id w:val="686254360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D72426" w:rsidRPr="00D466DE" w:rsidRDefault="00D466DE" w:rsidP="00D72426">
                          <w:pPr>
                            <w:pStyle w:val="Heading1"/>
                          </w:pPr>
                          <w:r w:rsidRPr="00D72426">
                            <w:t>RSVP</w:t>
                          </w:r>
                        </w:p>
                      </w:sdtContent>
                    </w:sdt>
                  </w:txbxContent>
                </v:textbox>
                <w10:wrap anchorx="margin" anchory="page"/>
              </v:shape>
            </w:pict>
          </mc:Fallback>
        </mc:AlternateContent>
      </w:r>
      <w:r w:rsidRPr="005E32F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3DFFD35" wp14:editId="331AF6F3">
                <wp:simplePos x="0" y="0"/>
                <wp:positionH relativeFrom="column">
                  <wp:posOffset>3040380</wp:posOffset>
                </wp:positionH>
                <wp:positionV relativeFrom="page">
                  <wp:posOffset>7017385</wp:posOffset>
                </wp:positionV>
                <wp:extent cx="3644265" cy="883920"/>
                <wp:effectExtent l="0" t="0" r="0" b="0"/>
                <wp:wrapNone/>
                <wp:docPr id="525" name="Text Box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265" cy="883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1345211106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F331CF" w:rsidRPr="00D72426" w:rsidRDefault="00F331CF" w:rsidP="00D72426">
                                <w:r w:rsidRPr="00D72426">
                                  <w:t xml:space="preserve">Mystery Mansion </w:t>
                                </w:r>
                              </w:p>
                              <w:p w:rsidR="00D72426" w:rsidRPr="00F331CF" w:rsidRDefault="00F331CF" w:rsidP="00D72426">
                                <w:r w:rsidRPr="00D72426">
                                  <w:t>123 Spooky Lane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FFD35" id="Text Box 525" o:spid="_x0000_s1029" type="#_x0000_t202" style="position:absolute;margin-left:239.4pt;margin-top:552.55pt;width:286.95pt;height:69.6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" filled="f" stroked="f" strokeweight=".5pt">
                <v:textbox>
                  <w:txbxContent>
                    <w:sdt>
                      <w:sdtPr>
                        <w:id w:val="1345211106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F331CF" w:rsidRPr="00D72426" w:rsidRDefault="00F331CF" w:rsidP="00D72426">
                          <w:r w:rsidRPr="00D72426">
                            <w:t xml:space="preserve">Mystery Mansion </w:t>
                          </w:r>
                        </w:p>
                        <w:p w:rsidR="00D72426" w:rsidRPr="00F331CF" w:rsidRDefault="00F331CF" w:rsidP="00D72426">
                          <w:r w:rsidRPr="00D72426">
                            <w:t>123 Spooky Lane</w:t>
                          </w:r>
                        </w:p>
                      </w:sdtContent>
                    </w:sdt>
                  </w:txbxContent>
                </v:textbox>
                <w10:wrap anchory="page"/>
              </v:shape>
            </w:pict>
          </mc:Fallback>
        </mc:AlternateContent>
      </w:r>
      <w:r w:rsidRPr="005E32F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A89466" wp14:editId="4081154D">
                <wp:simplePos x="0" y="0"/>
                <wp:positionH relativeFrom="column">
                  <wp:posOffset>3048000</wp:posOffset>
                </wp:positionH>
                <wp:positionV relativeFrom="page">
                  <wp:posOffset>5889625</wp:posOffset>
                </wp:positionV>
                <wp:extent cx="3644265" cy="883920"/>
                <wp:effectExtent l="0" t="0" r="0" b="0"/>
                <wp:wrapNone/>
                <wp:docPr id="526" name="Text Box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265" cy="883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1784305201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F331CF" w:rsidRPr="00D72426" w:rsidRDefault="00F331CF" w:rsidP="00D72426">
                                <w:r w:rsidRPr="00D72426">
                                  <w:t>October 31</w:t>
                                </w:r>
                                <w:r w:rsidRPr="00D72426">
                                  <w:rPr>
                                    <w:vertAlign w:val="superscript"/>
                                  </w:rPr>
                                  <w:t>st</w:t>
                                </w:r>
                                <w:r w:rsidRPr="00D72426">
                                  <w:t>, 2018</w:t>
                                </w:r>
                              </w:p>
                              <w:p w:rsidR="00D72426" w:rsidRPr="00640BAF" w:rsidRDefault="00F331CF" w:rsidP="00D72426">
                                <w:r w:rsidRPr="00D72426">
                                  <w:t>@ 7:00pm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89466" id="Text Box 526" o:spid="_x0000_s1030" type="#_x0000_t202" style="position:absolute;margin-left:240pt;margin-top:463.75pt;width:286.95pt;height:69.6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" filled="f" stroked="f" strokeweight=".5pt">
                <v:textbox>
                  <w:txbxContent>
                    <w:sdt>
                      <w:sdtPr>
                        <w:id w:val="1784305201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F331CF" w:rsidRPr="00D72426" w:rsidRDefault="00F331CF" w:rsidP="00D72426">
                          <w:r w:rsidRPr="00D72426">
                            <w:t>October 31</w:t>
                          </w:r>
                          <w:r w:rsidRPr="00D72426">
                            <w:rPr>
                              <w:vertAlign w:val="superscript"/>
                            </w:rPr>
                            <w:t>st</w:t>
                          </w:r>
                          <w:r w:rsidRPr="00D72426">
                            <w:t>, 2018</w:t>
                          </w:r>
                        </w:p>
                        <w:p w:rsidR="00D72426" w:rsidRPr="00640BAF" w:rsidRDefault="00F331CF" w:rsidP="00D72426">
                          <w:r w:rsidRPr="00D72426">
                            <w:t>@ 7:00pm</w:t>
                          </w:r>
                        </w:p>
                      </w:sdtContent>
                    </w:sdt>
                  </w:txbxContent>
                </v:textbox>
                <w10:wrap anchory="page"/>
              </v:shape>
            </w:pict>
          </mc:Fallback>
        </mc:AlternateContent>
      </w:r>
      <w:r w:rsidRPr="005E32F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9B78D3" wp14:editId="43D43EFC">
                <wp:simplePos x="0" y="0"/>
                <wp:positionH relativeFrom="column">
                  <wp:posOffset>3040380</wp:posOffset>
                </wp:positionH>
                <wp:positionV relativeFrom="page">
                  <wp:posOffset>8145145</wp:posOffset>
                </wp:positionV>
                <wp:extent cx="3644265" cy="883920"/>
                <wp:effectExtent l="0" t="0" r="0" b="0"/>
                <wp:wrapNone/>
                <wp:docPr id="527" name="Text Box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265" cy="883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-183669477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F331CF" w:rsidRPr="00D72426" w:rsidRDefault="00F331CF" w:rsidP="00D72426">
                                <w:r w:rsidRPr="00D72426">
                                  <w:t>Victoria Lindqvist</w:t>
                                </w:r>
                              </w:p>
                              <w:p w:rsidR="00D72426" w:rsidRPr="00F331CF" w:rsidRDefault="00F331CF" w:rsidP="00D72426">
                                <w:r w:rsidRPr="00D72426">
                                  <w:t>555-0100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B78D3" id="Text Box 527" o:spid="_x0000_s1031" type="#_x0000_t202" style="position:absolute;margin-left:239.4pt;margin-top:641.35pt;width:286.95pt;height:69.6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" filled="f" stroked="f" strokeweight=".5pt">
                <v:textbox>
                  <w:txbxContent>
                    <w:sdt>
                      <w:sdtPr>
                        <w:id w:val="-183669477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F331CF" w:rsidRPr="00D72426" w:rsidRDefault="00F331CF" w:rsidP="00D72426">
                          <w:r w:rsidRPr="00D72426">
                            <w:t>Victoria Lindqvist</w:t>
                          </w:r>
                        </w:p>
                        <w:p w:rsidR="00D72426" w:rsidRPr="00F331CF" w:rsidRDefault="00F331CF" w:rsidP="00D72426">
                          <w:r w:rsidRPr="00D72426">
                            <w:t>555-0100</w:t>
                          </w:r>
                        </w:p>
                      </w:sdtContent>
                    </w:sdt>
                  </w:txbxContent>
                </v:textbox>
                <w10:wrap anchory="page"/>
              </v:shape>
            </w:pict>
          </mc:Fallback>
        </mc:AlternateContent>
      </w:r>
      <w:r w:rsidR="00D466D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B68738" wp14:editId="5644CD09">
                <wp:simplePos x="0" y="0"/>
                <wp:positionH relativeFrom="margin">
                  <wp:align>center</wp:align>
                </wp:positionH>
                <wp:positionV relativeFrom="page">
                  <wp:posOffset>830580</wp:posOffset>
                </wp:positionV>
                <wp:extent cx="5887085" cy="4396105"/>
                <wp:effectExtent l="0" t="0" r="0" b="444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7085" cy="4396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2024587401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D466DE" w:rsidRPr="006A0EE7" w:rsidRDefault="00D466DE" w:rsidP="005E32F2">
                                <w:pPr>
                                  <w:pStyle w:val="Tagline"/>
                                </w:pPr>
                                <w:r w:rsidRPr="00D72426">
                                  <w:t>PUT ON YOUR SCARIEST OUTFIT</w:t>
                                </w:r>
                              </w:p>
                            </w:sdtContent>
                          </w:sdt>
                          <w:sdt>
                            <w:sdtPr>
                              <w:id w:val="2104454199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D466DE" w:rsidRPr="00CD5C04" w:rsidRDefault="00D466DE" w:rsidP="00D72426">
                                <w:pPr>
                                  <w:pStyle w:val="Subtitle"/>
                                </w:pPr>
                                <w:r w:rsidRPr="00D72426">
                                  <w:t>AND CELEBRATE</w:t>
                                </w:r>
                              </w:p>
                            </w:sdtContent>
                          </w:sdt>
                          <w:p w:rsidR="00081D72" w:rsidRDefault="005143DB" w:rsidP="00081D72">
                            <w:pPr>
                              <w:pStyle w:val="Title"/>
                            </w:pPr>
                            <w:sdt>
                              <w:sdtPr>
                                <w:id w:val="2066059376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="00D466DE" w:rsidRPr="00D72426">
                                  <w:t>HALLOWEEN</w:t>
                                </w:r>
                              </w:sdtContent>
                            </w:sdt>
                          </w:p>
                          <w:p w:rsidR="00D466DE" w:rsidRDefault="005143DB" w:rsidP="00081D72">
                            <w:pPr>
                              <w:pStyle w:val="Subtitle"/>
                            </w:pPr>
                            <w:sdt>
                              <w:sdtPr>
                                <w:id w:val="1632443621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="00D466DE" w:rsidRPr="00081D72">
                                  <w:t>WITH US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68738" id="Text Box 21" o:spid="_x0000_s1032" type="#_x0000_t202" style="position:absolute;margin-left:0;margin-top:65.4pt;width:463.55pt;height:346.15pt;z-index:2516695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" filled="f" stroked="f" strokeweight=".5pt">
                <v:textbox>
                  <w:txbxContent>
                    <w:sdt>
                      <w:sdtPr>
                        <w:id w:val="2024587401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D466DE" w:rsidRPr="006A0EE7" w:rsidRDefault="00D466DE" w:rsidP="005E32F2">
                          <w:pPr>
                            <w:pStyle w:val="Tagline"/>
                          </w:pPr>
                          <w:r w:rsidRPr="00D72426">
                            <w:t>PUT ON YOUR SCARIEST OUTFIT</w:t>
                          </w:r>
                        </w:p>
                      </w:sdtContent>
                    </w:sdt>
                    <w:sdt>
                      <w:sdtPr>
                        <w:id w:val="2104454199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D466DE" w:rsidRPr="00CD5C04" w:rsidRDefault="00D466DE" w:rsidP="00D72426">
                          <w:pPr>
                            <w:pStyle w:val="Subtitle"/>
                          </w:pPr>
                          <w:r w:rsidRPr="00D72426">
                            <w:t>AND CELEBRATE</w:t>
                          </w:r>
                        </w:p>
                      </w:sdtContent>
                    </w:sdt>
                    <w:p w:rsidR="00081D72" w:rsidRDefault="005143DB" w:rsidP="00081D72">
                      <w:pPr>
                        <w:pStyle w:val="Title"/>
                      </w:pPr>
                      <w:sdt>
                        <w:sdtPr>
                          <w:id w:val="2066059376"/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="00D466DE" w:rsidRPr="00D72426">
                            <w:t>HALLOWEEN</w:t>
                          </w:r>
                        </w:sdtContent>
                      </w:sdt>
                    </w:p>
                    <w:p w:rsidR="00D466DE" w:rsidRDefault="005143DB" w:rsidP="00081D72">
                      <w:pPr>
                        <w:pStyle w:val="Subtitle"/>
                      </w:pPr>
                      <w:sdt>
                        <w:sdtPr>
                          <w:id w:val="1632443621"/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="00D466DE" w:rsidRPr="00081D72">
                            <w:t>WITH US</w:t>
                          </w:r>
                        </w:sdtContent>
                      </w:sdt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sectPr w:rsidR="004B1912" w:rsidRPr="00D466DE" w:rsidSect="00D260A1">
      <w:headerReference w:type="default" r:id="rId9"/>
      <w:pgSz w:w="12240" w:h="15840" w:code="1"/>
      <w:pgMar w:top="360" w:right="360" w:bottom="360" w:left="360" w:header="403" w:footer="706" w:gutter="0"/>
      <w:cols w:space="708"/>
      <w:docGrid w:linePitch="65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43DB" w:rsidRDefault="005143DB" w:rsidP="00640BAF">
      <w:r>
        <w:separator/>
      </w:r>
    </w:p>
  </w:endnote>
  <w:endnote w:type="continuationSeparator" w:id="0">
    <w:p w:rsidR="005143DB" w:rsidRDefault="005143DB" w:rsidP="00640B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43DB" w:rsidRDefault="005143DB" w:rsidP="00640BAF">
      <w:r>
        <w:separator/>
      </w:r>
    </w:p>
  </w:footnote>
  <w:footnote w:type="continuationSeparator" w:id="0">
    <w:p w:rsidR="005143DB" w:rsidRDefault="005143DB" w:rsidP="00640B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7A37" w:rsidRDefault="00D260A1" w:rsidP="00537B4E">
    <w:pPr>
      <w:pStyle w:val="Header"/>
      <w:tabs>
        <w:tab w:val="clear" w:pos="4680"/>
        <w:tab w:val="clear" w:pos="9360"/>
        <w:tab w:val="left" w:pos="5434"/>
      </w:tabs>
      <w:ind w:left="-360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40D9F1B" wp14:editId="1E21E739">
              <wp:simplePos x="0" y="0"/>
              <wp:positionH relativeFrom="page">
                <wp:align>center</wp:align>
              </wp:positionH>
              <wp:positionV relativeFrom="page">
                <wp:posOffset>255905</wp:posOffset>
              </wp:positionV>
              <wp:extent cx="7882128" cy="9418320"/>
              <wp:effectExtent l="0" t="0" r="0" b="11430"/>
              <wp:wrapNone/>
              <wp:docPr id="3" name="Group 3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882128" cy="9418320"/>
                        <a:chOff x="0" y="0"/>
                        <a:chExt cx="7882128" cy="9418320"/>
                      </a:xfrm>
                    </wpg:grpSpPr>
                    <wpg:grpSp>
                      <wpg:cNvPr id="1" name="Group 1"/>
                      <wpg:cNvGrpSpPr/>
                      <wpg:grpSpPr>
                        <a:xfrm>
                          <a:off x="0" y="0"/>
                          <a:ext cx="7882128" cy="9418320"/>
                          <a:chOff x="0" y="0"/>
                          <a:chExt cx="7879080" cy="9416415"/>
                        </a:xfrm>
                      </wpg:grpSpPr>
                      <wps:wsp>
                        <wps:cNvPr id="2" name="Rectangle 2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1009650" y="5381625"/>
                            <a:ext cx="5943600" cy="39014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9" name="Rectangle 559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933450" y="5324475"/>
                            <a:ext cx="6111240" cy="40386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0" name="Rectangle 560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857250" y="5210175"/>
                            <a:ext cx="6248400" cy="42062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Graphic 22" descr="Witch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38750" y="8105775"/>
                            <a:ext cx="1727835" cy="11353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Graphic 23" descr="Skeleton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880" cy="26079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Graphic 24" descr="Skulls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"/>
                              </a:ext>
                            </a:extLst>
                          </a:blip>
                          <a:srcRect t="37422" b="41332"/>
                          <a:stretch/>
                        </pic:blipFill>
                        <pic:spPr bwMode="auto">
                          <a:xfrm>
                            <a:off x="2266950" y="190500"/>
                            <a:ext cx="1691640" cy="5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Graphic 25" descr="Skulls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"/>
                              </a:ext>
                            </a:extLst>
                          </a:blip>
                          <a:srcRect t="13277" b="63790"/>
                          <a:stretch/>
                        </pic:blipFill>
                        <pic:spPr bwMode="auto">
                          <a:xfrm>
                            <a:off x="3876675" y="161925"/>
                            <a:ext cx="1691640" cy="548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Graphic 26" descr="Skeleton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91200" y="9525"/>
                            <a:ext cx="2087880" cy="26079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Graphic 27" descr="Black Cat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09650" y="3609975"/>
                            <a:ext cx="1223645" cy="14928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Graphic 28" descr="Black Cat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81650" y="3581400"/>
                            <a:ext cx="1223645" cy="1492885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wpg:grpSp>
                      <wpg:cNvPr id="15" name="Group 15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g:cNvPr>
                      <wpg:cNvGrpSpPr/>
                      <wpg:grpSpPr>
                        <a:xfrm>
                          <a:off x="57150" y="5676900"/>
                          <a:ext cx="3255703" cy="719525"/>
                          <a:chOff x="-81577" y="147148"/>
                          <a:chExt cx="2715895" cy="579176"/>
                        </a:xfrm>
                      </wpg:grpSpPr>
                      <wps:wsp>
                        <wps:cNvPr id="5" name="Arrow: Pentagon 5"/>
                        <wps:cNvSpPr/>
                        <wps:spPr>
                          <a:xfrm>
                            <a:off x="-81577" y="147148"/>
                            <a:ext cx="2288214" cy="579120"/>
                          </a:xfrm>
                          <a:prstGeom prst="homePlate">
                            <a:avLst>
                              <a:gd name="adj" fmla="val 0"/>
                            </a:avLst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Arrow: Chevron 12"/>
                        <wps:cNvSpPr/>
                        <wps:spPr>
                          <a:xfrm flipH="1">
                            <a:off x="1841838" y="147204"/>
                            <a:ext cx="792480" cy="579120"/>
                          </a:xfrm>
                          <a:prstGeom prst="chevron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16" name="Group 16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g:cNvPr>
                      <wpg:cNvGrpSpPr/>
                      <wpg:grpSpPr>
                        <a:xfrm>
                          <a:off x="57150" y="6810375"/>
                          <a:ext cx="3279775" cy="719455"/>
                          <a:chOff x="-1" y="147137"/>
                          <a:chExt cx="2676074" cy="579186"/>
                        </a:xfrm>
                      </wpg:grpSpPr>
                      <wps:wsp>
                        <wps:cNvPr id="6" name="Arrow: Pentagon 6"/>
                        <wps:cNvSpPr/>
                        <wps:spPr>
                          <a:xfrm>
                            <a:off x="-1" y="147137"/>
                            <a:ext cx="2238082" cy="579120"/>
                          </a:xfrm>
                          <a:prstGeom prst="homePlate">
                            <a:avLst>
                              <a:gd name="adj" fmla="val 0"/>
                            </a:avLst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Arrow: Chevron 13"/>
                        <wps:cNvSpPr/>
                        <wps:spPr>
                          <a:xfrm flipH="1">
                            <a:off x="1883593" y="147203"/>
                            <a:ext cx="792480" cy="579120"/>
                          </a:xfrm>
                          <a:prstGeom prst="chevron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17" name="Group 17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g:cNvPr>
                      <wpg:cNvGrpSpPr/>
                      <wpg:grpSpPr>
                        <a:xfrm>
                          <a:off x="57150" y="7943850"/>
                          <a:ext cx="3209925" cy="719455"/>
                          <a:chOff x="-18268" y="147126"/>
                          <a:chExt cx="2716131" cy="579198"/>
                        </a:xfrm>
                      </wpg:grpSpPr>
                      <wps:wsp>
                        <wps:cNvPr id="7" name="Arrow: Pentagon 7"/>
                        <wps:cNvSpPr/>
                        <wps:spPr>
                          <a:xfrm>
                            <a:off x="-18268" y="147126"/>
                            <a:ext cx="2321012" cy="579120"/>
                          </a:xfrm>
                          <a:prstGeom prst="homePlate">
                            <a:avLst>
                              <a:gd name="adj" fmla="val 0"/>
                            </a:avLst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Arrow: Chevron 14"/>
                        <wps:cNvSpPr/>
                        <wps:spPr>
                          <a:xfrm flipH="1">
                            <a:off x="1905383" y="147204"/>
                            <a:ext cx="792480" cy="579120"/>
                          </a:xfrm>
                          <a:prstGeom prst="chevron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506DE51C" id="Group 3" o:spid="_x0000_s1026" style="position:absolute;margin-left:0;margin-top:20.15pt;width:620.65pt;height:741.6pt;z-index:251659264;mso-position-horizontal:center;mso-position-horizontal-relative:page;mso-position-vertical-relative:page;mso-width-relative:margin" coordsize="78821,941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">
              <v:group id="Group 1" o:spid="_x0000_s1027" style="position:absolute;width:78821;height:94183" coordsize="78790,94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rect id="Rectangle 2" o:spid="_x0000_s1028" style="position:absolute;left:10096;top:53816;width:59436;height:39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" fillcolor="white [3212]" stroked="f" strokeweight="1pt"/>
                <v:rect id="Rectangle 559" o:spid="_x0000_s1029" style="position:absolute;left:9334;top:53244;width:61112;height:403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" filled="f" strokecolor="black [3213]" strokeweight="2.25pt"/>
                <v:rect id="Rectangle 560" o:spid="_x0000_s1030" style="position:absolute;left:8572;top:52101;width:62484;height:420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" filled="f" strokecolor="white [3212]" strokeweight="1.5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22" o:spid="_x0000_s1031" type="#_x0000_t75" alt="Witch" style="position:absolute;left:52387;top:81057;width:17278;height:11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">
                  <v:imagedata r:id="rId11" o:title="Witch"/>
                </v:shape>
                <v:shape id="Graphic 23" o:spid="_x0000_s1032" type="#_x0000_t75" alt="Skeleton" style="position:absolute;width:20878;height:26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">
                  <v:imagedata r:id="rId12" o:title="Skeleton"/>
                </v:shape>
                <v:shape id="Graphic 24" o:spid="_x0000_s1033" type="#_x0000_t75" alt="Skulls" style="position:absolute;left:22669;top:1905;width:16916;height:5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">
                  <v:imagedata r:id="rId13" o:title="Skulls" croptop="24525f" cropbottom="27087f"/>
                </v:shape>
                <v:shape id="Graphic 25" o:spid="_x0000_s1034" type="#_x0000_t75" alt="Skulls" style="position:absolute;left:38766;top:1619;width:16917;height:5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">
                  <v:imagedata r:id="rId13" o:title="Skulls" croptop="8701f" cropbottom="41805f"/>
                </v:shape>
                <v:shape id="Graphic 26" o:spid="_x0000_s1035" type="#_x0000_t75" alt="Skeleton" style="position:absolute;left:57912;top:95;width:20878;height:26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">
                  <v:imagedata r:id="rId14" o:title="Skeleton"/>
                </v:shape>
                <v:shape id="Graphic 27" o:spid="_x0000_s1036" type="#_x0000_t75" alt="Black Cat" style="position:absolute;left:10096;top:36099;width:12236;height:14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">
                  <v:imagedata r:id="rId15" o:title="Black Cat"/>
                </v:shape>
                <v:shape id="Graphic 28" o:spid="_x0000_s1037" type="#_x0000_t75" alt="Black Cat" style="position:absolute;left:55816;top:35814;width:12236;height:149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">
                  <v:imagedata r:id="rId15" o:title="Black Cat"/>
                </v:shape>
              </v:group>
              <v:group id="Group 15" o:spid="_x0000_s1038" style="position:absolute;left:571;top:56769;width:32557;height:7195" coordorigin="-815,1471" coordsize="27158,5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rrow: Pentagon 5" o:spid="_x0000_s1039" type="#_x0000_t15" style="position:absolute;left:-815;top:1471;width:22881;height:5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" adj="21600" fillcolor="#606 [3204]" stroked="f" strokeweight="1pt"/>
                <v:shapetype id="_x0000_t55" coordsize="21600,21600" o:spt="55" adj="16200" path="m@0,l,0@1,10800,,21600@0,21600,21600,10800xe">
                  <v:stroke joinstyle="miter"/>
                  <v:formulas>
                    <v:f eqn="val #0"/>
                    <v:f eqn="sum 21600 0 @0"/>
                    <v:f eqn="prod #0 1 2"/>
                  </v:formulas>
                  <v:path o:connecttype="custom" o:connectlocs="@2,0;@1,10800;@2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rrow: Chevron 12" o:spid="_x0000_s1040" type="#_x0000_t55" style="position:absolute;left:18418;top:1472;width:7925;height:5791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" adj="13708" fillcolor="#606 [3204]" stroked="f" strokeweight="1pt"/>
              </v:group>
              <v:group id="Group 16" o:spid="_x0000_s1041" style="position:absolute;left:571;top:68103;width:32798;height:7195" coordorigin=",1471" coordsize="26760,5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<v:shape id="Arrow: Pentagon 6" o:spid="_x0000_s1042" type="#_x0000_t15" style="position:absolute;top:1471;width:22380;height:5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" adj="21600" fillcolor="#606 [3204]" stroked="f" strokeweight="1pt"/>
                <v:shape id="Arrow: Chevron 13" o:spid="_x0000_s1043" type="#_x0000_t55" style="position:absolute;left:18835;top:1472;width:7925;height:5791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" adj="13708" fillcolor="#606 [3204]" stroked="f" strokeweight="1pt"/>
              </v:group>
              <v:group id="Group 17" o:spid="_x0000_s1044" style="position:absolute;left:571;top:79438;width:32099;height:7195" coordorigin="-182,1471" coordsize="27161,5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<v:shape id="Arrow: Pentagon 7" o:spid="_x0000_s1045" type="#_x0000_t15" style="position:absolute;left:-182;top:1471;width:23209;height:5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" adj="21600" fillcolor="#606 [3204]" stroked="f" strokeweight="1pt"/>
                <v:shape id="Arrow: Chevron 14" o:spid="_x0000_s1046" type="#_x0000_t55" style="position:absolute;left:19053;top:1472;width:7925;height:5791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" adj="13708" fillcolor="#606 [3204]" stroked="f" strokeweight="1pt"/>
              </v:group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displayBackgroundShape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108A"/>
    <w:rsid w:val="0001108A"/>
    <w:rsid w:val="0002614B"/>
    <w:rsid w:val="00081D72"/>
    <w:rsid w:val="00134F88"/>
    <w:rsid w:val="00172448"/>
    <w:rsid w:val="00240996"/>
    <w:rsid w:val="002543F4"/>
    <w:rsid w:val="002870C8"/>
    <w:rsid w:val="00293CF1"/>
    <w:rsid w:val="002E1A1C"/>
    <w:rsid w:val="002E685B"/>
    <w:rsid w:val="00304BA3"/>
    <w:rsid w:val="00427916"/>
    <w:rsid w:val="004971FB"/>
    <w:rsid w:val="004B1912"/>
    <w:rsid w:val="004E2BE0"/>
    <w:rsid w:val="005143DB"/>
    <w:rsid w:val="00537B4E"/>
    <w:rsid w:val="005E32F2"/>
    <w:rsid w:val="005E3614"/>
    <w:rsid w:val="00640BAF"/>
    <w:rsid w:val="00662881"/>
    <w:rsid w:val="00684223"/>
    <w:rsid w:val="006A0EE7"/>
    <w:rsid w:val="007D6596"/>
    <w:rsid w:val="007D6FDF"/>
    <w:rsid w:val="00877953"/>
    <w:rsid w:val="00883C86"/>
    <w:rsid w:val="009D5842"/>
    <w:rsid w:val="00AB5932"/>
    <w:rsid w:val="00B27246"/>
    <w:rsid w:val="00B27A37"/>
    <w:rsid w:val="00B32DB7"/>
    <w:rsid w:val="00C14F23"/>
    <w:rsid w:val="00C87E0B"/>
    <w:rsid w:val="00C961A6"/>
    <w:rsid w:val="00CD5C04"/>
    <w:rsid w:val="00D260A1"/>
    <w:rsid w:val="00D466DE"/>
    <w:rsid w:val="00D72426"/>
    <w:rsid w:val="00E42B6E"/>
    <w:rsid w:val="00E56D89"/>
    <w:rsid w:val="00E56DF8"/>
    <w:rsid w:val="00F26814"/>
    <w:rsid w:val="00F331CF"/>
    <w:rsid w:val="00FC3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F5B6D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 w:unhideWhenUsed="1"/>
  </w:latentStyles>
  <w:style w:type="paragraph" w:default="1" w:styleId="Normal">
    <w:name w:val="Normal"/>
    <w:qFormat/>
    <w:rsid w:val="00081D72"/>
    <w:pPr>
      <w:spacing w:after="0"/>
    </w:pPr>
    <w:rPr>
      <w:rFonts w:ascii="Trebuchet MS" w:hAnsi="Trebuchet MS"/>
      <w:sz w:val="48"/>
      <w:lang w:val="en-Z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40BAF"/>
    <w:pPr>
      <w:outlineLvl w:val="0"/>
    </w:pPr>
    <w:rPr>
      <w:rFonts w:ascii="Franklin Gothic Heavy" w:hAnsi="Franklin Gothic Heavy"/>
      <w:color w:val="FFFFFF" w:themeColor="background1"/>
      <w:sz w:val="68"/>
      <w:szCs w:val="6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27A37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81D72"/>
    <w:rPr>
      <w:rFonts w:ascii="Trebuchet MS" w:hAnsi="Trebuchet MS"/>
      <w:sz w:val="48"/>
      <w:lang w:val="en-ZA"/>
    </w:rPr>
  </w:style>
  <w:style w:type="paragraph" w:styleId="Footer">
    <w:name w:val="footer"/>
    <w:basedOn w:val="Normal"/>
    <w:link w:val="FooterChar"/>
    <w:uiPriority w:val="99"/>
    <w:semiHidden/>
    <w:rsid w:val="00B27A37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81D72"/>
    <w:rPr>
      <w:rFonts w:ascii="Trebuchet MS" w:hAnsi="Trebuchet MS"/>
      <w:sz w:val="48"/>
      <w:lang w:val="en-ZA"/>
    </w:rPr>
  </w:style>
  <w:style w:type="paragraph" w:styleId="Title">
    <w:name w:val="Title"/>
    <w:basedOn w:val="Normal"/>
    <w:next w:val="Normal"/>
    <w:link w:val="TitleChar"/>
    <w:uiPriority w:val="10"/>
    <w:qFormat/>
    <w:rsid w:val="00CD5C04"/>
    <w:pPr>
      <w:spacing w:before="120"/>
      <w:jc w:val="center"/>
    </w:pPr>
    <w:rPr>
      <w:rFonts w:ascii="Franklin Gothic Heavy" w:hAnsi="Franklin Gothic Heavy"/>
      <w:color w:val="FFFFFF" w:themeColor="background1"/>
      <w:sz w:val="144"/>
    </w:rPr>
  </w:style>
  <w:style w:type="character" w:customStyle="1" w:styleId="TitleChar">
    <w:name w:val="Title Char"/>
    <w:basedOn w:val="DefaultParagraphFont"/>
    <w:link w:val="Title"/>
    <w:uiPriority w:val="10"/>
    <w:rsid w:val="00CD5C04"/>
    <w:rPr>
      <w:rFonts w:ascii="Franklin Gothic Heavy" w:hAnsi="Franklin Gothic Heavy"/>
      <w:color w:val="FFFFFF" w:themeColor="background1"/>
      <w:sz w:val="144"/>
      <w:lang w:val="en-ZA"/>
    </w:rPr>
  </w:style>
  <w:style w:type="paragraph" w:styleId="Subtitle">
    <w:name w:val="Subtitle"/>
    <w:basedOn w:val="Normal"/>
    <w:next w:val="Normal"/>
    <w:link w:val="SubtitleChar"/>
    <w:uiPriority w:val="11"/>
    <w:qFormat/>
    <w:rsid w:val="00CD5C04"/>
    <w:pPr>
      <w:spacing w:before="480" w:after="240"/>
      <w:jc w:val="center"/>
    </w:pPr>
    <w:rPr>
      <w:rFonts w:ascii="Franklin Gothic Heavy" w:hAnsi="Franklin Gothic Heavy"/>
      <w:color w:val="FFFFFF" w:themeColor="background1"/>
      <w:sz w:val="96"/>
    </w:rPr>
  </w:style>
  <w:style w:type="character" w:customStyle="1" w:styleId="SubtitleChar">
    <w:name w:val="Subtitle Char"/>
    <w:basedOn w:val="DefaultParagraphFont"/>
    <w:link w:val="Subtitle"/>
    <w:uiPriority w:val="11"/>
    <w:rsid w:val="00CD5C04"/>
    <w:rPr>
      <w:rFonts w:ascii="Franklin Gothic Heavy" w:hAnsi="Franklin Gothic Heavy"/>
      <w:color w:val="FFFFFF" w:themeColor="background1"/>
      <w:sz w:val="96"/>
      <w:lang w:val="en-ZA"/>
    </w:rPr>
  </w:style>
  <w:style w:type="paragraph" w:customStyle="1" w:styleId="Tagline">
    <w:name w:val="Tagline"/>
    <w:basedOn w:val="Normal"/>
    <w:qFormat/>
    <w:rsid w:val="00640BAF"/>
    <w:pPr>
      <w:spacing w:before="120" w:after="360"/>
      <w:jc w:val="center"/>
    </w:pPr>
    <w:rPr>
      <w:rFonts w:ascii="Franklin Gothic Heavy" w:hAnsi="Franklin Gothic Heavy"/>
      <w:color w:val="FFFFFF" w:themeColor="background1"/>
    </w:rPr>
  </w:style>
  <w:style w:type="character" w:customStyle="1" w:styleId="Heading1Char">
    <w:name w:val="Heading 1 Char"/>
    <w:basedOn w:val="DefaultParagraphFont"/>
    <w:link w:val="Heading1"/>
    <w:uiPriority w:val="9"/>
    <w:rsid w:val="00640BAF"/>
    <w:rPr>
      <w:rFonts w:ascii="Franklin Gothic Heavy" w:hAnsi="Franklin Gothic Heavy"/>
      <w:color w:val="FFFFFF" w:themeColor="background1"/>
      <w:sz w:val="68"/>
      <w:szCs w:val="68"/>
      <w:lang w:val="en-ZA"/>
    </w:rPr>
  </w:style>
  <w:style w:type="character" w:styleId="PlaceholderText">
    <w:name w:val="Placeholder Text"/>
    <w:basedOn w:val="DefaultParagraphFont"/>
    <w:uiPriority w:val="99"/>
    <w:semiHidden/>
    <w:rsid w:val="00D7242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glossaryDocument" Target="glossary/document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svg"/><Relationship Id="rId13" Type="http://schemas.openxmlformats.org/officeDocument/2006/relationships/image" Target="media/image13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12" Type="http://schemas.openxmlformats.org/officeDocument/2006/relationships/image" Target="media/image12.png"/><Relationship Id="rId2" Type="http://schemas.openxmlformats.org/officeDocument/2006/relationships/image" Target="media/image2.svg"/><Relationship Id="rId1" Type="http://schemas.openxmlformats.org/officeDocument/2006/relationships/image" Target="media/image1.png"/><Relationship Id="rId6" Type="http://schemas.openxmlformats.org/officeDocument/2006/relationships/image" Target="media/image6.svg"/><Relationship Id="rId11" Type="http://schemas.openxmlformats.org/officeDocument/2006/relationships/image" Target="media/image11.png"/><Relationship Id="rId5" Type="http://schemas.openxmlformats.org/officeDocument/2006/relationships/image" Target="media/image5.png"/><Relationship Id="rId15" Type="http://schemas.openxmlformats.org/officeDocument/2006/relationships/image" Target="media/image15.png"/><Relationship Id="rId10" Type="http://schemas.openxmlformats.org/officeDocument/2006/relationships/image" Target="media/image10.svg"/><Relationship Id="rId4" Type="http://schemas.openxmlformats.org/officeDocument/2006/relationships/image" Target="media/image4.svg"/><Relationship Id="rId9" Type="http://schemas.openxmlformats.org/officeDocument/2006/relationships/image" Target="media/image9.png"/><Relationship Id="rId14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Celebrate%20Halloween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3B8A824975434D57932C1D7E75C497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D6E821-D7F5-43B4-B296-B0FF5E87B010}"/>
      </w:docPartPr>
      <w:docPartBody>
        <w:p w:rsidR="00000000" w:rsidRDefault="004D46FD">
          <w:pPr>
            <w:pStyle w:val="3B8A824975434D57932C1D7E75C49702"/>
          </w:pPr>
          <w:r w:rsidRPr="00D72426">
            <w:t>WHEN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46FD"/>
    <w:rsid w:val="004D4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8A824975434D57932C1D7E75C49702">
    <w:name w:val="3B8A824975434D57932C1D7E75C4970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660066"/>
      </a:accent1>
      <a:accent2>
        <a:srgbClr val="008000"/>
      </a:accent2>
      <a:accent3>
        <a:srgbClr val="FF0066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22">
      <a:majorFont>
        <a:latin typeface="Franklin Gothic Heavy"/>
        <a:ea typeface=""/>
        <a:cs typeface=""/>
      </a:majorFont>
      <a:minorFont>
        <a:latin typeface="Trebuchet M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CAA968A3-E70B-49E5-9B5F-25F075567F3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AFA3C01-C64E-4806-8E97-EA82963395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FC95E8-FD66-41DB-9499-DF4CC4F7E994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Celebrate Halloween flyer.dotx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2018-10-23T12:23:00Z</dcterms:created>
  <dcterms:modified xsi:type="dcterms:W3CDTF">2018-10-23T12:42:00Z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