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55EF" w:rsidRPr="00170EA0" w:rsidRDefault="00651A1C" w:rsidP="00232EDD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3240405</wp:posOffset>
                </wp:positionH>
                <wp:positionV relativeFrom="page">
                  <wp:posOffset>7044690</wp:posOffset>
                </wp:positionV>
                <wp:extent cx="4001135" cy="1798955"/>
                <wp:effectExtent l="1905" t="0" r="0" b="0"/>
                <wp:wrapNone/>
                <wp:docPr id="241" name="Text Box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1135" cy="1798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366D2" w:rsidRPr="00FD549C" w:rsidRDefault="00D366D2" w:rsidP="00CF628D">
                            <w:pPr>
                              <w:pStyle w:val="Heading1"/>
                            </w:pPr>
                            <w:r w:rsidRPr="00FD549C">
                              <w:t>Isabelle Grace Raheem</w:t>
                            </w:r>
                          </w:p>
                          <w:p w:rsidR="00D366D2" w:rsidRPr="00FD549C" w:rsidRDefault="00D366D2" w:rsidP="00CF628D">
                            <w:pPr>
                              <w:pStyle w:val="EventDetails"/>
                            </w:pPr>
                            <w:r w:rsidRPr="00FD549C">
                              <w:t>from Pine Tree Senior High School</w:t>
                            </w:r>
                          </w:p>
                          <w:p w:rsidR="00D366D2" w:rsidRPr="00FD549C" w:rsidRDefault="00D366D2" w:rsidP="00CF628D">
                            <w:pPr>
                              <w:pStyle w:val="EventDetails"/>
                            </w:pPr>
                            <w:r w:rsidRPr="00FD549C">
                              <w:t>Graduation Exercises will take place at Pine Tree Stadium</w:t>
                            </w:r>
                          </w:p>
                          <w:p w:rsidR="00D366D2" w:rsidRPr="00FD549C" w:rsidRDefault="00D366D2" w:rsidP="00CF628D">
                            <w:pPr>
                              <w:pStyle w:val="EventDetails"/>
                            </w:pPr>
                            <w:r w:rsidRPr="00FD549C">
                              <w:t>on May 23, 2008 at 12 noon</w:t>
                            </w:r>
                          </w:p>
                        </w:txbxContent>
                      </wps:txbx>
                      <wps:bodyPr rot="0" vert="horz" wrap="square" lIns="182880" tIns="91440" rIns="182880" bIns="18288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0" o:spid="_x0000_s1026" type="#_x0000_t202" style="position:absolute;margin-left:255.15pt;margin-top:554.7pt;width:315.05pt;height:141.65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" o:allowincell="f" filled="f" fillcolor="#5a5a5a [2109]" stroked="f">
                <v:textbox inset="14.4pt,7.2pt,14.4pt,1.44pt">
                  <w:txbxContent>
                    <w:p w:rsidR="00D366D2" w:rsidRPr="00FD549C" w:rsidRDefault="00D366D2" w:rsidP="00CF628D">
                      <w:pPr>
                        <w:pStyle w:val="Heading1"/>
                      </w:pPr>
                      <w:r w:rsidRPr="00FD549C">
                        <w:t>Isabelle Grace Raheem</w:t>
                      </w:r>
                    </w:p>
                    <w:p w:rsidR="00D366D2" w:rsidRPr="00FD549C" w:rsidRDefault="00D366D2" w:rsidP="00CF628D">
                      <w:pPr>
                        <w:pStyle w:val="EventDetails"/>
                      </w:pPr>
                      <w:r w:rsidRPr="00FD549C">
                        <w:t>from Pine Tree Senior High School</w:t>
                      </w:r>
                    </w:p>
                    <w:p w:rsidR="00D366D2" w:rsidRPr="00FD549C" w:rsidRDefault="00D366D2" w:rsidP="00CF628D">
                      <w:pPr>
                        <w:pStyle w:val="EventDetails"/>
                      </w:pPr>
                      <w:r w:rsidRPr="00FD549C">
                        <w:t>Graduation Exercises will take place at Pine Tree Stadium</w:t>
                      </w:r>
                    </w:p>
                    <w:p w:rsidR="00D366D2" w:rsidRPr="00FD549C" w:rsidRDefault="00D366D2" w:rsidP="00CF628D">
                      <w:pPr>
                        <w:pStyle w:val="EventDetails"/>
                      </w:pPr>
                      <w:r w:rsidRPr="00FD549C">
                        <w:t>on May 23, 2008 at 12 noon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0" allowOverlap="1">
                <wp:simplePos x="0" y="0"/>
                <wp:positionH relativeFrom="page">
                  <wp:posOffset>4548505</wp:posOffset>
                </wp:positionH>
                <wp:positionV relativeFrom="page">
                  <wp:posOffset>6009640</wp:posOffset>
                </wp:positionV>
                <wp:extent cx="1228725" cy="831215"/>
                <wp:effectExtent l="0" t="0" r="4445" b="0"/>
                <wp:wrapNone/>
                <wp:docPr id="237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8725" cy="831215"/>
                          <a:chOff x="3962" y="2798"/>
                          <a:chExt cx="1935" cy="1309"/>
                        </a:xfrm>
                      </wpg:grpSpPr>
                      <wps:wsp>
                        <wps:cNvPr id="238" name="Text Box 183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3254"/>
                            <a:ext cx="1860" cy="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366D2" w:rsidRPr="00651A1C" w:rsidRDefault="00651A1C" w:rsidP="00CF628D">
                              <w:pPr>
                                <w:pStyle w:val="Year"/>
                                <w:rPr>
                                  <w:sz w:val="48"/>
                                </w:rPr>
                              </w:pPr>
                              <w:r w:rsidRPr="00651A1C">
                                <w:rPr>
                                  <w:sz w:val="48"/>
                                </w:rPr>
                                <w:t>NAME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Text Box 184"/>
                        <wps:cNvSpPr txBox="1">
                          <a:spLocks noChangeArrowheads="1"/>
                        </wps:cNvSpPr>
                        <wps:spPr bwMode="auto">
                          <a:xfrm>
                            <a:off x="4270" y="3116"/>
                            <a:ext cx="1547" cy="4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366D2" w:rsidRPr="002476B8" w:rsidRDefault="00651A1C" w:rsidP="00CF628D">
                              <w:pPr>
                                <w:pStyle w:val="CLASSOF"/>
                              </w:pPr>
                              <w:r>
                                <w:t>[COMPANY]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Text Box 185"/>
                        <wps:cNvSpPr txBox="1">
                          <a:spLocks noChangeArrowheads="1"/>
                        </wps:cNvSpPr>
                        <wps:spPr bwMode="auto">
                          <a:xfrm>
                            <a:off x="3962" y="2798"/>
                            <a:ext cx="1180" cy="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366D2" w:rsidRDefault="00D366D2" w:rsidP="002476B8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2" o:spid="_x0000_s1027" style="position:absolute;margin-left:358.15pt;margin-top:473.2pt;width:96.75pt;height:65.45pt;z-index:251692032;mso-position-horizontal-relative:page;mso-position-vertical-relative:page" coordorigin="3962,2798" coordsize="1935,1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" o:allowincell="f">
                <v:shape id="Text Box 183" o:spid="_x0000_s1028" type="#_x0000_t202" style="position:absolute;left:4037;top:3254;width:1860;height:8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+4J8AA&#10;AADcAAAADwAAAGRycy9kb3ducmV2LnhtbERPTYvCMBC9C/6HMIK3NVF3Za1GEUXwpOjuCt6GZmyL&#10;zaQ00Xb/vTkIHh/ve75sbSkeVPvCsYbhQIEgTp0pONPw+7P9+AbhA7LB0jFp+CcPy0W3M8fEuIaP&#10;9DiFTMQQ9glqyEOoEil9mpNFP3AVceSurrYYIqwzaWpsYrgt5UipibRYcGzIsaJ1TuntdLca/vbX&#10;y/lTHbKN/aoa1yrJdiq17vfa1QxEoDa8xS/3zmgYjePaeCYeAbl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2+4J8AAAADcAAAADwAAAAAAAAAAAAAAAACYAgAAZHJzL2Rvd25y&#10;ZXYueG1sUEsFBgAAAAAEAAQA9QAAAIUDAAAAAA==&#10;" filled="f" stroked="f">
                  <v:textbox>
                    <w:txbxContent>
                      <w:p w:rsidR="00D366D2" w:rsidRPr="00651A1C" w:rsidRDefault="00651A1C" w:rsidP="00CF628D">
                        <w:pPr>
                          <w:pStyle w:val="Year"/>
                          <w:rPr>
                            <w:sz w:val="48"/>
                          </w:rPr>
                        </w:pPr>
                        <w:r w:rsidRPr="00651A1C">
                          <w:rPr>
                            <w:sz w:val="48"/>
                          </w:rPr>
                          <w:t>NAME</w:t>
                        </w:r>
                      </w:p>
                    </w:txbxContent>
                  </v:textbox>
                </v:shape>
                <v:shape id="Text Box 184" o:spid="_x0000_s1029" type="#_x0000_t202" style="position:absolute;left:4270;top:3116;width:154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MdvMQA&#10;AADcAAAADwAAAGRycy9kb3ducmV2LnhtbESPT4vCMBTE7wt+h/AEb2vinxWtRpFdBE8uuqvg7dE8&#10;22LzUppo67c3wsIeh5n5DbNYtbYUd6p94VjDoK9AEKfOFJxp+P3ZvE9B+IBssHRMGh7kYbXsvC0w&#10;Ma7hPd0PIRMRwj5BDXkIVSKlT3Oy6PuuIo7exdUWQ5R1Jk2NTYTbUg6VmkiLBceFHCv6zCm9Hm5W&#10;w3F3OZ/G6jv7sh9V41ol2c6k1r1uu56DCNSG//Bfe2s0DEcze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jHbzEAAAA3AAAAA8AAAAAAAAAAAAAAAAAmAIAAGRycy9k&#10;b3ducmV2LnhtbFBLBQYAAAAABAAEAPUAAACJAwAAAAA=&#10;" filled="f" stroked="f">
                  <v:textbox>
                    <w:txbxContent>
                      <w:p w:rsidR="00D366D2" w:rsidRPr="002476B8" w:rsidRDefault="00651A1C" w:rsidP="00CF628D">
                        <w:pPr>
                          <w:pStyle w:val="CLASSOF"/>
                        </w:pPr>
                        <w:r>
                          <w:t>[COMPANY]</w:t>
                        </w:r>
                      </w:p>
                    </w:txbxContent>
                  </v:textbox>
                </v:shape>
                <v:shape id="Text Box 185" o:spid="_x0000_s1030" type="#_x0000_t202" style="position:absolute;left:3962;top:2798;width:1180;height:7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/HXMEA&#10;AADcAAAADwAAAGRycy9kb3ducmV2LnhtbERPz2vCMBS+D/wfwhO8rYnSDVcbRRzCTpPpNvD2aJ5t&#10;sXkpTdZ2/705CB4/vt/5ZrSN6KnztWMN80SBIC6cqbnU8H3aPy9B+IBssHFMGv7Jw2Y9ecoxM27g&#10;L+qPoRQxhH2GGqoQ2kxKX1Rk0SeuJY7cxXUWQ4RdKU2HQwy3jVwo9Sot1hwbKmxpV1FxPf5ZDT+f&#10;l/Nvqg7lu31pBzcqyfZNaj2bjtsViEBjeIjv7g+jYZHG+fFMPAJ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fx1zBAAAA3AAAAA8AAAAAAAAAAAAAAAAAmAIAAGRycy9kb3du&#10;cmV2LnhtbFBLBQYAAAAABAAEAPUAAACGAwAAAAA=&#10;" filled="f" stroked="f">
                  <v:textbox>
                    <w:txbxContent>
                      <w:p w:rsidR="00D366D2" w:rsidRDefault="00D366D2" w:rsidP="002476B8"/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687705</wp:posOffset>
                </wp:positionH>
                <wp:positionV relativeFrom="page">
                  <wp:posOffset>5861050</wp:posOffset>
                </wp:positionV>
                <wp:extent cx="2443480" cy="3329940"/>
                <wp:effectExtent l="1905" t="3175" r="2540" b="635"/>
                <wp:wrapNone/>
                <wp:docPr id="236" name="Text Box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3480" cy="3329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id w:val="23874353"/>
                              <w:picture/>
                            </w:sdtPr>
                            <w:sdtEndPr/>
                            <w:sdtContent>
                              <w:p w:rsidR="00D366D2" w:rsidRDefault="00D366D2" w:rsidP="00232EDD"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5F7CC43C" wp14:editId="50811F6B">
                                      <wp:extent cx="2116013" cy="3657600"/>
                                      <wp:effectExtent l="19050" t="0" r="0" b="0"/>
                                      <wp:docPr id="227" name="Picture 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6"/>
                                              <a:srcRect l="13702"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116013" cy="36576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noFill/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146304" tIns="146304" rIns="146304" bIns="14630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1" o:spid="_x0000_s1031" type="#_x0000_t202" style="position:absolute;margin-left:54.15pt;margin-top:461.5pt;width:192.4pt;height:262.2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" o:allowincell="f" filled="f" stroked="f">
                <v:textbox inset="11.52pt,11.52pt,11.52pt,11.52pt">
                  <w:txbxContent>
                    <w:sdt>
                      <w:sdtPr>
                        <w:id w:val="23874353"/>
                        <w:picture/>
                      </w:sdtPr>
                      <w:sdtEndPr/>
                      <w:sdtContent>
                        <w:p w:rsidR="00D366D2" w:rsidRDefault="00D366D2" w:rsidP="00232EDD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F7CC43C" wp14:editId="50811F6B">
                                <wp:extent cx="2116013" cy="3657600"/>
                                <wp:effectExtent l="19050" t="0" r="0" b="0"/>
                                <wp:docPr id="227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6"/>
                                        <a:srcRect l="13702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116013" cy="3657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  <w10:wrap anchorx="page" anchory="page"/>
              </v:shape>
            </w:pict>
          </mc:Fallback>
        </mc:AlternateContent>
      </w:r>
      <w:r w:rsidR="00D366D2">
        <w:rPr>
          <w:noProof/>
        </w:rPr>
        <w:drawing>
          <wp:anchor distT="0" distB="0" distL="114300" distR="114300" simplePos="0" relativeHeight="251635699" behindDoc="0" locked="0" layoutInCell="0" allowOverlap="1" wp14:anchorId="3A589350" wp14:editId="731846AA">
            <wp:simplePos x="0" y="0"/>
            <wp:positionH relativeFrom="page">
              <wp:posOffset>690245</wp:posOffset>
            </wp:positionH>
            <wp:positionV relativeFrom="page">
              <wp:posOffset>5864860</wp:posOffset>
            </wp:positionV>
            <wp:extent cx="2447290" cy="3334385"/>
            <wp:effectExtent l="133350" t="95250" r="105410" b="75565"/>
            <wp:wrapNone/>
            <wp:docPr id="232" name="Picture 223" descr="album_pg01_image04_white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bum_pg01_image04_white.jpg"/>
                    <pic:cNvPicPr preferRelativeResize="0"/>
                  </pic:nvPicPr>
                  <pic:blipFill>
                    <a:blip r:embed="rId7"/>
                    <a:srcRect t="682" r="63947" b="62599"/>
                    <a:stretch>
                      <a:fillRect/>
                    </a:stretch>
                  </pic:blipFill>
                  <pic:spPr>
                    <a:xfrm>
                      <a:off x="0" y="0"/>
                      <a:ext cx="2447290" cy="3334385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D366D2">
        <w:rPr>
          <w:noProof/>
        </w:rPr>
        <w:drawing>
          <wp:anchor distT="0" distB="0" distL="114300" distR="114300" simplePos="0" relativeHeight="251632626" behindDoc="0" locked="0" layoutInCell="0" allowOverlap="1" wp14:anchorId="2B0E1395" wp14:editId="56120B73">
            <wp:simplePos x="0" y="0"/>
            <wp:positionH relativeFrom="page">
              <wp:posOffset>470535</wp:posOffset>
            </wp:positionH>
            <wp:positionV relativeFrom="page">
              <wp:posOffset>5591175</wp:posOffset>
            </wp:positionV>
            <wp:extent cx="6844030" cy="3888740"/>
            <wp:effectExtent l="19050" t="0" r="0" b="0"/>
            <wp:wrapNone/>
            <wp:docPr id="231" name="Picture 2" descr="bkgrnd_tex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texture.png"/>
                    <pic:cNvPicPr/>
                  </pic:nvPicPr>
                  <pic:blipFill>
                    <a:blip r:embed="rId8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4030" cy="388874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 w:rsidR="00D366D2">
        <w:rPr>
          <w:noProof/>
        </w:rPr>
        <w:drawing>
          <wp:anchor distT="0" distB="0" distL="114300" distR="114300" simplePos="0" relativeHeight="251633650" behindDoc="0" locked="0" layoutInCell="1" allowOverlap="1" wp14:anchorId="0B9B937B" wp14:editId="6A759AB1">
            <wp:simplePos x="0" y="0"/>
            <wp:positionH relativeFrom="column">
              <wp:posOffset>-445135</wp:posOffset>
            </wp:positionH>
            <wp:positionV relativeFrom="paragraph">
              <wp:posOffset>5097780</wp:posOffset>
            </wp:positionV>
            <wp:extent cx="6851015" cy="3037840"/>
            <wp:effectExtent l="133350" t="95250" r="121285" b="67310"/>
            <wp:wrapNone/>
            <wp:docPr id="230" name="Picture 6" descr="album_pg01_image02_grid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bum_pg01_image02_grid02.jpg"/>
                    <pic:cNvPicPr/>
                  </pic:nvPicPr>
                  <pic:blipFill>
                    <a:blip r:embed="rId9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b="66735"/>
                    <a:stretch>
                      <a:fillRect/>
                    </a:stretch>
                  </pic:blipFill>
                  <pic:spPr>
                    <a:xfrm>
                      <a:off x="0" y="0"/>
                      <a:ext cx="6851015" cy="3037840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D366D2">
        <w:rPr>
          <w:noProof/>
        </w:rPr>
        <w:drawing>
          <wp:anchor distT="0" distB="0" distL="114300" distR="114300" simplePos="0" relativeHeight="251634674" behindDoc="0" locked="0" layoutInCell="0" allowOverlap="1" wp14:anchorId="7CFA67FF" wp14:editId="2D74ACA1">
            <wp:simplePos x="0" y="0"/>
            <wp:positionH relativeFrom="page">
              <wp:posOffset>4536528</wp:posOffset>
            </wp:positionH>
            <wp:positionV relativeFrom="page">
              <wp:posOffset>5736677</wp:posOffset>
            </wp:positionV>
            <wp:extent cx="1381278" cy="1374162"/>
            <wp:effectExtent l="38100" t="19050" r="66522" b="35538"/>
            <wp:wrapNone/>
            <wp:docPr id="229" name="Picture 0" descr="gridlines_grey_transpar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transparent.png"/>
                    <pic:cNvPicPr/>
                  </pic:nvPicPr>
                  <pic:blipFill>
                    <a:blip r:embed="rId10">
                      <a:lum bright="70000" contrast="-7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278" cy="1374162"/>
                    </a:xfrm>
                    <a:prstGeom prst="ellipse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threePt" dir="t"/>
                    </a:scene3d>
                    <a:sp3d>
                      <a:bevelT prst="relaxedInset"/>
                    </a:sp3d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0" allowOverlap="1">
                <wp:simplePos x="0" y="0"/>
                <wp:positionH relativeFrom="page">
                  <wp:posOffset>4548505</wp:posOffset>
                </wp:positionH>
                <wp:positionV relativeFrom="page">
                  <wp:posOffset>1012825</wp:posOffset>
                </wp:positionV>
                <wp:extent cx="1228725" cy="831215"/>
                <wp:effectExtent l="0" t="3175" r="4445" b="3810"/>
                <wp:wrapNone/>
                <wp:docPr id="226" name="Group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8725" cy="831215"/>
                          <a:chOff x="3962" y="2798"/>
                          <a:chExt cx="1935" cy="1309"/>
                        </a:xfrm>
                      </wpg:grpSpPr>
                      <wps:wsp>
                        <wps:cNvPr id="233" name="Text Box 176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3254"/>
                            <a:ext cx="1860" cy="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38E3" w:rsidRPr="00651A1C" w:rsidRDefault="00651A1C" w:rsidP="00CF628D">
                              <w:pPr>
                                <w:pStyle w:val="Year"/>
                                <w:rPr>
                                  <w:sz w:val="48"/>
                                </w:rPr>
                              </w:pPr>
                              <w:r w:rsidRPr="00651A1C">
                                <w:rPr>
                                  <w:sz w:val="48"/>
                                </w:rPr>
                                <w:t>NAME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Text Box 177"/>
                        <wps:cNvSpPr txBox="1">
                          <a:spLocks noChangeArrowheads="1"/>
                        </wps:cNvSpPr>
                        <wps:spPr bwMode="auto">
                          <a:xfrm>
                            <a:off x="4270" y="3116"/>
                            <a:ext cx="1547" cy="4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38E3" w:rsidRPr="00CF628D" w:rsidRDefault="00651A1C" w:rsidP="00CF628D">
                              <w:pPr>
                                <w:pStyle w:val="CLASSOF"/>
                              </w:pPr>
                              <w:r>
                                <w:t>[COMPANY]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Text Box 178"/>
                        <wps:cNvSpPr txBox="1">
                          <a:spLocks noChangeArrowheads="1"/>
                        </wps:cNvSpPr>
                        <wps:spPr bwMode="auto">
                          <a:xfrm>
                            <a:off x="3962" y="2798"/>
                            <a:ext cx="1180" cy="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A38E3" w:rsidRDefault="000A38E3" w:rsidP="002476B8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5" o:spid="_x0000_s1032" style="position:absolute;margin-left:358.15pt;margin-top:79.75pt;width:96.75pt;height:65.45pt;z-index:251687936;mso-position-horizontal-relative:page;mso-position-vertical-relative:page" coordorigin="3962,2798" coordsize="1935,1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" o:allowincell="f">
                <v:shape id="Text Box 176" o:spid="_x0000_s1033" type="#_x0000_t202" style="position:absolute;left:4037;top:3254;width:1860;height:8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sqVsQA&#10;AADcAAAADwAAAGRycy9kb3ducmV2LnhtbESPQWvCQBSE74L/YXmCt7qrtsVGVxFF6MnStBa8PbLP&#10;JJh9G7Krif/eFQoeh5n5hlmsOluJKzW+dKxhPFIgiDNnSs41/P7sXmYgfEA2WDkmDTfysFr2ewtM&#10;jGv5m65pyEWEsE9QQxFCnUjps4Is+pGriaN3co3FEGWTS9NgG+G2khOl3qXFkuNCgTVtCsrO6cVq&#10;OOxPx79X9ZVv7Vvduk5Jth9S6+GgW89BBOrCM/zf/jQaJtMpPM7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LKlbEAAAA3AAAAA8AAAAAAAAAAAAAAAAAmAIAAGRycy9k&#10;b3ducmV2LnhtbFBLBQYAAAAABAAEAPUAAACJAwAAAAA=&#10;" filled="f" stroked="f">
                  <v:textbox>
                    <w:txbxContent>
                      <w:p w:rsidR="000A38E3" w:rsidRPr="00651A1C" w:rsidRDefault="00651A1C" w:rsidP="00CF628D">
                        <w:pPr>
                          <w:pStyle w:val="Year"/>
                          <w:rPr>
                            <w:sz w:val="48"/>
                          </w:rPr>
                        </w:pPr>
                        <w:r w:rsidRPr="00651A1C">
                          <w:rPr>
                            <w:sz w:val="48"/>
                          </w:rPr>
                          <w:t>NAME</w:t>
                        </w:r>
                      </w:p>
                    </w:txbxContent>
                  </v:textbox>
                </v:shape>
                <v:shape id="Text Box 177" o:spid="_x0000_s1034" type="#_x0000_t202" style="position:absolute;left:4270;top:3116;width:154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KyIsUA&#10;AADcAAAADwAAAGRycy9kb3ducmV2LnhtbESPS2vDMBCE74H8B7GB3hqpeZTEtRxCQqGnhOYFvS3W&#10;xja1VsZSY/ffV4FCjsPMfMOkq97W4katrxxreBkrEMS5MxUXGk7H9+cFCB+QDdaOScMveVhlw0GK&#10;iXEdf9LtEAoRIewT1FCG0CRS+rwki37sGuLoXV1rMUTZFtK02EW4reVEqVdpseK4UGJDm5Ly78OP&#10;1XDeXb8uM7UvtnbedK5Xku1Sav006tdvIAL14RH+b38YDZPpDO5n4hG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IrIixQAAANwAAAAPAAAAAAAAAAAAAAAAAJgCAABkcnMv&#10;ZG93bnJldi54bWxQSwUGAAAAAAQABAD1AAAAigMAAAAA&#10;" filled="f" stroked="f">
                  <v:textbox>
                    <w:txbxContent>
                      <w:p w:rsidR="000A38E3" w:rsidRPr="00CF628D" w:rsidRDefault="00651A1C" w:rsidP="00CF628D">
                        <w:pPr>
                          <w:pStyle w:val="CLASSOF"/>
                        </w:pPr>
                        <w:r>
                          <w:t>[COMPANY]</w:t>
                        </w:r>
                      </w:p>
                    </w:txbxContent>
                  </v:textbox>
                </v:shape>
                <v:shape id="Text Box 178" o:spid="_x0000_s1035" type="#_x0000_t202" style="position:absolute;left:3962;top:2798;width:1180;height:7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4XucMA&#10;AADcAAAADwAAAGRycy9kb3ducmV2LnhtbESPQWsCMRSE74L/ITzBmyZaLXY1ilgKPSm1teDtsXnu&#10;Lm5elk10139vBMHjMDPfMItVa0txpdoXjjWMhgoEcepMwZmGv9+vwQyED8gGS8ek4UYeVstuZ4GJ&#10;cQ3/0HUfMhEh7BPUkIdQJVL6NCeLfugq4uidXG0xRFln0tTYRLgt5Vipd2mx4LiQY0WbnNLz/mI1&#10;HLan4/9E7bJPO60a1yrJ9kNq3e+16zmIQG14hZ/tb6Nh/DaFx5l4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W4XucMAAADcAAAADwAAAAAAAAAAAAAAAACYAgAAZHJzL2Rv&#10;d25yZXYueG1sUEsFBgAAAAAEAAQA9QAAAIgDAAAAAA==&#10;" filled="f" stroked="f">
                  <v:textbox>
                    <w:txbxContent>
                      <w:p w:rsidR="000A38E3" w:rsidRDefault="000A38E3" w:rsidP="002476B8"/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687705</wp:posOffset>
                </wp:positionH>
                <wp:positionV relativeFrom="page">
                  <wp:posOffset>864235</wp:posOffset>
                </wp:positionV>
                <wp:extent cx="2443480" cy="3329940"/>
                <wp:effectExtent l="1905" t="0" r="2540" b="0"/>
                <wp:wrapNone/>
                <wp:docPr id="225" name="Text 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3480" cy="3329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id w:val="23874327"/>
                              <w:picture/>
                            </w:sdtPr>
                            <w:sdtEndPr/>
                            <w:sdtContent>
                              <w:p w:rsidR="00FD549C" w:rsidRDefault="00FD549C" w:rsidP="00232EDD"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>
                                      <wp:extent cx="2116013" cy="3657600"/>
                                      <wp:effectExtent l="19050" t="0" r="0" b="0"/>
                                      <wp:docPr id="252" name="Picture 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6"/>
                                              <a:srcRect l="13702"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116013" cy="36576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noFill/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146304" tIns="146304" rIns="146304" bIns="14630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4" o:spid="_x0000_s1036" type="#_x0000_t202" style="position:absolute;margin-left:54.15pt;margin-top:68.05pt;width:192.4pt;height:262.2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" o:allowincell="f" filled="f" stroked="f">
                <v:textbox inset="11.52pt,11.52pt,11.52pt,11.52pt">
                  <w:txbxContent>
                    <w:sdt>
                      <w:sdtPr>
                        <w:id w:val="23874327"/>
                        <w:picture/>
                      </w:sdtPr>
                      <w:sdtEndPr/>
                      <w:sdtContent>
                        <w:p w:rsidR="00FD549C" w:rsidRDefault="00FD549C" w:rsidP="00232EDD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2116013" cy="3657600"/>
                                <wp:effectExtent l="19050" t="0" r="0" b="0"/>
                                <wp:docPr id="25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6"/>
                                        <a:srcRect l="13702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116013" cy="3657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3240405</wp:posOffset>
                </wp:positionH>
                <wp:positionV relativeFrom="page">
                  <wp:posOffset>2047875</wp:posOffset>
                </wp:positionV>
                <wp:extent cx="4001135" cy="1798955"/>
                <wp:effectExtent l="1905" t="0" r="0" b="1270"/>
                <wp:wrapNone/>
                <wp:docPr id="31" name="Text Box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1135" cy="1798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2BEB" w:rsidRPr="00CF628D" w:rsidRDefault="006E2BEB" w:rsidP="00CF628D">
                            <w:pPr>
                              <w:pStyle w:val="Heading1"/>
                            </w:pPr>
                            <w:r w:rsidRPr="00CF628D">
                              <w:t>Isabelle Grace Raheem</w:t>
                            </w:r>
                          </w:p>
                          <w:p w:rsidR="006E2BEB" w:rsidRPr="00CF628D" w:rsidRDefault="006E2BEB" w:rsidP="00CF628D">
                            <w:pPr>
                              <w:pStyle w:val="EventDetails"/>
                            </w:pPr>
                            <w:r w:rsidRPr="00CF628D">
                              <w:t>from Pine Tree Senior High School</w:t>
                            </w:r>
                          </w:p>
                          <w:p w:rsidR="006E2BEB" w:rsidRPr="00CF628D" w:rsidRDefault="006E2BEB" w:rsidP="00CF628D">
                            <w:pPr>
                              <w:pStyle w:val="EventDetails"/>
                            </w:pPr>
                            <w:r w:rsidRPr="00CF628D">
                              <w:t>Graduation Exercises will take place at Pine Tree Stadium</w:t>
                            </w:r>
                          </w:p>
                          <w:p w:rsidR="006E2BEB" w:rsidRPr="00CF628D" w:rsidRDefault="006E2BEB" w:rsidP="00CF628D">
                            <w:pPr>
                              <w:pStyle w:val="EventDetails"/>
                            </w:pPr>
                            <w:r w:rsidRPr="00CF628D">
                              <w:t>on May 23, 2008 at 12 noon</w:t>
                            </w:r>
                          </w:p>
                        </w:txbxContent>
                      </wps:txbx>
                      <wps:bodyPr rot="0" vert="horz" wrap="square" lIns="182880" tIns="91440" rIns="182880" bIns="18288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5" o:spid="_x0000_s1037" type="#_x0000_t202" style="position:absolute;margin-left:255.15pt;margin-top:161.25pt;width:315.05pt;height:141.6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" o:allowincell="f" filled="f" fillcolor="#5a5a5a [2109]" stroked="f">
                <v:textbox inset="14.4pt,7.2pt,14.4pt,1.44pt">
                  <w:txbxContent>
                    <w:p w:rsidR="006E2BEB" w:rsidRPr="00CF628D" w:rsidRDefault="006E2BEB" w:rsidP="00CF628D">
                      <w:pPr>
                        <w:pStyle w:val="Heading1"/>
                      </w:pPr>
                      <w:r w:rsidRPr="00CF628D">
                        <w:t>Isabelle Grace Raheem</w:t>
                      </w:r>
                    </w:p>
                    <w:p w:rsidR="006E2BEB" w:rsidRPr="00CF628D" w:rsidRDefault="006E2BEB" w:rsidP="00CF628D">
                      <w:pPr>
                        <w:pStyle w:val="EventDetails"/>
                      </w:pPr>
                      <w:r w:rsidRPr="00CF628D">
                        <w:t>from Pine Tree Senior High School</w:t>
                      </w:r>
                    </w:p>
                    <w:p w:rsidR="006E2BEB" w:rsidRPr="00CF628D" w:rsidRDefault="006E2BEB" w:rsidP="00CF628D">
                      <w:pPr>
                        <w:pStyle w:val="EventDetails"/>
                      </w:pPr>
                      <w:r w:rsidRPr="00CF628D">
                        <w:t>Graduation Exercises will take place at Pine Tree Stadium</w:t>
                      </w:r>
                    </w:p>
                    <w:p w:rsidR="006E2BEB" w:rsidRPr="00CF628D" w:rsidRDefault="006E2BEB" w:rsidP="00CF628D">
                      <w:pPr>
                        <w:pStyle w:val="EventDetails"/>
                      </w:pPr>
                      <w:r w:rsidRPr="00CF628D">
                        <w:t>on May 23, 2008 at 12 noon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A38E3">
        <w:rPr>
          <w:noProof/>
        </w:rPr>
        <w:drawing>
          <wp:anchor distT="0" distB="0" distL="114300" distR="114300" simplePos="0" relativeHeight="251686912" behindDoc="0" locked="0" layoutInCell="0" allowOverlap="1">
            <wp:simplePos x="0" y="0"/>
            <wp:positionH relativeFrom="page">
              <wp:posOffset>4536528</wp:posOffset>
            </wp:positionH>
            <wp:positionV relativeFrom="page">
              <wp:posOffset>723243</wp:posOffset>
            </wp:positionV>
            <wp:extent cx="1372079" cy="1371600"/>
            <wp:effectExtent l="38100" t="19050" r="56671" b="38100"/>
            <wp:wrapNone/>
            <wp:docPr id="18" name="Picture 0" descr="gridlines_grey_transpar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transparent.png"/>
                    <pic:cNvPicPr/>
                  </pic:nvPicPr>
                  <pic:blipFill>
                    <a:blip r:embed="rId11" cstate="print">
                      <a:lum bright="70000" contrast="-7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079" cy="1371600"/>
                    </a:xfrm>
                    <a:prstGeom prst="ellipse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threePt" dir="t"/>
                    </a:scene3d>
                    <a:sp3d>
                      <a:bevelT prst="relaxedInset"/>
                    </a:sp3d>
                  </pic:spPr>
                </pic:pic>
              </a:graphicData>
            </a:graphic>
          </wp:anchor>
        </w:drawing>
      </w:r>
      <w:r w:rsidR="000A38E3">
        <w:rPr>
          <w:noProof/>
        </w:rPr>
        <w:drawing>
          <wp:anchor distT="0" distB="0" distL="114300" distR="114300" simplePos="0" relativeHeight="251637748" behindDoc="0" locked="0" layoutInCell="1" allowOverlap="1">
            <wp:simplePos x="0" y="0"/>
            <wp:positionH relativeFrom="column">
              <wp:posOffset>-444500</wp:posOffset>
            </wp:positionH>
            <wp:positionV relativeFrom="paragraph">
              <wp:posOffset>85725</wp:posOffset>
            </wp:positionV>
            <wp:extent cx="6856095" cy="3044190"/>
            <wp:effectExtent l="133350" t="95250" r="116205" b="80010"/>
            <wp:wrapNone/>
            <wp:docPr id="7" name="Picture 6" descr="album_pg01_image02_grid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bum_pg01_image02_grid02.jpg"/>
                    <pic:cNvPicPr/>
                  </pic:nvPicPr>
                  <pic:blipFill>
                    <a:blip r:embed="rId9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b="66735"/>
                    <a:stretch>
                      <a:fillRect/>
                    </a:stretch>
                  </pic:blipFill>
                  <pic:spPr>
                    <a:xfrm>
                      <a:off x="0" y="0"/>
                      <a:ext cx="6856095" cy="3044190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0A38E3">
        <w:rPr>
          <w:noProof/>
        </w:rPr>
        <w:drawing>
          <wp:anchor distT="0" distB="0" distL="114300" distR="114300" simplePos="0" relativeHeight="251636724" behindDoc="0" locked="0" layoutInCell="0" allowOverlap="1">
            <wp:simplePos x="0" y="0"/>
            <wp:positionH relativeFrom="page">
              <wp:posOffset>471170</wp:posOffset>
            </wp:positionH>
            <wp:positionV relativeFrom="page">
              <wp:posOffset>577850</wp:posOffset>
            </wp:positionV>
            <wp:extent cx="6844030" cy="3888740"/>
            <wp:effectExtent l="19050" t="0" r="0" b="0"/>
            <wp:wrapNone/>
            <wp:docPr id="3" name="Picture 2" descr="bkgrnd_tex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texture.png"/>
                    <pic:cNvPicPr/>
                  </pic:nvPicPr>
                  <pic:blipFill>
                    <a:blip r:embed="rId8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4030" cy="388874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 w:rsidR="000A38E3">
        <w:rPr>
          <w:noProof/>
        </w:rPr>
        <w:drawing>
          <wp:anchor distT="0" distB="0" distL="114300" distR="114300" simplePos="0" relativeHeight="251645943" behindDoc="0" locked="0" layoutInCell="0" allowOverlap="1">
            <wp:simplePos x="0" y="0"/>
            <wp:positionH relativeFrom="page">
              <wp:posOffset>690245</wp:posOffset>
            </wp:positionH>
            <wp:positionV relativeFrom="page">
              <wp:posOffset>851535</wp:posOffset>
            </wp:positionV>
            <wp:extent cx="2446655" cy="3342005"/>
            <wp:effectExtent l="133350" t="95250" r="106045" b="67945"/>
            <wp:wrapNone/>
            <wp:docPr id="224" name="Picture 223" descr="album_pg01_image04_white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bum_pg01_image04_white.jpg"/>
                    <pic:cNvPicPr preferRelativeResize="0"/>
                  </pic:nvPicPr>
                  <pic:blipFill>
                    <a:blip r:embed="rId7"/>
                    <a:srcRect t="682" r="63947" b="62599"/>
                    <a:stretch>
                      <a:fillRect/>
                    </a:stretch>
                  </pic:blipFill>
                  <pic:spPr>
                    <a:xfrm>
                      <a:off x="0" y="0"/>
                      <a:ext cx="2446655" cy="3342005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3A55EF" w:rsidRPr="00170EA0" w:rsidSect="00FA7FC8">
      <w:pgSz w:w="12240" w:h="15840"/>
      <w:pgMar w:top="1440" w:right="1440" w:bottom="1440" w:left="1440" w:header="720" w:footer="720" w:gutter="0"/>
      <w:cols w:space="720"/>
      <w:noEndnote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90"/>
  <w:displayHorizontalDrawingGridEvery w:val="0"/>
  <w:displayVerticalDrawingGridEvery w:val="0"/>
  <w:noPunctuationKerning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PrintPreview" w:val="1"/>
  </w:docVars>
  <w:rsids>
    <w:rsidRoot w:val="00651A1C"/>
    <w:rsid w:val="00074131"/>
    <w:rsid w:val="00084FB0"/>
    <w:rsid w:val="000A38E3"/>
    <w:rsid w:val="000B64A1"/>
    <w:rsid w:val="001019D3"/>
    <w:rsid w:val="00105604"/>
    <w:rsid w:val="00170EA0"/>
    <w:rsid w:val="001B2660"/>
    <w:rsid w:val="001C045F"/>
    <w:rsid w:val="001C3985"/>
    <w:rsid w:val="001F32AA"/>
    <w:rsid w:val="00227C17"/>
    <w:rsid w:val="00232EDD"/>
    <w:rsid w:val="002476B8"/>
    <w:rsid w:val="002723D3"/>
    <w:rsid w:val="00284373"/>
    <w:rsid w:val="002968B4"/>
    <w:rsid w:val="002B04D8"/>
    <w:rsid w:val="002B0730"/>
    <w:rsid w:val="002D481B"/>
    <w:rsid w:val="00316952"/>
    <w:rsid w:val="003736C3"/>
    <w:rsid w:val="00376A7C"/>
    <w:rsid w:val="00391F8E"/>
    <w:rsid w:val="003A55EF"/>
    <w:rsid w:val="003B7A92"/>
    <w:rsid w:val="003C1494"/>
    <w:rsid w:val="003D2AEB"/>
    <w:rsid w:val="004012E7"/>
    <w:rsid w:val="004102EB"/>
    <w:rsid w:val="004428E5"/>
    <w:rsid w:val="00473DF6"/>
    <w:rsid w:val="004B5CB7"/>
    <w:rsid w:val="004B642F"/>
    <w:rsid w:val="004F3F75"/>
    <w:rsid w:val="0050346E"/>
    <w:rsid w:val="00511BE6"/>
    <w:rsid w:val="00515569"/>
    <w:rsid w:val="005439A5"/>
    <w:rsid w:val="00575480"/>
    <w:rsid w:val="00595377"/>
    <w:rsid w:val="005B491A"/>
    <w:rsid w:val="005D3643"/>
    <w:rsid w:val="005F65DD"/>
    <w:rsid w:val="00605D73"/>
    <w:rsid w:val="006512FB"/>
    <w:rsid w:val="00651A1C"/>
    <w:rsid w:val="00690178"/>
    <w:rsid w:val="006902BD"/>
    <w:rsid w:val="006C1619"/>
    <w:rsid w:val="006C1CFB"/>
    <w:rsid w:val="006C7DB7"/>
    <w:rsid w:val="006E2BEB"/>
    <w:rsid w:val="00704C66"/>
    <w:rsid w:val="00705F2A"/>
    <w:rsid w:val="00707987"/>
    <w:rsid w:val="00720E76"/>
    <w:rsid w:val="00746CB2"/>
    <w:rsid w:val="007843C9"/>
    <w:rsid w:val="00784AC0"/>
    <w:rsid w:val="007F7D5C"/>
    <w:rsid w:val="00874161"/>
    <w:rsid w:val="00880A51"/>
    <w:rsid w:val="008878FA"/>
    <w:rsid w:val="00891C11"/>
    <w:rsid w:val="008A0FFC"/>
    <w:rsid w:val="008E7445"/>
    <w:rsid w:val="008F3866"/>
    <w:rsid w:val="00915723"/>
    <w:rsid w:val="0092681C"/>
    <w:rsid w:val="00936FC5"/>
    <w:rsid w:val="00950525"/>
    <w:rsid w:val="0095138B"/>
    <w:rsid w:val="00955A04"/>
    <w:rsid w:val="009B579E"/>
    <w:rsid w:val="009E0D17"/>
    <w:rsid w:val="009E262D"/>
    <w:rsid w:val="009F61E2"/>
    <w:rsid w:val="00A00DA2"/>
    <w:rsid w:val="00A31945"/>
    <w:rsid w:val="00A6238E"/>
    <w:rsid w:val="00A679C6"/>
    <w:rsid w:val="00AE14D4"/>
    <w:rsid w:val="00AE7B9E"/>
    <w:rsid w:val="00AE7FDF"/>
    <w:rsid w:val="00B54B88"/>
    <w:rsid w:val="00B93562"/>
    <w:rsid w:val="00BA5FB7"/>
    <w:rsid w:val="00C46D2D"/>
    <w:rsid w:val="00C50ECA"/>
    <w:rsid w:val="00C55878"/>
    <w:rsid w:val="00C57160"/>
    <w:rsid w:val="00C90166"/>
    <w:rsid w:val="00CF628D"/>
    <w:rsid w:val="00CF7178"/>
    <w:rsid w:val="00D32FFC"/>
    <w:rsid w:val="00D366D2"/>
    <w:rsid w:val="00D566DF"/>
    <w:rsid w:val="00D837F8"/>
    <w:rsid w:val="00DB7619"/>
    <w:rsid w:val="00DE50B3"/>
    <w:rsid w:val="00DF6D1C"/>
    <w:rsid w:val="00E16C63"/>
    <w:rsid w:val="00E24D6B"/>
    <w:rsid w:val="00E6517F"/>
    <w:rsid w:val="00E75DB3"/>
    <w:rsid w:val="00F253B3"/>
    <w:rsid w:val="00F3165F"/>
    <w:rsid w:val="00F55D1E"/>
    <w:rsid w:val="00FA7FC8"/>
    <w:rsid w:val="00FD549C"/>
    <w:rsid w:val="00FD7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D2AEB"/>
    <w:rPr>
      <w:rFonts w:asciiTheme="minorHAnsi" w:hAnsiTheme="minorHAnsi"/>
      <w:sz w:val="18"/>
      <w:szCs w:val="18"/>
    </w:rPr>
  </w:style>
  <w:style w:type="paragraph" w:styleId="Heading1">
    <w:name w:val="heading 1"/>
    <w:basedOn w:val="Normal"/>
    <w:next w:val="Normal"/>
    <w:link w:val="Heading1Char"/>
    <w:qFormat/>
    <w:rsid w:val="00CF628D"/>
    <w:pPr>
      <w:spacing w:before="120" w:after="80"/>
      <w:jc w:val="center"/>
      <w:outlineLvl w:val="0"/>
    </w:pPr>
    <w:rPr>
      <w:rFonts w:ascii="Footlight MT Light" w:hAnsi="Footlight MT Light"/>
      <w:color w:val="262626" w:themeColor="text1" w:themeTint="D9"/>
      <w:sz w:val="56"/>
      <w:szCs w:val="5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C9016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90166"/>
    <w:rPr>
      <w:rFonts w:ascii="Tahoma" w:hAnsi="Tahoma" w:cs="Tahoma"/>
      <w:sz w:val="16"/>
      <w:szCs w:val="16"/>
    </w:rPr>
  </w:style>
  <w:style w:type="paragraph" w:customStyle="1" w:styleId="Year">
    <w:name w:val="Year"/>
    <w:qFormat/>
    <w:rsid w:val="00CF628D"/>
    <w:pPr>
      <w:jc w:val="right"/>
    </w:pPr>
    <w:rPr>
      <w:rFonts w:asciiTheme="majorHAnsi" w:hAnsiTheme="majorHAnsi"/>
      <w:color w:val="262626" w:themeColor="text1" w:themeTint="D9"/>
      <w:spacing w:val="-30"/>
      <w:sz w:val="68"/>
      <w:szCs w:val="68"/>
    </w:rPr>
  </w:style>
  <w:style w:type="paragraph" w:customStyle="1" w:styleId="CLASSOF">
    <w:name w:val="CLASS OF"/>
    <w:basedOn w:val="Normal"/>
    <w:qFormat/>
    <w:rsid w:val="00CF628D"/>
    <w:pPr>
      <w:jc w:val="right"/>
    </w:pPr>
    <w:rPr>
      <w:rFonts w:asciiTheme="majorHAnsi" w:hAnsiTheme="majorHAnsi"/>
      <w:color w:val="808080" w:themeColor="background1" w:themeShade="80"/>
      <w:sz w:val="24"/>
      <w:szCs w:val="24"/>
    </w:rPr>
  </w:style>
  <w:style w:type="paragraph" w:customStyle="1" w:styleId="EventDetails">
    <w:name w:val="Event Details"/>
    <w:basedOn w:val="Normal"/>
    <w:qFormat/>
    <w:rsid w:val="00CF628D"/>
    <w:pPr>
      <w:spacing w:line="288" w:lineRule="auto"/>
      <w:jc w:val="center"/>
      <w:outlineLvl w:val="0"/>
    </w:pPr>
    <w:rPr>
      <w:color w:val="595959" w:themeColor="text1" w:themeTint="A6"/>
    </w:rPr>
  </w:style>
  <w:style w:type="character" w:customStyle="1" w:styleId="Heading1Char">
    <w:name w:val="Heading 1 Char"/>
    <w:basedOn w:val="DefaultParagraphFont"/>
    <w:link w:val="Heading1"/>
    <w:rsid w:val="00CF628D"/>
    <w:rPr>
      <w:rFonts w:ascii="Footlight MT Light" w:hAnsi="Footlight MT Light"/>
      <w:color w:val="262626" w:themeColor="text1" w:themeTint="D9"/>
      <w:sz w:val="56"/>
      <w:szCs w:val="56"/>
    </w:rPr>
  </w:style>
  <w:style w:type="paragraph" w:customStyle="1" w:styleId="Introduction">
    <w:name w:val="Introduction"/>
    <w:basedOn w:val="Normal"/>
    <w:qFormat/>
    <w:rsid w:val="00CF628D"/>
    <w:pPr>
      <w:jc w:val="center"/>
    </w:pPr>
    <w:rPr>
      <w:color w:val="595959" w:themeColor="text1" w:themeTint="A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D2AEB"/>
    <w:rPr>
      <w:rFonts w:asciiTheme="minorHAnsi" w:hAnsiTheme="minorHAnsi"/>
      <w:sz w:val="18"/>
      <w:szCs w:val="18"/>
    </w:rPr>
  </w:style>
  <w:style w:type="paragraph" w:styleId="Heading1">
    <w:name w:val="heading 1"/>
    <w:basedOn w:val="Normal"/>
    <w:next w:val="Normal"/>
    <w:link w:val="Heading1Char"/>
    <w:qFormat/>
    <w:rsid w:val="00CF628D"/>
    <w:pPr>
      <w:spacing w:before="120" w:after="80"/>
      <w:jc w:val="center"/>
      <w:outlineLvl w:val="0"/>
    </w:pPr>
    <w:rPr>
      <w:rFonts w:ascii="Footlight MT Light" w:hAnsi="Footlight MT Light"/>
      <w:color w:val="262626" w:themeColor="text1" w:themeTint="D9"/>
      <w:sz w:val="56"/>
      <w:szCs w:val="5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C9016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90166"/>
    <w:rPr>
      <w:rFonts w:ascii="Tahoma" w:hAnsi="Tahoma" w:cs="Tahoma"/>
      <w:sz w:val="16"/>
      <w:szCs w:val="16"/>
    </w:rPr>
  </w:style>
  <w:style w:type="paragraph" w:customStyle="1" w:styleId="Year">
    <w:name w:val="Year"/>
    <w:qFormat/>
    <w:rsid w:val="00CF628D"/>
    <w:pPr>
      <w:jc w:val="right"/>
    </w:pPr>
    <w:rPr>
      <w:rFonts w:asciiTheme="majorHAnsi" w:hAnsiTheme="majorHAnsi"/>
      <w:color w:val="262626" w:themeColor="text1" w:themeTint="D9"/>
      <w:spacing w:val="-30"/>
      <w:sz w:val="68"/>
      <w:szCs w:val="68"/>
    </w:rPr>
  </w:style>
  <w:style w:type="paragraph" w:customStyle="1" w:styleId="CLASSOF">
    <w:name w:val="CLASS OF"/>
    <w:basedOn w:val="Normal"/>
    <w:qFormat/>
    <w:rsid w:val="00CF628D"/>
    <w:pPr>
      <w:jc w:val="right"/>
    </w:pPr>
    <w:rPr>
      <w:rFonts w:asciiTheme="majorHAnsi" w:hAnsiTheme="majorHAnsi"/>
      <w:color w:val="808080" w:themeColor="background1" w:themeShade="80"/>
      <w:sz w:val="24"/>
      <w:szCs w:val="24"/>
    </w:rPr>
  </w:style>
  <w:style w:type="paragraph" w:customStyle="1" w:styleId="EventDetails">
    <w:name w:val="Event Details"/>
    <w:basedOn w:val="Normal"/>
    <w:qFormat/>
    <w:rsid w:val="00CF628D"/>
    <w:pPr>
      <w:spacing w:line="288" w:lineRule="auto"/>
      <w:jc w:val="center"/>
      <w:outlineLvl w:val="0"/>
    </w:pPr>
    <w:rPr>
      <w:color w:val="595959" w:themeColor="text1" w:themeTint="A6"/>
    </w:rPr>
  </w:style>
  <w:style w:type="character" w:customStyle="1" w:styleId="Heading1Char">
    <w:name w:val="Heading 1 Char"/>
    <w:basedOn w:val="DefaultParagraphFont"/>
    <w:link w:val="Heading1"/>
    <w:rsid w:val="00CF628D"/>
    <w:rPr>
      <w:rFonts w:ascii="Footlight MT Light" w:hAnsi="Footlight MT Light"/>
      <w:color w:val="262626" w:themeColor="text1" w:themeTint="D9"/>
      <w:sz w:val="56"/>
      <w:szCs w:val="56"/>
    </w:rPr>
  </w:style>
  <w:style w:type="paragraph" w:customStyle="1" w:styleId="Introduction">
    <w:name w:val="Introduction"/>
    <w:basedOn w:val="Normal"/>
    <w:qFormat/>
    <w:rsid w:val="00CF628D"/>
    <w:pPr>
      <w:jc w:val="center"/>
    </w:pPr>
    <w:rPr>
      <w:color w:val="595959" w:themeColor="text1" w:themeTint="A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announcement_halfpg_informal_photo.dotx" TargetMode="External"/></Relationships>
</file>

<file path=word/theme/theme1.xml><?xml version="1.0" encoding="utf-8"?>
<a:theme xmlns:a="http://schemas.openxmlformats.org/drawingml/2006/main" name="Office Theme">
  <a:themeElements>
    <a:clrScheme name="Origin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727CA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Graduation">
      <a:majorFont>
        <a:latin typeface="Footlight MT Light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6EA72E2B-A4EA-40C4-B68E-2CF6DFA21CB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announcement_halfpg_informal_photo.dotx</Template>
  <TotalTime>3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Graduation announcement with photo (Textures design)</vt:lpstr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Graduation announcement with photo (Textures design)</dc:title>
  <dc:creator>Naveed Ahmed</dc:creator>
  <cp:lastModifiedBy>Naveed Ahmed</cp:lastModifiedBy>
  <cp:revision>1</cp:revision>
  <cp:lastPrinted>2008-05-06T01:54:00Z</cp:lastPrinted>
  <dcterms:created xsi:type="dcterms:W3CDTF">2016-11-08T12:24:00Z</dcterms:created>
  <dcterms:modified xsi:type="dcterms:W3CDTF">2016-11-08T12:29:00Z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TC010128861033</vt:lpwstr>
  </property>
</Properties>
</file>