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Layout w:type="fixed"/>
        <w:tblCellMar>
          <w:left w:w="15" w:type="dxa"/>
          <w:right w:w="15" w:type="dxa"/>
        </w:tblCellMar>
        <w:tblLook w:val="0000" w:firstRow="0" w:lastRow="0" w:firstColumn="0" w:lastColumn="0" w:noHBand="0" w:noVBand="0"/>
      </w:tblPr>
      <w:tblGrid>
        <w:gridCol w:w="5040"/>
        <w:gridCol w:w="5040"/>
      </w:tblGrid>
      <w:tr w:rsidR="002F333F" w:rsidTr="009E65EE">
        <w:trPr>
          <w:cantSplit/>
          <w:trHeight w:hRule="exact" w:val="2880"/>
        </w:trPr>
        <w:tc>
          <w:tcPr>
            <w:tcW w:w="5040" w:type="dxa"/>
          </w:tcPr>
          <w:p w:rsidR="002F333F" w:rsidRDefault="00016136" w:rsidP="00AB62CC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87968" behindDoc="0" locked="0" layoutInCell="1" allowOverlap="1">
                      <wp:simplePos x="0" y="0"/>
                      <wp:positionH relativeFrom="page">
                        <wp:posOffset>685800</wp:posOffset>
                      </wp:positionH>
                      <wp:positionV relativeFrom="page">
                        <wp:posOffset>215265</wp:posOffset>
                      </wp:positionV>
                      <wp:extent cx="2237740" cy="1301750"/>
                      <wp:effectExtent l="0" t="0" r="635" b="0"/>
                      <wp:wrapNone/>
                      <wp:docPr id="11" name="Text Box 3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237740" cy="13017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F333F" w:rsidRPr="002F333F" w:rsidRDefault="002F333F" w:rsidP="002F333F">
                                  <w:pPr>
                                    <w:pStyle w:val="Name"/>
                                  </w:pPr>
                                  <w:r w:rsidRPr="002F333F">
                                    <w:t xml:space="preserve">Isabelle </w:t>
                                  </w:r>
                                  <w:r w:rsidRPr="002F333F">
                                    <w:br/>
                                    <w:t xml:space="preserve">Grace </w:t>
                                  </w:r>
                                  <w:r w:rsidRPr="002F333F">
                                    <w:br/>
                                    <w:t>Raheem</w:t>
                                  </w:r>
                                </w:p>
                                <w:p w:rsidR="002F333F" w:rsidRPr="002F333F" w:rsidRDefault="00016136" w:rsidP="002F333F">
                                  <w:pPr>
                                    <w:pStyle w:val="Classof"/>
                                  </w:pPr>
                                  <w:r>
                                    <w:t>[COMPANY NAME]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b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352" o:spid="_x0000_s1026" type="#_x0000_t202" style="position:absolute;left:0;text-align:left;margin-left:54pt;margin-top:16.95pt;width:176.2pt;height:102.5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" filled="f" stroked="f">
                      <v:textbox>
                        <w:txbxContent>
                          <w:p w:rsidR="002F333F" w:rsidRPr="002F333F" w:rsidRDefault="002F333F" w:rsidP="002F333F">
                            <w:pPr>
                              <w:pStyle w:val="Name"/>
                            </w:pPr>
                            <w:r w:rsidRPr="002F333F">
                              <w:t xml:space="preserve">Isabelle </w:t>
                            </w:r>
                            <w:r w:rsidRPr="002F333F">
                              <w:br/>
                              <w:t xml:space="preserve">Grace </w:t>
                            </w:r>
                            <w:r w:rsidRPr="002F333F">
                              <w:br/>
                              <w:t>Raheem</w:t>
                            </w:r>
                          </w:p>
                          <w:p w:rsidR="002F333F" w:rsidRPr="002F333F" w:rsidRDefault="00016136" w:rsidP="002F333F">
                            <w:pPr>
                              <w:pStyle w:val="Classof"/>
                            </w:pPr>
                            <w:r>
                              <w:t>[COMPANY NAME]</w:t>
                            </w:r>
                          </w:p>
                        </w:txbxContent>
                      </v:textbox>
                      <w10:wrap anchorx="page" anchory="page"/>
                    </v:shape>
                  </w:pict>
                </mc:Fallback>
              </mc:AlternateContent>
            </w:r>
            <w:r w:rsidR="002F333F">
              <w:rPr>
                <w:noProof/>
              </w:rPr>
              <w:drawing>
                <wp:anchor distT="0" distB="0" distL="114300" distR="114300" simplePos="0" relativeHeight="251983872" behindDoc="0" locked="0" layoutInCell="1" allowOverlap="1" wp14:anchorId="3E9FEAAF" wp14:editId="17FB1A10">
                  <wp:simplePos x="0" y="0"/>
                  <wp:positionH relativeFrom="page">
                    <wp:posOffset>85725</wp:posOffset>
                  </wp:positionH>
                  <wp:positionV relativeFrom="page">
                    <wp:posOffset>85725</wp:posOffset>
                  </wp:positionV>
                  <wp:extent cx="3028315" cy="1666875"/>
                  <wp:effectExtent l="19050" t="0" r="635" b="0"/>
                  <wp:wrapNone/>
                  <wp:docPr id="228" name="Picture 215" descr="b&amp;w_stripes_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&amp;w_stripes_3.png"/>
                          <pic:cNvPicPr/>
                        </pic:nvPicPr>
                        <pic:blipFill>
                          <a:blip r:embed="rId7">
                            <a:duotone>
                              <a:schemeClr val="accent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 l="1315" t="1136" r="54808" b="806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8315" cy="1666875"/>
                          </a:xfrm>
                          <a:prstGeom prst="rect">
                            <a:avLst/>
                          </a:prstGeom>
                          <a:effectLst/>
                        </pic:spPr>
                      </pic:pic>
                    </a:graphicData>
                  </a:graphic>
                </wp:anchor>
              </w:drawing>
            </w:r>
            <w:r w:rsidR="002F333F">
              <w:rPr>
                <w:noProof/>
              </w:rPr>
              <w:drawing>
                <wp:anchor distT="0" distB="0" distL="114300" distR="114300" simplePos="0" relativeHeight="251985920" behindDoc="0" locked="0" layoutInCell="1" allowOverlap="1" wp14:anchorId="17238D2A" wp14:editId="49EB4452">
                  <wp:simplePos x="0" y="0"/>
                  <wp:positionH relativeFrom="page">
                    <wp:posOffset>176530</wp:posOffset>
                  </wp:positionH>
                  <wp:positionV relativeFrom="page">
                    <wp:posOffset>542925</wp:posOffset>
                  </wp:positionV>
                  <wp:extent cx="709295" cy="716280"/>
                  <wp:effectExtent l="57150" t="19050" r="90805" b="45720"/>
                  <wp:wrapNone/>
                  <wp:docPr id="230" name="Picture 0" descr="gridlines_grey_transparen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idlines_grey_transparent.png"/>
                          <pic:cNvPicPr/>
                        </pic:nvPicPr>
                        <pic:blipFill>
                          <a:blip r:embed="rId8" cstate="print">
                            <a:duotone>
                              <a:schemeClr val="accent3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 r="56527" b="564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9295" cy="716280"/>
                          </a:xfrm>
                          <a:prstGeom prst="ellipse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  <a:scene3d>
                            <a:camera prst="orthographicFront"/>
                            <a:lightRig rig="threePt" dir="t"/>
                          </a:scene3d>
                          <a:sp3d>
                            <a:bevelT w="50800" h="50800" prst="relaxedInset"/>
                          </a:sp3d>
                        </pic:spPr>
                      </pic:pic>
                    </a:graphicData>
                  </a:graphic>
                </wp:anchor>
              </w:drawing>
            </w:r>
            <w:r w:rsidR="002F333F">
              <w:rPr>
                <w:noProof/>
              </w:rPr>
              <w:drawing>
                <wp:anchor distT="0" distB="0" distL="114300" distR="114300" simplePos="0" relativeHeight="251984896" behindDoc="0" locked="0" layoutInCell="1" allowOverlap="1" wp14:anchorId="61A8E33E" wp14:editId="2722991E">
                  <wp:simplePos x="0" y="0"/>
                  <wp:positionH relativeFrom="page">
                    <wp:posOffset>453587</wp:posOffset>
                  </wp:positionH>
                  <wp:positionV relativeFrom="page">
                    <wp:posOffset>226629</wp:posOffset>
                  </wp:positionV>
                  <wp:extent cx="2468070" cy="1371666"/>
                  <wp:effectExtent l="95250" t="95250" r="122730" b="76134"/>
                  <wp:wrapNone/>
                  <wp:docPr id="231" name="Picture 15" descr="gridlines_grey_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idlines_grey_2.png"/>
                          <pic:cNvPicPr/>
                        </pic:nvPicPr>
                        <pic:blipFill>
                          <a:blip r:embed="rId9"/>
                          <a:srcRect l="8824" r="1157" b="626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8070" cy="1371666"/>
                          </a:xfrm>
                          <a:prstGeom prst="rect">
                            <a:avLst/>
                          </a:prstGeom>
                          <a:effectLst>
                            <a:outerShdw blurRad="127000" algn="ctr" rotWithShape="0">
                              <a:prstClr val="black">
                                <a:alpha val="5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040" w:type="dxa"/>
          </w:tcPr>
          <w:p w:rsidR="002F333F" w:rsidRDefault="00016136" w:rsidP="00AB62CC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93088" behindDoc="0" locked="0" layoutInCell="1" allowOverlap="1">
                      <wp:simplePos x="0" y="0"/>
                      <wp:positionH relativeFrom="page">
                        <wp:posOffset>685800</wp:posOffset>
                      </wp:positionH>
                      <wp:positionV relativeFrom="page">
                        <wp:posOffset>215265</wp:posOffset>
                      </wp:positionV>
                      <wp:extent cx="2237740" cy="1301750"/>
                      <wp:effectExtent l="0" t="0" r="635" b="0"/>
                      <wp:wrapNone/>
                      <wp:docPr id="10" name="Text Box 3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237740" cy="13017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F333F" w:rsidRDefault="002F333F" w:rsidP="002F333F">
                                  <w:pPr>
                                    <w:pStyle w:val="Name"/>
                                  </w:pPr>
                                  <w:r w:rsidRPr="00A53E86">
                                    <w:t xml:space="preserve">Isabelle </w:t>
                                  </w:r>
                                  <w:r w:rsidRPr="00A53E86">
                                    <w:br/>
                                    <w:t xml:space="preserve">Grace </w:t>
                                  </w:r>
                                  <w:r w:rsidRPr="00A53E86">
                                    <w:br/>
                                    <w:t>Raheem</w:t>
                                  </w:r>
                                </w:p>
                                <w:p w:rsidR="002F333F" w:rsidRPr="00642C21" w:rsidRDefault="00016136" w:rsidP="002F333F">
                                  <w:pPr>
                                    <w:pStyle w:val="Classof"/>
                                  </w:pPr>
                                  <w:r>
                                    <w:t>[COMPANY NAME]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b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53" o:spid="_x0000_s1027" type="#_x0000_t202" style="position:absolute;left:0;text-align:left;margin-left:54pt;margin-top:16.95pt;width:176.2pt;height:102.5pt;z-index:25199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" filled="f" stroked="f">
                      <v:textbox>
                        <w:txbxContent>
                          <w:p w:rsidR="002F333F" w:rsidRDefault="002F333F" w:rsidP="002F333F">
                            <w:pPr>
                              <w:pStyle w:val="Name"/>
                            </w:pPr>
                            <w:r w:rsidRPr="00A53E86">
                              <w:t xml:space="preserve">Isabelle </w:t>
                            </w:r>
                            <w:r w:rsidRPr="00A53E86">
                              <w:br/>
                              <w:t xml:space="preserve">Grace </w:t>
                            </w:r>
                            <w:r w:rsidRPr="00A53E86">
                              <w:br/>
                              <w:t>Raheem</w:t>
                            </w:r>
                          </w:p>
                          <w:p w:rsidR="002F333F" w:rsidRPr="00642C21" w:rsidRDefault="00016136" w:rsidP="002F333F">
                            <w:pPr>
                              <w:pStyle w:val="Classof"/>
                            </w:pPr>
                            <w:r>
                              <w:t>[COMPANY NAME]</w:t>
                            </w:r>
                          </w:p>
                        </w:txbxContent>
                      </v:textbox>
                      <w10:wrap anchorx="page" anchory="page"/>
                    </v:shape>
                  </w:pict>
                </mc:Fallback>
              </mc:AlternateContent>
            </w:r>
            <w:r w:rsidR="002F333F">
              <w:rPr>
                <w:noProof/>
              </w:rPr>
              <w:drawing>
                <wp:anchor distT="0" distB="0" distL="114300" distR="114300" simplePos="0" relativeHeight="251988992" behindDoc="0" locked="0" layoutInCell="1" allowOverlap="1" wp14:anchorId="7558D455" wp14:editId="6BD6C92C">
                  <wp:simplePos x="0" y="0"/>
                  <wp:positionH relativeFrom="page">
                    <wp:posOffset>85725</wp:posOffset>
                  </wp:positionH>
                  <wp:positionV relativeFrom="page">
                    <wp:posOffset>85725</wp:posOffset>
                  </wp:positionV>
                  <wp:extent cx="3028315" cy="1666875"/>
                  <wp:effectExtent l="19050" t="0" r="635" b="0"/>
                  <wp:wrapNone/>
                  <wp:docPr id="232" name="Picture 215" descr="b&amp;w_stripes_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&amp;w_stripes_3.png"/>
                          <pic:cNvPicPr/>
                        </pic:nvPicPr>
                        <pic:blipFill>
                          <a:blip r:embed="rId7">
                            <a:duotone>
                              <a:schemeClr val="accent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 l="1315" t="1136" r="54808" b="806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8315" cy="1666875"/>
                          </a:xfrm>
                          <a:prstGeom prst="rect">
                            <a:avLst/>
                          </a:prstGeom>
                          <a:effectLst/>
                        </pic:spPr>
                      </pic:pic>
                    </a:graphicData>
                  </a:graphic>
                </wp:anchor>
              </w:drawing>
            </w:r>
            <w:r w:rsidR="002F333F">
              <w:rPr>
                <w:noProof/>
              </w:rPr>
              <w:drawing>
                <wp:anchor distT="0" distB="0" distL="114300" distR="114300" simplePos="0" relativeHeight="251991040" behindDoc="0" locked="0" layoutInCell="1" allowOverlap="1" wp14:anchorId="29F08669" wp14:editId="0B613381">
                  <wp:simplePos x="0" y="0"/>
                  <wp:positionH relativeFrom="page">
                    <wp:posOffset>176530</wp:posOffset>
                  </wp:positionH>
                  <wp:positionV relativeFrom="page">
                    <wp:posOffset>542925</wp:posOffset>
                  </wp:positionV>
                  <wp:extent cx="709295" cy="716280"/>
                  <wp:effectExtent l="57150" t="19050" r="90805" b="45720"/>
                  <wp:wrapNone/>
                  <wp:docPr id="234" name="Picture 0" descr="gridlines_grey_transparen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idlines_grey_transparent.png"/>
                          <pic:cNvPicPr/>
                        </pic:nvPicPr>
                        <pic:blipFill>
                          <a:blip r:embed="rId8" cstate="print">
                            <a:duotone>
                              <a:schemeClr val="accent3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 r="56527" b="564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9295" cy="716280"/>
                          </a:xfrm>
                          <a:prstGeom prst="ellipse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  <a:scene3d>
                            <a:camera prst="orthographicFront"/>
                            <a:lightRig rig="threePt" dir="t"/>
                          </a:scene3d>
                          <a:sp3d>
                            <a:bevelT w="50800" h="50800" prst="relaxedInset"/>
                          </a:sp3d>
                        </pic:spPr>
                      </pic:pic>
                    </a:graphicData>
                  </a:graphic>
                </wp:anchor>
              </w:drawing>
            </w:r>
            <w:r w:rsidR="002F333F">
              <w:rPr>
                <w:noProof/>
              </w:rPr>
              <w:drawing>
                <wp:anchor distT="0" distB="0" distL="114300" distR="114300" simplePos="0" relativeHeight="251990016" behindDoc="0" locked="0" layoutInCell="1" allowOverlap="1" wp14:anchorId="2B0188AC" wp14:editId="74E4F9C9">
                  <wp:simplePos x="0" y="0"/>
                  <wp:positionH relativeFrom="page">
                    <wp:posOffset>453587</wp:posOffset>
                  </wp:positionH>
                  <wp:positionV relativeFrom="page">
                    <wp:posOffset>226629</wp:posOffset>
                  </wp:positionV>
                  <wp:extent cx="2468070" cy="1371666"/>
                  <wp:effectExtent l="95250" t="95250" r="122730" b="76134"/>
                  <wp:wrapNone/>
                  <wp:docPr id="235" name="Picture 15" descr="gridlines_grey_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idlines_grey_2.png"/>
                          <pic:cNvPicPr/>
                        </pic:nvPicPr>
                        <pic:blipFill>
                          <a:blip r:embed="rId9"/>
                          <a:srcRect l="8824" r="1157" b="626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8070" cy="1371666"/>
                          </a:xfrm>
                          <a:prstGeom prst="rect">
                            <a:avLst/>
                          </a:prstGeom>
                          <a:effectLst>
                            <a:outerShdw blurRad="127000" algn="ctr" rotWithShape="0">
                              <a:prstClr val="black">
                                <a:alpha val="5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2F333F" w:rsidTr="00AB62CC">
        <w:trPr>
          <w:cantSplit/>
          <w:trHeight w:hRule="exact" w:val="2880"/>
        </w:trPr>
        <w:tc>
          <w:tcPr>
            <w:tcW w:w="5040" w:type="dxa"/>
          </w:tcPr>
          <w:p w:rsidR="002F333F" w:rsidRDefault="00016136" w:rsidP="00AB62CC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99232" behindDoc="0" locked="0" layoutInCell="1" allowOverlap="1">
                      <wp:simplePos x="0" y="0"/>
                      <wp:positionH relativeFrom="page">
                        <wp:posOffset>685800</wp:posOffset>
                      </wp:positionH>
                      <wp:positionV relativeFrom="page">
                        <wp:posOffset>215265</wp:posOffset>
                      </wp:positionV>
                      <wp:extent cx="2237740" cy="1301750"/>
                      <wp:effectExtent l="0" t="0" r="635" b="0"/>
                      <wp:wrapNone/>
                      <wp:docPr id="9" name="Text Box 3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237740" cy="13017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F333F" w:rsidRDefault="002F333F" w:rsidP="002F333F">
                                  <w:pPr>
                                    <w:pStyle w:val="Name"/>
                                  </w:pPr>
                                  <w:r w:rsidRPr="00A53E86">
                                    <w:t xml:space="preserve">Isabelle </w:t>
                                  </w:r>
                                  <w:r w:rsidRPr="00A53E86">
                                    <w:br/>
                                    <w:t xml:space="preserve">Grace </w:t>
                                  </w:r>
                                  <w:r w:rsidRPr="00A53E86">
                                    <w:br/>
                                    <w:t>Raheem</w:t>
                                  </w:r>
                                  <w:bookmarkStart w:id="0" w:name="_GoBack"/>
                                  <w:bookmarkEnd w:id="0"/>
                                </w:p>
                                <w:p w:rsidR="002F333F" w:rsidRPr="00642C21" w:rsidRDefault="00016136" w:rsidP="002F333F">
                                  <w:pPr>
                                    <w:pStyle w:val="Classof"/>
                                  </w:pPr>
                                  <w:r>
                                    <w:t>[COMPANY NAME]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b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54" o:spid="_x0000_s1028" type="#_x0000_t202" style="position:absolute;left:0;text-align:left;margin-left:54pt;margin-top:16.95pt;width:176.2pt;height:102.5pt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" filled="f" stroked="f">
                      <v:textbox>
                        <w:txbxContent>
                          <w:p w:rsidR="002F333F" w:rsidRDefault="002F333F" w:rsidP="002F333F">
                            <w:pPr>
                              <w:pStyle w:val="Name"/>
                            </w:pPr>
                            <w:r w:rsidRPr="00A53E86">
                              <w:t xml:space="preserve">Isabelle </w:t>
                            </w:r>
                            <w:r w:rsidRPr="00A53E86">
                              <w:br/>
                              <w:t xml:space="preserve">Grace </w:t>
                            </w:r>
                            <w:r w:rsidRPr="00A53E86">
                              <w:br/>
                              <w:t>Raheem</w:t>
                            </w:r>
                            <w:bookmarkStart w:id="1" w:name="_GoBack"/>
                            <w:bookmarkEnd w:id="1"/>
                          </w:p>
                          <w:p w:rsidR="002F333F" w:rsidRPr="00642C21" w:rsidRDefault="00016136" w:rsidP="002F333F">
                            <w:pPr>
                              <w:pStyle w:val="Classof"/>
                            </w:pPr>
                            <w:r>
                              <w:t>[COMPANY NAME]</w:t>
                            </w:r>
                          </w:p>
                        </w:txbxContent>
                      </v:textbox>
                      <w10:wrap anchorx="page" anchory="page"/>
                    </v:shape>
                  </w:pict>
                </mc:Fallback>
              </mc:AlternateContent>
            </w:r>
            <w:r w:rsidR="002F333F">
              <w:rPr>
                <w:noProof/>
              </w:rPr>
              <w:drawing>
                <wp:anchor distT="0" distB="0" distL="114300" distR="114300" simplePos="0" relativeHeight="251995136" behindDoc="0" locked="0" layoutInCell="1" allowOverlap="1" wp14:anchorId="0F4F82EB" wp14:editId="785E1E40">
                  <wp:simplePos x="0" y="0"/>
                  <wp:positionH relativeFrom="page">
                    <wp:posOffset>85725</wp:posOffset>
                  </wp:positionH>
                  <wp:positionV relativeFrom="page">
                    <wp:posOffset>85725</wp:posOffset>
                  </wp:positionV>
                  <wp:extent cx="3028315" cy="1666875"/>
                  <wp:effectExtent l="19050" t="0" r="635" b="0"/>
                  <wp:wrapNone/>
                  <wp:docPr id="236" name="Picture 215" descr="b&amp;w_stripes_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&amp;w_stripes_3.png"/>
                          <pic:cNvPicPr/>
                        </pic:nvPicPr>
                        <pic:blipFill>
                          <a:blip r:embed="rId7">
                            <a:duotone>
                              <a:schemeClr val="accent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 l="1315" t="1136" r="54808" b="806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8315" cy="1666875"/>
                          </a:xfrm>
                          <a:prstGeom prst="rect">
                            <a:avLst/>
                          </a:prstGeom>
                          <a:effectLst/>
                        </pic:spPr>
                      </pic:pic>
                    </a:graphicData>
                  </a:graphic>
                </wp:anchor>
              </w:drawing>
            </w:r>
            <w:r w:rsidR="002F333F">
              <w:rPr>
                <w:noProof/>
              </w:rPr>
              <w:drawing>
                <wp:anchor distT="0" distB="0" distL="114300" distR="114300" simplePos="0" relativeHeight="251997184" behindDoc="0" locked="0" layoutInCell="1" allowOverlap="1" wp14:anchorId="4DBB75E2" wp14:editId="2BA649E0">
                  <wp:simplePos x="0" y="0"/>
                  <wp:positionH relativeFrom="page">
                    <wp:posOffset>176530</wp:posOffset>
                  </wp:positionH>
                  <wp:positionV relativeFrom="page">
                    <wp:posOffset>542925</wp:posOffset>
                  </wp:positionV>
                  <wp:extent cx="709295" cy="716280"/>
                  <wp:effectExtent l="57150" t="19050" r="90805" b="45720"/>
                  <wp:wrapNone/>
                  <wp:docPr id="238" name="Picture 0" descr="gridlines_grey_transparen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idlines_grey_transparent.png"/>
                          <pic:cNvPicPr/>
                        </pic:nvPicPr>
                        <pic:blipFill>
                          <a:blip r:embed="rId8" cstate="print">
                            <a:duotone>
                              <a:schemeClr val="accent3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 r="56527" b="564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9295" cy="716280"/>
                          </a:xfrm>
                          <a:prstGeom prst="ellipse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  <a:scene3d>
                            <a:camera prst="orthographicFront"/>
                            <a:lightRig rig="threePt" dir="t"/>
                          </a:scene3d>
                          <a:sp3d>
                            <a:bevelT w="50800" h="50800" prst="relaxedInset"/>
                          </a:sp3d>
                        </pic:spPr>
                      </pic:pic>
                    </a:graphicData>
                  </a:graphic>
                </wp:anchor>
              </w:drawing>
            </w:r>
            <w:r w:rsidR="002F333F">
              <w:rPr>
                <w:noProof/>
              </w:rPr>
              <w:drawing>
                <wp:anchor distT="0" distB="0" distL="114300" distR="114300" simplePos="0" relativeHeight="251996160" behindDoc="0" locked="0" layoutInCell="1" allowOverlap="1" wp14:anchorId="256CE9FF" wp14:editId="5E59AA63">
                  <wp:simplePos x="0" y="0"/>
                  <wp:positionH relativeFrom="page">
                    <wp:posOffset>453587</wp:posOffset>
                  </wp:positionH>
                  <wp:positionV relativeFrom="page">
                    <wp:posOffset>226629</wp:posOffset>
                  </wp:positionV>
                  <wp:extent cx="2468070" cy="1371666"/>
                  <wp:effectExtent l="95250" t="95250" r="122730" b="76134"/>
                  <wp:wrapNone/>
                  <wp:docPr id="239" name="Picture 15" descr="gridlines_grey_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idlines_grey_2.png"/>
                          <pic:cNvPicPr/>
                        </pic:nvPicPr>
                        <pic:blipFill>
                          <a:blip r:embed="rId9"/>
                          <a:srcRect l="8824" r="1157" b="626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8070" cy="1371666"/>
                          </a:xfrm>
                          <a:prstGeom prst="rect">
                            <a:avLst/>
                          </a:prstGeom>
                          <a:effectLst>
                            <a:outerShdw blurRad="127000" algn="ctr" rotWithShape="0">
                              <a:prstClr val="black">
                                <a:alpha val="5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040" w:type="dxa"/>
          </w:tcPr>
          <w:p w:rsidR="002F333F" w:rsidRDefault="00016136" w:rsidP="00AB62CC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04352" behindDoc="0" locked="0" layoutInCell="1" allowOverlap="1">
                      <wp:simplePos x="0" y="0"/>
                      <wp:positionH relativeFrom="page">
                        <wp:posOffset>685800</wp:posOffset>
                      </wp:positionH>
                      <wp:positionV relativeFrom="page">
                        <wp:posOffset>215265</wp:posOffset>
                      </wp:positionV>
                      <wp:extent cx="2237740" cy="1301750"/>
                      <wp:effectExtent l="0" t="0" r="635" b="0"/>
                      <wp:wrapNone/>
                      <wp:docPr id="8" name="Text Box 35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237740" cy="13017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F333F" w:rsidRDefault="002F333F" w:rsidP="002F333F">
                                  <w:pPr>
                                    <w:pStyle w:val="Name"/>
                                  </w:pPr>
                                  <w:r w:rsidRPr="00A53E86">
                                    <w:t xml:space="preserve">Isabelle </w:t>
                                  </w:r>
                                  <w:r w:rsidRPr="00A53E86">
                                    <w:br/>
                                    <w:t xml:space="preserve">Grace </w:t>
                                  </w:r>
                                  <w:r w:rsidRPr="00A53E86">
                                    <w:br/>
                                    <w:t>Raheem</w:t>
                                  </w:r>
                                </w:p>
                                <w:p w:rsidR="002F333F" w:rsidRPr="00642C21" w:rsidRDefault="00016136" w:rsidP="002F333F">
                                  <w:pPr>
                                    <w:pStyle w:val="Classof"/>
                                  </w:pPr>
                                  <w:r>
                                    <w:t>[COMPANY NAME]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b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55" o:spid="_x0000_s1029" type="#_x0000_t202" style="position:absolute;left:0;text-align:left;margin-left:54pt;margin-top:16.95pt;width:176.2pt;height:102.5pt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" filled="f" stroked="f">
                      <v:textbox>
                        <w:txbxContent>
                          <w:p w:rsidR="002F333F" w:rsidRDefault="002F333F" w:rsidP="002F333F">
                            <w:pPr>
                              <w:pStyle w:val="Name"/>
                            </w:pPr>
                            <w:r w:rsidRPr="00A53E86">
                              <w:t xml:space="preserve">Isabelle </w:t>
                            </w:r>
                            <w:r w:rsidRPr="00A53E86">
                              <w:br/>
                              <w:t xml:space="preserve">Grace </w:t>
                            </w:r>
                            <w:r w:rsidRPr="00A53E86">
                              <w:br/>
                              <w:t>Raheem</w:t>
                            </w:r>
                          </w:p>
                          <w:p w:rsidR="002F333F" w:rsidRPr="00642C21" w:rsidRDefault="00016136" w:rsidP="002F333F">
                            <w:pPr>
                              <w:pStyle w:val="Classof"/>
                            </w:pPr>
                            <w:r>
                              <w:t>[COMPANY NAME]</w:t>
                            </w:r>
                          </w:p>
                        </w:txbxContent>
                      </v:textbox>
                      <w10:wrap anchorx="page" anchory="page"/>
                    </v:shape>
                  </w:pict>
                </mc:Fallback>
              </mc:AlternateContent>
            </w:r>
            <w:r w:rsidR="002F333F">
              <w:rPr>
                <w:noProof/>
              </w:rPr>
              <w:drawing>
                <wp:anchor distT="0" distB="0" distL="114300" distR="114300" simplePos="0" relativeHeight="252000256" behindDoc="0" locked="0" layoutInCell="1" allowOverlap="1" wp14:anchorId="30EA6E22" wp14:editId="2C8FE3D9">
                  <wp:simplePos x="0" y="0"/>
                  <wp:positionH relativeFrom="page">
                    <wp:posOffset>85725</wp:posOffset>
                  </wp:positionH>
                  <wp:positionV relativeFrom="page">
                    <wp:posOffset>85725</wp:posOffset>
                  </wp:positionV>
                  <wp:extent cx="3028315" cy="1666875"/>
                  <wp:effectExtent l="19050" t="0" r="635" b="0"/>
                  <wp:wrapNone/>
                  <wp:docPr id="240" name="Picture 215" descr="b&amp;w_stripes_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&amp;w_stripes_3.png"/>
                          <pic:cNvPicPr/>
                        </pic:nvPicPr>
                        <pic:blipFill>
                          <a:blip r:embed="rId7">
                            <a:duotone>
                              <a:schemeClr val="accent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 l="1315" t="1136" r="54808" b="806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8315" cy="1666875"/>
                          </a:xfrm>
                          <a:prstGeom prst="rect">
                            <a:avLst/>
                          </a:prstGeom>
                          <a:effectLst/>
                        </pic:spPr>
                      </pic:pic>
                    </a:graphicData>
                  </a:graphic>
                </wp:anchor>
              </w:drawing>
            </w:r>
            <w:r w:rsidR="002F333F">
              <w:rPr>
                <w:noProof/>
              </w:rPr>
              <w:drawing>
                <wp:anchor distT="0" distB="0" distL="114300" distR="114300" simplePos="0" relativeHeight="252002304" behindDoc="0" locked="0" layoutInCell="1" allowOverlap="1" wp14:anchorId="2724B8FA" wp14:editId="46D90AB0">
                  <wp:simplePos x="0" y="0"/>
                  <wp:positionH relativeFrom="page">
                    <wp:posOffset>176530</wp:posOffset>
                  </wp:positionH>
                  <wp:positionV relativeFrom="page">
                    <wp:posOffset>542925</wp:posOffset>
                  </wp:positionV>
                  <wp:extent cx="709295" cy="716280"/>
                  <wp:effectExtent l="57150" t="19050" r="90805" b="45720"/>
                  <wp:wrapNone/>
                  <wp:docPr id="242" name="Picture 0" descr="gridlines_grey_transparen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idlines_grey_transparent.png"/>
                          <pic:cNvPicPr/>
                        </pic:nvPicPr>
                        <pic:blipFill>
                          <a:blip r:embed="rId8" cstate="print">
                            <a:duotone>
                              <a:schemeClr val="accent3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 r="56527" b="564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9295" cy="716280"/>
                          </a:xfrm>
                          <a:prstGeom prst="ellipse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  <a:scene3d>
                            <a:camera prst="orthographicFront"/>
                            <a:lightRig rig="threePt" dir="t"/>
                          </a:scene3d>
                          <a:sp3d>
                            <a:bevelT w="50800" h="50800" prst="relaxedInset"/>
                          </a:sp3d>
                        </pic:spPr>
                      </pic:pic>
                    </a:graphicData>
                  </a:graphic>
                </wp:anchor>
              </w:drawing>
            </w:r>
            <w:r w:rsidR="002F333F">
              <w:rPr>
                <w:noProof/>
              </w:rPr>
              <w:drawing>
                <wp:anchor distT="0" distB="0" distL="114300" distR="114300" simplePos="0" relativeHeight="252001280" behindDoc="0" locked="0" layoutInCell="1" allowOverlap="1" wp14:anchorId="0F7BE0CD" wp14:editId="1E6BCA4D">
                  <wp:simplePos x="0" y="0"/>
                  <wp:positionH relativeFrom="page">
                    <wp:posOffset>453587</wp:posOffset>
                  </wp:positionH>
                  <wp:positionV relativeFrom="page">
                    <wp:posOffset>226629</wp:posOffset>
                  </wp:positionV>
                  <wp:extent cx="2468070" cy="1371666"/>
                  <wp:effectExtent l="95250" t="95250" r="122730" b="76134"/>
                  <wp:wrapNone/>
                  <wp:docPr id="243" name="Picture 15" descr="gridlines_grey_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idlines_grey_2.png"/>
                          <pic:cNvPicPr/>
                        </pic:nvPicPr>
                        <pic:blipFill>
                          <a:blip r:embed="rId9"/>
                          <a:srcRect l="8824" r="1157" b="626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8070" cy="1371666"/>
                          </a:xfrm>
                          <a:prstGeom prst="rect">
                            <a:avLst/>
                          </a:prstGeom>
                          <a:effectLst>
                            <a:outerShdw blurRad="127000" algn="ctr" rotWithShape="0">
                              <a:prstClr val="black">
                                <a:alpha val="5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2F333F" w:rsidTr="00AB62CC">
        <w:trPr>
          <w:cantSplit/>
          <w:trHeight w:hRule="exact" w:val="2880"/>
        </w:trPr>
        <w:tc>
          <w:tcPr>
            <w:tcW w:w="5040" w:type="dxa"/>
          </w:tcPr>
          <w:p w:rsidR="002F333F" w:rsidRDefault="00016136" w:rsidP="00AB62CC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10496" behindDoc="0" locked="0" layoutInCell="1" allowOverlap="1">
                      <wp:simplePos x="0" y="0"/>
                      <wp:positionH relativeFrom="page">
                        <wp:posOffset>685800</wp:posOffset>
                      </wp:positionH>
                      <wp:positionV relativeFrom="page">
                        <wp:posOffset>215265</wp:posOffset>
                      </wp:positionV>
                      <wp:extent cx="2237740" cy="1301750"/>
                      <wp:effectExtent l="0" t="0" r="635" b="0"/>
                      <wp:wrapNone/>
                      <wp:docPr id="7" name="Text Box 3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237740" cy="13017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F333F" w:rsidRDefault="002F333F" w:rsidP="002F333F">
                                  <w:pPr>
                                    <w:pStyle w:val="Name"/>
                                  </w:pPr>
                                  <w:r w:rsidRPr="00A53E86">
                                    <w:t xml:space="preserve">Isabelle </w:t>
                                  </w:r>
                                  <w:r w:rsidRPr="00A53E86">
                                    <w:br/>
                                    <w:t xml:space="preserve">Grace </w:t>
                                  </w:r>
                                  <w:r w:rsidRPr="00A53E86">
                                    <w:br/>
                                    <w:t>Raheem</w:t>
                                  </w:r>
                                </w:p>
                                <w:p w:rsidR="002F333F" w:rsidRPr="00642C21" w:rsidRDefault="00016136" w:rsidP="002F333F">
                                  <w:pPr>
                                    <w:pStyle w:val="Classof"/>
                                  </w:pPr>
                                  <w:r>
                                    <w:t>[COMPANY NAME]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b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56" o:spid="_x0000_s1030" type="#_x0000_t202" style="position:absolute;left:0;text-align:left;margin-left:54pt;margin-top:16.95pt;width:176.2pt;height:102.5pt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" filled="f" stroked="f">
                      <v:textbox>
                        <w:txbxContent>
                          <w:p w:rsidR="002F333F" w:rsidRDefault="002F333F" w:rsidP="002F333F">
                            <w:pPr>
                              <w:pStyle w:val="Name"/>
                            </w:pPr>
                            <w:r w:rsidRPr="00A53E86">
                              <w:t xml:space="preserve">Isabelle </w:t>
                            </w:r>
                            <w:r w:rsidRPr="00A53E86">
                              <w:br/>
                              <w:t xml:space="preserve">Grace </w:t>
                            </w:r>
                            <w:r w:rsidRPr="00A53E86">
                              <w:br/>
                              <w:t>Raheem</w:t>
                            </w:r>
                          </w:p>
                          <w:p w:rsidR="002F333F" w:rsidRPr="00642C21" w:rsidRDefault="00016136" w:rsidP="002F333F">
                            <w:pPr>
                              <w:pStyle w:val="Classof"/>
                            </w:pPr>
                            <w:r>
                              <w:t>[COMPANY NAME]</w:t>
                            </w:r>
                          </w:p>
                        </w:txbxContent>
                      </v:textbox>
                      <w10:wrap anchorx="page" anchory="page"/>
                    </v:shape>
                  </w:pict>
                </mc:Fallback>
              </mc:AlternateContent>
            </w:r>
            <w:r w:rsidR="002F333F">
              <w:rPr>
                <w:noProof/>
              </w:rPr>
              <w:drawing>
                <wp:anchor distT="0" distB="0" distL="114300" distR="114300" simplePos="0" relativeHeight="252006400" behindDoc="0" locked="0" layoutInCell="1" allowOverlap="1" wp14:anchorId="283CBDCC" wp14:editId="3D49FC13">
                  <wp:simplePos x="0" y="0"/>
                  <wp:positionH relativeFrom="page">
                    <wp:posOffset>85725</wp:posOffset>
                  </wp:positionH>
                  <wp:positionV relativeFrom="page">
                    <wp:posOffset>85725</wp:posOffset>
                  </wp:positionV>
                  <wp:extent cx="3028315" cy="1666875"/>
                  <wp:effectExtent l="19050" t="0" r="635" b="0"/>
                  <wp:wrapNone/>
                  <wp:docPr id="244" name="Picture 215" descr="b&amp;w_stripes_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&amp;w_stripes_3.png"/>
                          <pic:cNvPicPr/>
                        </pic:nvPicPr>
                        <pic:blipFill>
                          <a:blip r:embed="rId7">
                            <a:duotone>
                              <a:schemeClr val="accent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 l="1315" t="1136" r="54808" b="806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8315" cy="1666875"/>
                          </a:xfrm>
                          <a:prstGeom prst="rect">
                            <a:avLst/>
                          </a:prstGeom>
                          <a:effectLst/>
                        </pic:spPr>
                      </pic:pic>
                    </a:graphicData>
                  </a:graphic>
                </wp:anchor>
              </w:drawing>
            </w:r>
            <w:r w:rsidR="002F333F">
              <w:rPr>
                <w:noProof/>
              </w:rPr>
              <w:drawing>
                <wp:anchor distT="0" distB="0" distL="114300" distR="114300" simplePos="0" relativeHeight="252008448" behindDoc="0" locked="0" layoutInCell="1" allowOverlap="1" wp14:anchorId="5A582AE2" wp14:editId="037212F8">
                  <wp:simplePos x="0" y="0"/>
                  <wp:positionH relativeFrom="page">
                    <wp:posOffset>176530</wp:posOffset>
                  </wp:positionH>
                  <wp:positionV relativeFrom="page">
                    <wp:posOffset>542925</wp:posOffset>
                  </wp:positionV>
                  <wp:extent cx="709295" cy="716280"/>
                  <wp:effectExtent l="57150" t="19050" r="90805" b="45720"/>
                  <wp:wrapNone/>
                  <wp:docPr id="246" name="Picture 0" descr="gridlines_grey_transparen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idlines_grey_transparent.png"/>
                          <pic:cNvPicPr/>
                        </pic:nvPicPr>
                        <pic:blipFill>
                          <a:blip r:embed="rId8" cstate="print">
                            <a:duotone>
                              <a:schemeClr val="accent3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 r="56527" b="564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9295" cy="716280"/>
                          </a:xfrm>
                          <a:prstGeom prst="ellipse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  <a:scene3d>
                            <a:camera prst="orthographicFront"/>
                            <a:lightRig rig="threePt" dir="t"/>
                          </a:scene3d>
                          <a:sp3d>
                            <a:bevelT w="50800" h="50800" prst="relaxedInset"/>
                          </a:sp3d>
                        </pic:spPr>
                      </pic:pic>
                    </a:graphicData>
                  </a:graphic>
                </wp:anchor>
              </w:drawing>
            </w:r>
            <w:r w:rsidR="002F333F">
              <w:rPr>
                <w:noProof/>
              </w:rPr>
              <w:drawing>
                <wp:anchor distT="0" distB="0" distL="114300" distR="114300" simplePos="0" relativeHeight="252007424" behindDoc="0" locked="0" layoutInCell="1" allowOverlap="1" wp14:anchorId="4A4E7907" wp14:editId="3F85DF94">
                  <wp:simplePos x="0" y="0"/>
                  <wp:positionH relativeFrom="page">
                    <wp:posOffset>453587</wp:posOffset>
                  </wp:positionH>
                  <wp:positionV relativeFrom="page">
                    <wp:posOffset>226629</wp:posOffset>
                  </wp:positionV>
                  <wp:extent cx="2468070" cy="1371666"/>
                  <wp:effectExtent l="95250" t="95250" r="122730" b="76134"/>
                  <wp:wrapNone/>
                  <wp:docPr id="247" name="Picture 15" descr="gridlines_grey_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idlines_grey_2.png"/>
                          <pic:cNvPicPr/>
                        </pic:nvPicPr>
                        <pic:blipFill>
                          <a:blip r:embed="rId9"/>
                          <a:srcRect l="8824" r="1157" b="626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8070" cy="1371666"/>
                          </a:xfrm>
                          <a:prstGeom prst="rect">
                            <a:avLst/>
                          </a:prstGeom>
                          <a:effectLst>
                            <a:outerShdw blurRad="127000" algn="ctr" rotWithShape="0">
                              <a:prstClr val="black">
                                <a:alpha val="5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040" w:type="dxa"/>
          </w:tcPr>
          <w:p w:rsidR="002F333F" w:rsidRDefault="00016136" w:rsidP="00AB62CC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15616" behindDoc="0" locked="0" layoutInCell="1" allowOverlap="1">
                      <wp:simplePos x="0" y="0"/>
                      <wp:positionH relativeFrom="page">
                        <wp:posOffset>685800</wp:posOffset>
                      </wp:positionH>
                      <wp:positionV relativeFrom="page">
                        <wp:posOffset>215265</wp:posOffset>
                      </wp:positionV>
                      <wp:extent cx="2237740" cy="1301750"/>
                      <wp:effectExtent l="0" t="0" r="635" b="0"/>
                      <wp:wrapNone/>
                      <wp:docPr id="6" name="Text Box 3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237740" cy="13017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F333F" w:rsidRDefault="002F333F" w:rsidP="002F333F">
                                  <w:pPr>
                                    <w:pStyle w:val="Name"/>
                                  </w:pPr>
                                  <w:r w:rsidRPr="00A53E86">
                                    <w:t xml:space="preserve">Isabelle </w:t>
                                  </w:r>
                                  <w:r w:rsidRPr="00A53E86">
                                    <w:br/>
                                    <w:t xml:space="preserve">Grace </w:t>
                                  </w:r>
                                  <w:r w:rsidRPr="00A53E86">
                                    <w:br/>
                                    <w:t>Raheem</w:t>
                                  </w:r>
                                </w:p>
                                <w:p w:rsidR="002F333F" w:rsidRPr="00642C21" w:rsidRDefault="00016136" w:rsidP="002F333F">
                                  <w:pPr>
                                    <w:pStyle w:val="Classof"/>
                                  </w:pPr>
                                  <w:r>
                                    <w:t>[COMPANY NAME]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b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57" o:spid="_x0000_s1031" type="#_x0000_t202" style="position:absolute;left:0;text-align:left;margin-left:54pt;margin-top:16.95pt;width:176.2pt;height:102.5pt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" filled="f" stroked="f">
                      <v:textbox>
                        <w:txbxContent>
                          <w:p w:rsidR="002F333F" w:rsidRDefault="002F333F" w:rsidP="002F333F">
                            <w:pPr>
                              <w:pStyle w:val="Name"/>
                            </w:pPr>
                            <w:r w:rsidRPr="00A53E86">
                              <w:t xml:space="preserve">Isabelle </w:t>
                            </w:r>
                            <w:r w:rsidRPr="00A53E86">
                              <w:br/>
                              <w:t xml:space="preserve">Grace </w:t>
                            </w:r>
                            <w:r w:rsidRPr="00A53E86">
                              <w:br/>
                              <w:t>Raheem</w:t>
                            </w:r>
                          </w:p>
                          <w:p w:rsidR="002F333F" w:rsidRPr="00642C21" w:rsidRDefault="00016136" w:rsidP="002F333F">
                            <w:pPr>
                              <w:pStyle w:val="Classof"/>
                            </w:pPr>
                            <w:r>
                              <w:t>[COMPANY NAME]</w:t>
                            </w:r>
                          </w:p>
                        </w:txbxContent>
                      </v:textbox>
                      <w10:wrap anchorx="page" anchory="page"/>
                    </v:shape>
                  </w:pict>
                </mc:Fallback>
              </mc:AlternateContent>
            </w:r>
            <w:r w:rsidR="002F333F">
              <w:rPr>
                <w:noProof/>
              </w:rPr>
              <w:drawing>
                <wp:anchor distT="0" distB="0" distL="114300" distR="114300" simplePos="0" relativeHeight="252011520" behindDoc="0" locked="0" layoutInCell="1" allowOverlap="1" wp14:anchorId="0DDF0909" wp14:editId="406A50B2">
                  <wp:simplePos x="0" y="0"/>
                  <wp:positionH relativeFrom="page">
                    <wp:posOffset>85725</wp:posOffset>
                  </wp:positionH>
                  <wp:positionV relativeFrom="page">
                    <wp:posOffset>85725</wp:posOffset>
                  </wp:positionV>
                  <wp:extent cx="3028315" cy="1666875"/>
                  <wp:effectExtent l="19050" t="0" r="635" b="0"/>
                  <wp:wrapNone/>
                  <wp:docPr id="248" name="Picture 215" descr="b&amp;w_stripes_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&amp;w_stripes_3.png"/>
                          <pic:cNvPicPr/>
                        </pic:nvPicPr>
                        <pic:blipFill>
                          <a:blip r:embed="rId7">
                            <a:duotone>
                              <a:schemeClr val="accent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 l="1315" t="1136" r="54808" b="806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8315" cy="1666875"/>
                          </a:xfrm>
                          <a:prstGeom prst="rect">
                            <a:avLst/>
                          </a:prstGeom>
                          <a:effectLst/>
                        </pic:spPr>
                      </pic:pic>
                    </a:graphicData>
                  </a:graphic>
                </wp:anchor>
              </w:drawing>
            </w:r>
            <w:r w:rsidR="002F333F">
              <w:rPr>
                <w:noProof/>
              </w:rPr>
              <w:drawing>
                <wp:anchor distT="0" distB="0" distL="114300" distR="114300" simplePos="0" relativeHeight="252013568" behindDoc="0" locked="0" layoutInCell="1" allowOverlap="1" wp14:anchorId="49A69FDE" wp14:editId="184FF45F">
                  <wp:simplePos x="0" y="0"/>
                  <wp:positionH relativeFrom="page">
                    <wp:posOffset>176530</wp:posOffset>
                  </wp:positionH>
                  <wp:positionV relativeFrom="page">
                    <wp:posOffset>542925</wp:posOffset>
                  </wp:positionV>
                  <wp:extent cx="709295" cy="716280"/>
                  <wp:effectExtent l="57150" t="19050" r="90805" b="45720"/>
                  <wp:wrapNone/>
                  <wp:docPr id="250" name="Picture 0" descr="gridlines_grey_transparen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idlines_grey_transparent.png"/>
                          <pic:cNvPicPr/>
                        </pic:nvPicPr>
                        <pic:blipFill>
                          <a:blip r:embed="rId8" cstate="print">
                            <a:duotone>
                              <a:schemeClr val="accent3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 r="56527" b="564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9295" cy="716280"/>
                          </a:xfrm>
                          <a:prstGeom prst="ellipse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  <a:scene3d>
                            <a:camera prst="orthographicFront"/>
                            <a:lightRig rig="threePt" dir="t"/>
                          </a:scene3d>
                          <a:sp3d>
                            <a:bevelT w="50800" h="50800" prst="relaxedInset"/>
                          </a:sp3d>
                        </pic:spPr>
                      </pic:pic>
                    </a:graphicData>
                  </a:graphic>
                </wp:anchor>
              </w:drawing>
            </w:r>
            <w:r w:rsidR="002F333F">
              <w:rPr>
                <w:noProof/>
              </w:rPr>
              <w:drawing>
                <wp:anchor distT="0" distB="0" distL="114300" distR="114300" simplePos="0" relativeHeight="252012544" behindDoc="0" locked="0" layoutInCell="1" allowOverlap="1" wp14:anchorId="4E5EA97E" wp14:editId="20991D78">
                  <wp:simplePos x="0" y="0"/>
                  <wp:positionH relativeFrom="page">
                    <wp:posOffset>453587</wp:posOffset>
                  </wp:positionH>
                  <wp:positionV relativeFrom="page">
                    <wp:posOffset>226629</wp:posOffset>
                  </wp:positionV>
                  <wp:extent cx="2468070" cy="1371666"/>
                  <wp:effectExtent l="95250" t="95250" r="122730" b="76134"/>
                  <wp:wrapNone/>
                  <wp:docPr id="251" name="Picture 15" descr="gridlines_grey_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idlines_grey_2.png"/>
                          <pic:cNvPicPr/>
                        </pic:nvPicPr>
                        <pic:blipFill>
                          <a:blip r:embed="rId9"/>
                          <a:srcRect l="8824" r="1157" b="626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8070" cy="1371666"/>
                          </a:xfrm>
                          <a:prstGeom prst="rect">
                            <a:avLst/>
                          </a:prstGeom>
                          <a:effectLst>
                            <a:outerShdw blurRad="127000" algn="ctr" rotWithShape="0">
                              <a:prstClr val="black">
                                <a:alpha val="5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2F333F" w:rsidTr="00AB62CC">
        <w:trPr>
          <w:cantSplit/>
          <w:trHeight w:hRule="exact" w:val="2880"/>
        </w:trPr>
        <w:tc>
          <w:tcPr>
            <w:tcW w:w="5040" w:type="dxa"/>
          </w:tcPr>
          <w:p w:rsidR="002F333F" w:rsidRDefault="00016136" w:rsidP="00AB62CC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21760" behindDoc="0" locked="0" layoutInCell="1" allowOverlap="1">
                      <wp:simplePos x="0" y="0"/>
                      <wp:positionH relativeFrom="page">
                        <wp:posOffset>685800</wp:posOffset>
                      </wp:positionH>
                      <wp:positionV relativeFrom="page">
                        <wp:posOffset>215265</wp:posOffset>
                      </wp:positionV>
                      <wp:extent cx="2237740" cy="1301750"/>
                      <wp:effectExtent l="0" t="0" r="635" b="0"/>
                      <wp:wrapNone/>
                      <wp:docPr id="5" name="Text Box 3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237740" cy="13017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F333F" w:rsidRDefault="002F333F" w:rsidP="002F333F">
                                  <w:pPr>
                                    <w:pStyle w:val="Name"/>
                                  </w:pPr>
                                  <w:r w:rsidRPr="00A53E86">
                                    <w:t xml:space="preserve">Isabelle </w:t>
                                  </w:r>
                                  <w:r w:rsidRPr="00A53E86">
                                    <w:br/>
                                    <w:t xml:space="preserve">Grace </w:t>
                                  </w:r>
                                  <w:r w:rsidRPr="00A53E86">
                                    <w:br/>
                                    <w:t>Raheem</w:t>
                                  </w:r>
                                </w:p>
                                <w:p w:rsidR="002F333F" w:rsidRPr="00642C21" w:rsidRDefault="00016136" w:rsidP="002F333F">
                                  <w:pPr>
                                    <w:pStyle w:val="Classof"/>
                                  </w:pPr>
                                  <w:r>
                                    <w:t>[COMPANY NAME]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b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58" o:spid="_x0000_s1032" type="#_x0000_t202" style="position:absolute;left:0;text-align:left;margin-left:54pt;margin-top:16.95pt;width:176.2pt;height:102.5pt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" filled="f" stroked="f">
                      <v:textbox>
                        <w:txbxContent>
                          <w:p w:rsidR="002F333F" w:rsidRDefault="002F333F" w:rsidP="002F333F">
                            <w:pPr>
                              <w:pStyle w:val="Name"/>
                            </w:pPr>
                            <w:r w:rsidRPr="00A53E86">
                              <w:t xml:space="preserve">Isabelle </w:t>
                            </w:r>
                            <w:r w:rsidRPr="00A53E86">
                              <w:br/>
                              <w:t xml:space="preserve">Grace </w:t>
                            </w:r>
                            <w:r w:rsidRPr="00A53E86">
                              <w:br/>
                              <w:t>Raheem</w:t>
                            </w:r>
                          </w:p>
                          <w:p w:rsidR="002F333F" w:rsidRPr="00642C21" w:rsidRDefault="00016136" w:rsidP="002F333F">
                            <w:pPr>
                              <w:pStyle w:val="Classof"/>
                            </w:pPr>
                            <w:r>
                              <w:t>[COMPANY NAME]</w:t>
                            </w:r>
                          </w:p>
                        </w:txbxContent>
                      </v:textbox>
                      <w10:wrap anchorx="page" anchory="page"/>
                    </v:shape>
                  </w:pict>
                </mc:Fallback>
              </mc:AlternateContent>
            </w:r>
            <w:r w:rsidR="002F333F">
              <w:rPr>
                <w:noProof/>
              </w:rPr>
              <w:drawing>
                <wp:anchor distT="0" distB="0" distL="114300" distR="114300" simplePos="0" relativeHeight="252017664" behindDoc="0" locked="0" layoutInCell="1" allowOverlap="1" wp14:anchorId="2D0C3E24" wp14:editId="49B8B1BC">
                  <wp:simplePos x="0" y="0"/>
                  <wp:positionH relativeFrom="page">
                    <wp:posOffset>85725</wp:posOffset>
                  </wp:positionH>
                  <wp:positionV relativeFrom="page">
                    <wp:posOffset>85725</wp:posOffset>
                  </wp:positionV>
                  <wp:extent cx="3028315" cy="1666875"/>
                  <wp:effectExtent l="19050" t="0" r="635" b="0"/>
                  <wp:wrapNone/>
                  <wp:docPr id="252" name="Picture 215" descr="b&amp;w_stripes_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&amp;w_stripes_3.png"/>
                          <pic:cNvPicPr/>
                        </pic:nvPicPr>
                        <pic:blipFill>
                          <a:blip r:embed="rId7">
                            <a:duotone>
                              <a:schemeClr val="accent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 l="1315" t="1136" r="54808" b="806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8315" cy="1666875"/>
                          </a:xfrm>
                          <a:prstGeom prst="rect">
                            <a:avLst/>
                          </a:prstGeom>
                          <a:effectLst/>
                        </pic:spPr>
                      </pic:pic>
                    </a:graphicData>
                  </a:graphic>
                </wp:anchor>
              </w:drawing>
            </w:r>
            <w:r w:rsidR="002F333F">
              <w:rPr>
                <w:noProof/>
              </w:rPr>
              <w:drawing>
                <wp:anchor distT="0" distB="0" distL="114300" distR="114300" simplePos="0" relativeHeight="252019712" behindDoc="0" locked="0" layoutInCell="1" allowOverlap="1" wp14:anchorId="4D875E26" wp14:editId="5D33C460">
                  <wp:simplePos x="0" y="0"/>
                  <wp:positionH relativeFrom="page">
                    <wp:posOffset>176530</wp:posOffset>
                  </wp:positionH>
                  <wp:positionV relativeFrom="page">
                    <wp:posOffset>542925</wp:posOffset>
                  </wp:positionV>
                  <wp:extent cx="709295" cy="716280"/>
                  <wp:effectExtent l="57150" t="19050" r="90805" b="45720"/>
                  <wp:wrapNone/>
                  <wp:docPr id="254" name="Picture 0" descr="gridlines_grey_transparen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idlines_grey_transparent.png"/>
                          <pic:cNvPicPr/>
                        </pic:nvPicPr>
                        <pic:blipFill>
                          <a:blip r:embed="rId8" cstate="print">
                            <a:duotone>
                              <a:schemeClr val="accent3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 r="56527" b="564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9295" cy="716280"/>
                          </a:xfrm>
                          <a:prstGeom prst="ellipse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  <a:scene3d>
                            <a:camera prst="orthographicFront"/>
                            <a:lightRig rig="threePt" dir="t"/>
                          </a:scene3d>
                          <a:sp3d>
                            <a:bevelT w="50800" h="50800" prst="relaxedInset"/>
                          </a:sp3d>
                        </pic:spPr>
                      </pic:pic>
                    </a:graphicData>
                  </a:graphic>
                </wp:anchor>
              </w:drawing>
            </w:r>
            <w:r w:rsidR="002F333F">
              <w:rPr>
                <w:noProof/>
              </w:rPr>
              <w:drawing>
                <wp:anchor distT="0" distB="0" distL="114300" distR="114300" simplePos="0" relativeHeight="252018688" behindDoc="0" locked="0" layoutInCell="1" allowOverlap="1" wp14:anchorId="26017849" wp14:editId="21704118">
                  <wp:simplePos x="0" y="0"/>
                  <wp:positionH relativeFrom="page">
                    <wp:posOffset>453587</wp:posOffset>
                  </wp:positionH>
                  <wp:positionV relativeFrom="page">
                    <wp:posOffset>226629</wp:posOffset>
                  </wp:positionV>
                  <wp:extent cx="2468070" cy="1371666"/>
                  <wp:effectExtent l="95250" t="95250" r="122730" b="76134"/>
                  <wp:wrapNone/>
                  <wp:docPr id="255" name="Picture 15" descr="gridlines_grey_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idlines_grey_2.png"/>
                          <pic:cNvPicPr/>
                        </pic:nvPicPr>
                        <pic:blipFill>
                          <a:blip r:embed="rId9"/>
                          <a:srcRect l="8824" r="1157" b="626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8070" cy="1371666"/>
                          </a:xfrm>
                          <a:prstGeom prst="rect">
                            <a:avLst/>
                          </a:prstGeom>
                          <a:effectLst>
                            <a:outerShdw blurRad="127000" algn="ctr" rotWithShape="0">
                              <a:prstClr val="black">
                                <a:alpha val="5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040" w:type="dxa"/>
          </w:tcPr>
          <w:p w:rsidR="002F333F" w:rsidRDefault="00016136" w:rsidP="00AB62CC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26880" behindDoc="0" locked="0" layoutInCell="1" allowOverlap="1">
                      <wp:simplePos x="0" y="0"/>
                      <wp:positionH relativeFrom="page">
                        <wp:posOffset>685800</wp:posOffset>
                      </wp:positionH>
                      <wp:positionV relativeFrom="page">
                        <wp:posOffset>215265</wp:posOffset>
                      </wp:positionV>
                      <wp:extent cx="2237740" cy="1301750"/>
                      <wp:effectExtent l="0" t="0" r="635" b="0"/>
                      <wp:wrapNone/>
                      <wp:docPr id="4" name="Text Box 35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237740" cy="13017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F333F" w:rsidRDefault="002F333F" w:rsidP="002F333F">
                                  <w:pPr>
                                    <w:pStyle w:val="Name"/>
                                  </w:pPr>
                                  <w:r w:rsidRPr="00A53E86">
                                    <w:t xml:space="preserve">Isabelle </w:t>
                                  </w:r>
                                  <w:r w:rsidRPr="00A53E86">
                                    <w:br/>
                                    <w:t xml:space="preserve">Grace </w:t>
                                  </w:r>
                                  <w:r w:rsidRPr="00A53E86">
                                    <w:br/>
                                    <w:t>Raheem</w:t>
                                  </w:r>
                                </w:p>
                                <w:p w:rsidR="002F333F" w:rsidRPr="00642C21" w:rsidRDefault="00016136" w:rsidP="002F333F">
                                  <w:pPr>
                                    <w:pStyle w:val="Classof"/>
                                  </w:pPr>
                                  <w:r>
                                    <w:t>[COMPANY NAME]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b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59" o:spid="_x0000_s1033" type="#_x0000_t202" style="position:absolute;left:0;text-align:left;margin-left:54pt;margin-top:16.95pt;width:176.2pt;height:102.5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" filled="f" stroked="f">
                      <v:textbox>
                        <w:txbxContent>
                          <w:p w:rsidR="002F333F" w:rsidRDefault="002F333F" w:rsidP="002F333F">
                            <w:pPr>
                              <w:pStyle w:val="Name"/>
                            </w:pPr>
                            <w:r w:rsidRPr="00A53E86">
                              <w:t xml:space="preserve">Isabelle </w:t>
                            </w:r>
                            <w:r w:rsidRPr="00A53E86">
                              <w:br/>
                              <w:t xml:space="preserve">Grace </w:t>
                            </w:r>
                            <w:r w:rsidRPr="00A53E86">
                              <w:br/>
                              <w:t>Raheem</w:t>
                            </w:r>
                          </w:p>
                          <w:p w:rsidR="002F333F" w:rsidRPr="00642C21" w:rsidRDefault="00016136" w:rsidP="002F333F">
                            <w:pPr>
                              <w:pStyle w:val="Classof"/>
                            </w:pPr>
                            <w:r>
                              <w:t>[COMPANY NAME]</w:t>
                            </w:r>
                          </w:p>
                        </w:txbxContent>
                      </v:textbox>
                      <w10:wrap anchorx="page" anchory="page"/>
                    </v:shape>
                  </w:pict>
                </mc:Fallback>
              </mc:AlternateContent>
            </w:r>
            <w:r w:rsidR="002F333F">
              <w:rPr>
                <w:noProof/>
              </w:rPr>
              <w:drawing>
                <wp:anchor distT="0" distB="0" distL="114300" distR="114300" simplePos="0" relativeHeight="252022784" behindDoc="0" locked="0" layoutInCell="1" allowOverlap="1" wp14:anchorId="6A7DEE83" wp14:editId="7C340BA7">
                  <wp:simplePos x="0" y="0"/>
                  <wp:positionH relativeFrom="page">
                    <wp:posOffset>85725</wp:posOffset>
                  </wp:positionH>
                  <wp:positionV relativeFrom="page">
                    <wp:posOffset>85725</wp:posOffset>
                  </wp:positionV>
                  <wp:extent cx="3028315" cy="1666875"/>
                  <wp:effectExtent l="19050" t="0" r="635" b="0"/>
                  <wp:wrapNone/>
                  <wp:docPr id="102" name="Picture 215" descr="b&amp;w_stripes_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&amp;w_stripes_3.png"/>
                          <pic:cNvPicPr/>
                        </pic:nvPicPr>
                        <pic:blipFill>
                          <a:blip r:embed="rId7">
                            <a:duotone>
                              <a:schemeClr val="accent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 l="1315" t="1136" r="54808" b="806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8315" cy="1666875"/>
                          </a:xfrm>
                          <a:prstGeom prst="rect">
                            <a:avLst/>
                          </a:prstGeom>
                          <a:effectLst/>
                        </pic:spPr>
                      </pic:pic>
                    </a:graphicData>
                  </a:graphic>
                </wp:anchor>
              </w:drawing>
            </w:r>
            <w:r w:rsidR="002F333F">
              <w:rPr>
                <w:noProof/>
              </w:rPr>
              <w:drawing>
                <wp:anchor distT="0" distB="0" distL="114300" distR="114300" simplePos="0" relativeHeight="252024832" behindDoc="0" locked="0" layoutInCell="1" allowOverlap="1" wp14:anchorId="73AFED5E" wp14:editId="3F3217F9">
                  <wp:simplePos x="0" y="0"/>
                  <wp:positionH relativeFrom="page">
                    <wp:posOffset>176530</wp:posOffset>
                  </wp:positionH>
                  <wp:positionV relativeFrom="page">
                    <wp:posOffset>542925</wp:posOffset>
                  </wp:positionV>
                  <wp:extent cx="709295" cy="716280"/>
                  <wp:effectExtent l="57150" t="19050" r="90805" b="45720"/>
                  <wp:wrapNone/>
                  <wp:docPr id="104" name="Picture 0" descr="gridlines_grey_transparen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idlines_grey_transparent.png"/>
                          <pic:cNvPicPr/>
                        </pic:nvPicPr>
                        <pic:blipFill>
                          <a:blip r:embed="rId8" cstate="print">
                            <a:duotone>
                              <a:schemeClr val="accent3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 r="56527" b="564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9295" cy="716280"/>
                          </a:xfrm>
                          <a:prstGeom prst="ellipse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  <a:scene3d>
                            <a:camera prst="orthographicFront"/>
                            <a:lightRig rig="threePt" dir="t"/>
                          </a:scene3d>
                          <a:sp3d>
                            <a:bevelT w="50800" h="50800" prst="relaxedInset"/>
                          </a:sp3d>
                        </pic:spPr>
                      </pic:pic>
                    </a:graphicData>
                  </a:graphic>
                </wp:anchor>
              </w:drawing>
            </w:r>
            <w:r w:rsidR="002F333F">
              <w:rPr>
                <w:noProof/>
              </w:rPr>
              <w:drawing>
                <wp:anchor distT="0" distB="0" distL="114300" distR="114300" simplePos="0" relativeHeight="252023808" behindDoc="0" locked="0" layoutInCell="1" allowOverlap="1" wp14:anchorId="7FCE89CA" wp14:editId="3188FE86">
                  <wp:simplePos x="0" y="0"/>
                  <wp:positionH relativeFrom="page">
                    <wp:posOffset>453587</wp:posOffset>
                  </wp:positionH>
                  <wp:positionV relativeFrom="page">
                    <wp:posOffset>226629</wp:posOffset>
                  </wp:positionV>
                  <wp:extent cx="2468070" cy="1371666"/>
                  <wp:effectExtent l="95250" t="95250" r="122730" b="76134"/>
                  <wp:wrapNone/>
                  <wp:docPr id="105" name="Picture 15" descr="gridlines_grey_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idlines_grey_2.png"/>
                          <pic:cNvPicPr/>
                        </pic:nvPicPr>
                        <pic:blipFill>
                          <a:blip r:embed="rId9"/>
                          <a:srcRect l="8824" r="1157" b="626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8070" cy="1371666"/>
                          </a:xfrm>
                          <a:prstGeom prst="rect">
                            <a:avLst/>
                          </a:prstGeom>
                          <a:effectLst>
                            <a:outerShdw blurRad="127000" algn="ctr" rotWithShape="0">
                              <a:prstClr val="black">
                                <a:alpha val="5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2F333F" w:rsidTr="00AB62CC">
        <w:trPr>
          <w:cantSplit/>
          <w:trHeight w:hRule="exact" w:val="2880"/>
        </w:trPr>
        <w:tc>
          <w:tcPr>
            <w:tcW w:w="5040" w:type="dxa"/>
          </w:tcPr>
          <w:p w:rsidR="002F333F" w:rsidRDefault="00016136" w:rsidP="00AB62CC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33024" behindDoc="0" locked="0" layoutInCell="1" allowOverlap="1">
                      <wp:simplePos x="0" y="0"/>
                      <wp:positionH relativeFrom="page">
                        <wp:posOffset>685800</wp:posOffset>
                      </wp:positionH>
                      <wp:positionV relativeFrom="page">
                        <wp:posOffset>215265</wp:posOffset>
                      </wp:positionV>
                      <wp:extent cx="2237740" cy="1301750"/>
                      <wp:effectExtent l="0" t="0" r="635" b="0"/>
                      <wp:wrapNone/>
                      <wp:docPr id="3" name="Text Box 3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237740" cy="13017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F333F" w:rsidRDefault="002F333F" w:rsidP="002F333F">
                                  <w:pPr>
                                    <w:pStyle w:val="Name"/>
                                  </w:pPr>
                                  <w:r w:rsidRPr="00A53E86">
                                    <w:t xml:space="preserve">Isabelle </w:t>
                                  </w:r>
                                  <w:r w:rsidRPr="00A53E86">
                                    <w:br/>
                                    <w:t xml:space="preserve">Grace </w:t>
                                  </w:r>
                                  <w:r w:rsidRPr="00A53E86">
                                    <w:br/>
                                    <w:t>Raheem</w:t>
                                  </w:r>
                                </w:p>
                                <w:p w:rsidR="002F333F" w:rsidRPr="00642C21" w:rsidRDefault="00016136" w:rsidP="002F333F">
                                  <w:pPr>
                                    <w:pStyle w:val="Classof"/>
                                  </w:pPr>
                                  <w:r>
                                    <w:t>[COMPANY NAME]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b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60" o:spid="_x0000_s1034" type="#_x0000_t202" style="position:absolute;left:0;text-align:left;margin-left:54pt;margin-top:16.95pt;width:176.2pt;height:102.5pt;z-index:25203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" filled="f" stroked="f">
                      <v:textbox>
                        <w:txbxContent>
                          <w:p w:rsidR="002F333F" w:rsidRDefault="002F333F" w:rsidP="002F333F">
                            <w:pPr>
                              <w:pStyle w:val="Name"/>
                            </w:pPr>
                            <w:r w:rsidRPr="00A53E86">
                              <w:t xml:space="preserve">Isabelle </w:t>
                            </w:r>
                            <w:r w:rsidRPr="00A53E86">
                              <w:br/>
                              <w:t xml:space="preserve">Grace </w:t>
                            </w:r>
                            <w:r w:rsidRPr="00A53E86">
                              <w:br/>
                              <w:t>Raheem</w:t>
                            </w:r>
                          </w:p>
                          <w:p w:rsidR="002F333F" w:rsidRPr="00642C21" w:rsidRDefault="00016136" w:rsidP="002F333F">
                            <w:pPr>
                              <w:pStyle w:val="Classof"/>
                            </w:pPr>
                            <w:r>
                              <w:t>[COMPANY NAME]</w:t>
                            </w:r>
                          </w:p>
                        </w:txbxContent>
                      </v:textbox>
                      <w10:wrap anchorx="page" anchory="page"/>
                    </v:shape>
                  </w:pict>
                </mc:Fallback>
              </mc:AlternateContent>
            </w:r>
            <w:r w:rsidR="002F333F">
              <w:rPr>
                <w:noProof/>
              </w:rPr>
              <w:drawing>
                <wp:anchor distT="0" distB="0" distL="114300" distR="114300" simplePos="0" relativeHeight="252028928" behindDoc="0" locked="0" layoutInCell="1" allowOverlap="1" wp14:anchorId="6F9922FC" wp14:editId="60E00240">
                  <wp:simplePos x="0" y="0"/>
                  <wp:positionH relativeFrom="page">
                    <wp:posOffset>85725</wp:posOffset>
                  </wp:positionH>
                  <wp:positionV relativeFrom="page">
                    <wp:posOffset>85725</wp:posOffset>
                  </wp:positionV>
                  <wp:extent cx="3028315" cy="1666875"/>
                  <wp:effectExtent l="19050" t="0" r="635" b="0"/>
                  <wp:wrapNone/>
                  <wp:docPr id="106" name="Picture 215" descr="b&amp;w_stripes_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&amp;w_stripes_3.png"/>
                          <pic:cNvPicPr/>
                        </pic:nvPicPr>
                        <pic:blipFill>
                          <a:blip r:embed="rId7">
                            <a:duotone>
                              <a:schemeClr val="accent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 l="1315" t="1136" r="54808" b="806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8315" cy="1666875"/>
                          </a:xfrm>
                          <a:prstGeom prst="rect">
                            <a:avLst/>
                          </a:prstGeom>
                          <a:effectLst/>
                        </pic:spPr>
                      </pic:pic>
                    </a:graphicData>
                  </a:graphic>
                </wp:anchor>
              </w:drawing>
            </w:r>
            <w:r w:rsidR="002F333F">
              <w:rPr>
                <w:noProof/>
              </w:rPr>
              <w:drawing>
                <wp:anchor distT="0" distB="0" distL="114300" distR="114300" simplePos="0" relativeHeight="252030976" behindDoc="0" locked="0" layoutInCell="1" allowOverlap="1" wp14:anchorId="0CC32FE3" wp14:editId="3710DAC0">
                  <wp:simplePos x="0" y="0"/>
                  <wp:positionH relativeFrom="page">
                    <wp:posOffset>176530</wp:posOffset>
                  </wp:positionH>
                  <wp:positionV relativeFrom="page">
                    <wp:posOffset>542925</wp:posOffset>
                  </wp:positionV>
                  <wp:extent cx="709295" cy="716280"/>
                  <wp:effectExtent l="57150" t="19050" r="90805" b="45720"/>
                  <wp:wrapNone/>
                  <wp:docPr id="115" name="Picture 0" descr="gridlines_grey_transparen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idlines_grey_transparent.png"/>
                          <pic:cNvPicPr/>
                        </pic:nvPicPr>
                        <pic:blipFill>
                          <a:blip r:embed="rId8" cstate="print">
                            <a:duotone>
                              <a:schemeClr val="accent3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 r="56527" b="564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9295" cy="716280"/>
                          </a:xfrm>
                          <a:prstGeom prst="ellipse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  <a:scene3d>
                            <a:camera prst="orthographicFront"/>
                            <a:lightRig rig="threePt" dir="t"/>
                          </a:scene3d>
                          <a:sp3d>
                            <a:bevelT w="50800" h="50800" prst="relaxedInset"/>
                          </a:sp3d>
                        </pic:spPr>
                      </pic:pic>
                    </a:graphicData>
                  </a:graphic>
                </wp:anchor>
              </w:drawing>
            </w:r>
            <w:r w:rsidR="002F333F">
              <w:rPr>
                <w:noProof/>
              </w:rPr>
              <w:drawing>
                <wp:anchor distT="0" distB="0" distL="114300" distR="114300" simplePos="0" relativeHeight="252029952" behindDoc="0" locked="0" layoutInCell="1" allowOverlap="1" wp14:anchorId="1CA4D5F0" wp14:editId="7AB01806">
                  <wp:simplePos x="0" y="0"/>
                  <wp:positionH relativeFrom="page">
                    <wp:posOffset>453587</wp:posOffset>
                  </wp:positionH>
                  <wp:positionV relativeFrom="page">
                    <wp:posOffset>226629</wp:posOffset>
                  </wp:positionV>
                  <wp:extent cx="2468070" cy="1371666"/>
                  <wp:effectExtent l="95250" t="95250" r="122730" b="76134"/>
                  <wp:wrapNone/>
                  <wp:docPr id="116" name="Picture 15" descr="gridlines_grey_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idlines_grey_2.png"/>
                          <pic:cNvPicPr/>
                        </pic:nvPicPr>
                        <pic:blipFill>
                          <a:blip r:embed="rId9"/>
                          <a:srcRect l="8824" r="1157" b="626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8070" cy="1371666"/>
                          </a:xfrm>
                          <a:prstGeom prst="rect">
                            <a:avLst/>
                          </a:prstGeom>
                          <a:effectLst>
                            <a:outerShdw blurRad="127000" algn="ctr" rotWithShape="0">
                              <a:prstClr val="black">
                                <a:alpha val="5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040" w:type="dxa"/>
          </w:tcPr>
          <w:p w:rsidR="002F333F" w:rsidRDefault="00016136" w:rsidP="00AB62CC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2038144" behindDoc="0" locked="0" layoutInCell="1" allowOverlap="1">
                      <wp:simplePos x="0" y="0"/>
                      <wp:positionH relativeFrom="page">
                        <wp:posOffset>685800</wp:posOffset>
                      </wp:positionH>
                      <wp:positionV relativeFrom="page">
                        <wp:posOffset>215265</wp:posOffset>
                      </wp:positionV>
                      <wp:extent cx="2237740" cy="1301750"/>
                      <wp:effectExtent l="0" t="0" r="635" b="0"/>
                      <wp:wrapNone/>
                      <wp:docPr id="2" name="Text Box 36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237740" cy="13017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F333F" w:rsidRDefault="002F333F" w:rsidP="002F333F">
                                  <w:pPr>
                                    <w:pStyle w:val="Name"/>
                                  </w:pPr>
                                  <w:r w:rsidRPr="00A53E86">
                                    <w:t xml:space="preserve">Isabelle </w:t>
                                  </w:r>
                                  <w:r w:rsidRPr="00A53E86">
                                    <w:br/>
                                    <w:t xml:space="preserve">Grace </w:t>
                                  </w:r>
                                  <w:r w:rsidRPr="00A53E86">
                                    <w:br/>
                                    <w:t>Raheem</w:t>
                                  </w:r>
                                </w:p>
                                <w:p w:rsidR="002F333F" w:rsidRPr="00642C21" w:rsidRDefault="00016136" w:rsidP="002F333F">
                                  <w:pPr>
                                    <w:pStyle w:val="Classof"/>
                                  </w:pPr>
                                  <w:r>
                                    <w:t>[COMPANY NAME]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b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61" o:spid="_x0000_s1035" type="#_x0000_t202" style="position:absolute;left:0;text-align:left;margin-left:54pt;margin-top:16.95pt;width:176.2pt;height:102.5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" filled="f" stroked="f">
                      <v:textbox>
                        <w:txbxContent>
                          <w:p w:rsidR="002F333F" w:rsidRDefault="002F333F" w:rsidP="002F333F">
                            <w:pPr>
                              <w:pStyle w:val="Name"/>
                            </w:pPr>
                            <w:r w:rsidRPr="00A53E86">
                              <w:t xml:space="preserve">Isabelle </w:t>
                            </w:r>
                            <w:r w:rsidRPr="00A53E86">
                              <w:br/>
                              <w:t xml:space="preserve">Grace </w:t>
                            </w:r>
                            <w:r w:rsidRPr="00A53E86">
                              <w:br/>
                              <w:t>Raheem</w:t>
                            </w:r>
                          </w:p>
                          <w:p w:rsidR="002F333F" w:rsidRPr="00642C21" w:rsidRDefault="00016136" w:rsidP="002F333F">
                            <w:pPr>
                              <w:pStyle w:val="Classof"/>
                            </w:pPr>
                            <w:r>
                              <w:t>[COMPANY NAME]</w:t>
                            </w:r>
                          </w:p>
                        </w:txbxContent>
                      </v:textbox>
                      <w10:wrap anchorx="page" anchory="page"/>
                    </v:shape>
                  </w:pict>
                </mc:Fallback>
              </mc:AlternateContent>
            </w:r>
            <w:r w:rsidR="002F333F">
              <w:rPr>
                <w:noProof/>
              </w:rPr>
              <w:drawing>
                <wp:anchor distT="0" distB="0" distL="114300" distR="114300" simplePos="0" relativeHeight="252034048" behindDoc="0" locked="0" layoutInCell="1" allowOverlap="1" wp14:anchorId="50969517" wp14:editId="3BE27763">
                  <wp:simplePos x="0" y="0"/>
                  <wp:positionH relativeFrom="page">
                    <wp:posOffset>85725</wp:posOffset>
                  </wp:positionH>
                  <wp:positionV relativeFrom="page">
                    <wp:posOffset>85725</wp:posOffset>
                  </wp:positionV>
                  <wp:extent cx="3028315" cy="1666875"/>
                  <wp:effectExtent l="19050" t="0" r="635" b="0"/>
                  <wp:wrapNone/>
                  <wp:docPr id="117" name="Picture 215" descr="b&amp;w_stripes_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&amp;w_stripes_3.png"/>
                          <pic:cNvPicPr/>
                        </pic:nvPicPr>
                        <pic:blipFill>
                          <a:blip r:embed="rId7">
                            <a:duotone>
                              <a:schemeClr val="accent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 l="1315" t="1136" r="54808" b="806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8315" cy="1666875"/>
                          </a:xfrm>
                          <a:prstGeom prst="rect">
                            <a:avLst/>
                          </a:prstGeom>
                          <a:effectLst/>
                        </pic:spPr>
                      </pic:pic>
                    </a:graphicData>
                  </a:graphic>
                </wp:anchor>
              </w:drawing>
            </w:r>
            <w:r w:rsidR="002F333F">
              <w:rPr>
                <w:noProof/>
              </w:rPr>
              <w:drawing>
                <wp:anchor distT="0" distB="0" distL="114300" distR="114300" simplePos="0" relativeHeight="252036096" behindDoc="0" locked="0" layoutInCell="1" allowOverlap="1" wp14:anchorId="7A0AD73F" wp14:editId="0CF07444">
                  <wp:simplePos x="0" y="0"/>
                  <wp:positionH relativeFrom="page">
                    <wp:posOffset>176530</wp:posOffset>
                  </wp:positionH>
                  <wp:positionV relativeFrom="page">
                    <wp:posOffset>542925</wp:posOffset>
                  </wp:positionV>
                  <wp:extent cx="709295" cy="716280"/>
                  <wp:effectExtent l="57150" t="19050" r="90805" b="45720"/>
                  <wp:wrapNone/>
                  <wp:docPr id="119" name="Picture 0" descr="gridlines_grey_transparen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idlines_grey_transparent.png"/>
                          <pic:cNvPicPr/>
                        </pic:nvPicPr>
                        <pic:blipFill>
                          <a:blip r:embed="rId8" cstate="print">
                            <a:duotone>
                              <a:schemeClr val="accent3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rcRect r="56527" b="564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9295" cy="716280"/>
                          </a:xfrm>
                          <a:prstGeom prst="ellipse">
                            <a:avLst/>
                          </a:prstGeo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  <a:scene3d>
                            <a:camera prst="orthographicFront"/>
                            <a:lightRig rig="threePt" dir="t"/>
                          </a:scene3d>
                          <a:sp3d>
                            <a:bevelT w="50800" h="50800" prst="relaxedInset"/>
                          </a:sp3d>
                        </pic:spPr>
                      </pic:pic>
                    </a:graphicData>
                  </a:graphic>
                </wp:anchor>
              </w:drawing>
            </w:r>
            <w:r w:rsidR="002F333F">
              <w:rPr>
                <w:noProof/>
              </w:rPr>
              <w:drawing>
                <wp:anchor distT="0" distB="0" distL="114300" distR="114300" simplePos="0" relativeHeight="252035072" behindDoc="0" locked="0" layoutInCell="1" allowOverlap="1" wp14:anchorId="7FA90939" wp14:editId="12D3DC93">
                  <wp:simplePos x="0" y="0"/>
                  <wp:positionH relativeFrom="page">
                    <wp:posOffset>453587</wp:posOffset>
                  </wp:positionH>
                  <wp:positionV relativeFrom="page">
                    <wp:posOffset>226629</wp:posOffset>
                  </wp:positionV>
                  <wp:extent cx="2468070" cy="1371666"/>
                  <wp:effectExtent l="95250" t="95250" r="122730" b="76134"/>
                  <wp:wrapNone/>
                  <wp:docPr id="120" name="Picture 15" descr="gridlines_grey_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idlines_grey_2.png"/>
                          <pic:cNvPicPr/>
                        </pic:nvPicPr>
                        <pic:blipFill>
                          <a:blip r:embed="rId9"/>
                          <a:srcRect l="8824" r="1157" b="626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8070" cy="1371666"/>
                          </a:xfrm>
                          <a:prstGeom prst="rect">
                            <a:avLst/>
                          </a:prstGeom>
                          <a:effectLst>
                            <a:outerShdw blurRad="127000" algn="ctr" rotWithShape="0">
                              <a:prstClr val="black">
                                <a:alpha val="5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E0742E" w:rsidRPr="00D36CD6" w:rsidRDefault="00E0742E" w:rsidP="007B1B0E"/>
    <w:sectPr w:rsidR="00E0742E" w:rsidRPr="00D36CD6" w:rsidSect="00E0742E">
      <w:type w:val="continuous"/>
      <w:pgSz w:w="12240" w:h="15840"/>
      <w:pgMar w:top="720" w:right="1080" w:bottom="0" w:left="1080" w:header="720" w:footer="720" w:gutter="0"/>
      <w:paperSrc w:first="15" w:other="15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ootlight MT Light">
    <w:panose1 w:val="0204060206030A020304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C226D1F4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EE68D018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85103ABE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72C220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0"/>
    <w:multiLevelType w:val="singleLevel"/>
    <w:tmpl w:val="034AA25A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D494B6FC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C7661C94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E28E03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168AF88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90CC507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noPunctuationKerning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16136"/>
    <w:rsid w:val="00016136"/>
    <w:rsid w:val="00020006"/>
    <w:rsid w:val="000719A1"/>
    <w:rsid w:val="000E07C7"/>
    <w:rsid w:val="00111C93"/>
    <w:rsid w:val="0022567E"/>
    <w:rsid w:val="00253FD9"/>
    <w:rsid w:val="00281F08"/>
    <w:rsid w:val="002F333F"/>
    <w:rsid w:val="00300864"/>
    <w:rsid w:val="003309DD"/>
    <w:rsid w:val="00330A1E"/>
    <w:rsid w:val="003E552A"/>
    <w:rsid w:val="004003AE"/>
    <w:rsid w:val="004B3882"/>
    <w:rsid w:val="004E02AC"/>
    <w:rsid w:val="005125D5"/>
    <w:rsid w:val="00534B9C"/>
    <w:rsid w:val="00585ACE"/>
    <w:rsid w:val="005919F5"/>
    <w:rsid w:val="005C5DB7"/>
    <w:rsid w:val="00613877"/>
    <w:rsid w:val="00642C21"/>
    <w:rsid w:val="006846A0"/>
    <w:rsid w:val="006C37FB"/>
    <w:rsid w:val="00737BA2"/>
    <w:rsid w:val="00782770"/>
    <w:rsid w:val="00785A61"/>
    <w:rsid w:val="007B1B0E"/>
    <w:rsid w:val="007C5E9D"/>
    <w:rsid w:val="00823599"/>
    <w:rsid w:val="00881485"/>
    <w:rsid w:val="008B02C5"/>
    <w:rsid w:val="008B67B6"/>
    <w:rsid w:val="009272B0"/>
    <w:rsid w:val="009510C6"/>
    <w:rsid w:val="00990A34"/>
    <w:rsid w:val="009D6CFF"/>
    <w:rsid w:val="00AA2702"/>
    <w:rsid w:val="00B71A6A"/>
    <w:rsid w:val="00B72A9B"/>
    <w:rsid w:val="00B858EB"/>
    <w:rsid w:val="00BC31DF"/>
    <w:rsid w:val="00BC541E"/>
    <w:rsid w:val="00C7493F"/>
    <w:rsid w:val="00C76E9E"/>
    <w:rsid w:val="00CB1A3C"/>
    <w:rsid w:val="00CC0192"/>
    <w:rsid w:val="00CC7F20"/>
    <w:rsid w:val="00D018FA"/>
    <w:rsid w:val="00D20F73"/>
    <w:rsid w:val="00D36CD6"/>
    <w:rsid w:val="00D45464"/>
    <w:rsid w:val="00D84154"/>
    <w:rsid w:val="00D861B9"/>
    <w:rsid w:val="00DB71FC"/>
    <w:rsid w:val="00E0742E"/>
    <w:rsid w:val="00E434E0"/>
    <w:rsid w:val="00E659B2"/>
    <w:rsid w:val="00E94DBA"/>
    <w:rsid w:val="00ED390D"/>
    <w:rsid w:val="00EE32B9"/>
    <w:rsid w:val="00EF46F6"/>
    <w:rsid w:val="00F02634"/>
    <w:rsid w:val="00F80D6D"/>
    <w:rsid w:val="00FD57B2"/>
    <w:rsid w:val="00FF5A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>
      <o:colormru v:ext="edit" colors="#069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E94DBA"/>
    <w:pPr>
      <w:jc w:val="center"/>
    </w:pPr>
    <w:rPr>
      <w:rFonts w:asciiTheme="majorHAnsi" w:hAnsiTheme="majorHAnsi"/>
      <w:color w:val="0D0D0D" w:themeColor="text1" w:themeTint="F2"/>
      <w:spacing w:val="5"/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rsid w:val="003E552A"/>
    <w:pPr>
      <w:keepNext/>
      <w:keepLines/>
      <w:spacing w:before="480"/>
      <w:outlineLvl w:val="0"/>
    </w:pPr>
    <w:rPr>
      <w:rFonts w:eastAsiaTheme="majorEastAsia" w:cstheme="majorBidi"/>
      <w:b/>
      <w:bCs/>
      <w:color w:val="525A7D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ame">
    <w:name w:val="Name"/>
    <w:basedOn w:val="Normal"/>
    <w:rsid w:val="002F333F"/>
    <w:pPr>
      <w:spacing w:line="216" w:lineRule="auto"/>
    </w:pPr>
    <w:rPr>
      <w:color w:val="262626" w:themeColor="text1" w:themeTint="D9"/>
      <w:sz w:val="44"/>
      <w:szCs w:val="44"/>
    </w:rPr>
  </w:style>
  <w:style w:type="paragraph" w:styleId="BalloonText">
    <w:name w:val="Balloon Text"/>
    <w:basedOn w:val="Normal"/>
    <w:semiHidden/>
    <w:rsid w:val="00E0742E"/>
    <w:rPr>
      <w:rFonts w:ascii="Tahoma" w:hAnsi="Tahoma" w:cs="Tahoma"/>
      <w:sz w:val="16"/>
      <w:szCs w:val="16"/>
    </w:rPr>
  </w:style>
  <w:style w:type="paragraph" w:styleId="BodyText">
    <w:name w:val="Body Text"/>
    <w:basedOn w:val="Normal"/>
    <w:semiHidden/>
    <w:rsid w:val="00E0742E"/>
    <w:pPr>
      <w:spacing w:after="120"/>
    </w:pPr>
  </w:style>
  <w:style w:type="paragraph" w:customStyle="1" w:styleId="Classof">
    <w:name w:val="Class of"/>
    <w:basedOn w:val="Normal"/>
    <w:qFormat/>
    <w:rsid w:val="002F333F"/>
    <w:pPr>
      <w:spacing w:before="200"/>
    </w:pPr>
    <w:rPr>
      <w:rFonts w:asciiTheme="minorHAnsi" w:hAnsiTheme="minorHAnsi"/>
      <w:color w:val="808080" w:themeColor="background1" w:themeShade="80"/>
      <w:spacing w:val="0"/>
      <w:sz w:val="16"/>
      <w:szCs w:val="16"/>
    </w:rPr>
  </w:style>
  <w:style w:type="character" w:customStyle="1" w:styleId="Heading1Char">
    <w:name w:val="Heading 1 Char"/>
    <w:basedOn w:val="DefaultParagraphFont"/>
    <w:link w:val="Heading1"/>
    <w:rsid w:val="003E552A"/>
    <w:rPr>
      <w:rFonts w:asciiTheme="majorHAnsi" w:eastAsiaTheme="majorEastAsia" w:hAnsiTheme="majorHAnsi" w:cstheme="majorBidi"/>
      <w:b/>
      <w:bCs/>
      <w:color w:val="525A7D" w:themeColor="accent1" w:themeShade="BF"/>
      <w:spacing w:val="5"/>
      <w:sz w:val="28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E94DBA"/>
    <w:pPr>
      <w:jc w:val="center"/>
    </w:pPr>
    <w:rPr>
      <w:rFonts w:asciiTheme="majorHAnsi" w:hAnsiTheme="majorHAnsi"/>
      <w:color w:val="0D0D0D" w:themeColor="text1" w:themeTint="F2"/>
      <w:spacing w:val="5"/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rsid w:val="003E552A"/>
    <w:pPr>
      <w:keepNext/>
      <w:keepLines/>
      <w:spacing w:before="480"/>
      <w:outlineLvl w:val="0"/>
    </w:pPr>
    <w:rPr>
      <w:rFonts w:eastAsiaTheme="majorEastAsia" w:cstheme="majorBidi"/>
      <w:b/>
      <w:bCs/>
      <w:color w:val="525A7D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ame">
    <w:name w:val="Name"/>
    <w:basedOn w:val="Normal"/>
    <w:rsid w:val="002F333F"/>
    <w:pPr>
      <w:spacing w:line="216" w:lineRule="auto"/>
    </w:pPr>
    <w:rPr>
      <w:color w:val="262626" w:themeColor="text1" w:themeTint="D9"/>
      <w:sz w:val="44"/>
      <w:szCs w:val="44"/>
    </w:rPr>
  </w:style>
  <w:style w:type="paragraph" w:styleId="BalloonText">
    <w:name w:val="Balloon Text"/>
    <w:basedOn w:val="Normal"/>
    <w:semiHidden/>
    <w:rsid w:val="00E0742E"/>
    <w:rPr>
      <w:rFonts w:ascii="Tahoma" w:hAnsi="Tahoma" w:cs="Tahoma"/>
      <w:sz w:val="16"/>
      <w:szCs w:val="16"/>
    </w:rPr>
  </w:style>
  <w:style w:type="paragraph" w:styleId="BodyText">
    <w:name w:val="Body Text"/>
    <w:basedOn w:val="Normal"/>
    <w:semiHidden/>
    <w:rsid w:val="00E0742E"/>
    <w:pPr>
      <w:spacing w:after="120"/>
    </w:pPr>
  </w:style>
  <w:style w:type="paragraph" w:customStyle="1" w:styleId="Classof">
    <w:name w:val="Class of"/>
    <w:basedOn w:val="Normal"/>
    <w:qFormat/>
    <w:rsid w:val="002F333F"/>
    <w:pPr>
      <w:spacing w:before="200"/>
    </w:pPr>
    <w:rPr>
      <w:rFonts w:asciiTheme="minorHAnsi" w:hAnsiTheme="minorHAnsi"/>
      <w:color w:val="808080" w:themeColor="background1" w:themeShade="80"/>
      <w:spacing w:val="0"/>
      <w:sz w:val="16"/>
      <w:szCs w:val="16"/>
    </w:rPr>
  </w:style>
  <w:style w:type="character" w:customStyle="1" w:styleId="Heading1Char">
    <w:name w:val="Heading 1 Char"/>
    <w:basedOn w:val="DefaultParagraphFont"/>
    <w:link w:val="Heading1"/>
    <w:rsid w:val="003E552A"/>
    <w:rPr>
      <w:rFonts w:asciiTheme="majorHAnsi" w:eastAsiaTheme="majorEastAsia" w:hAnsiTheme="majorHAnsi" w:cstheme="majorBidi"/>
      <w:b/>
      <w:bCs/>
      <w:color w:val="525A7D" w:themeColor="accent1" w:themeShade="BF"/>
      <w:spacing w:val="5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Naveed%20Ahmed\AppData\Roaming\Microsoft\Templates\name_cards_informal.dotx" TargetMode="External"/></Relationships>
</file>

<file path=word/theme/theme1.xml><?xml version="1.0" encoding="utf-8"?>
<a:theme xmlns:a="http://schemas.openxmlformats.org/drawingml/2006/main" name="Office Theme">
  <a:themeElements>
    <a:clrScheme name="Origin">
      <a:dk1>
        <a:sysClr val="windowText" lastClr="000000"/>
      </a:dk1>
      <a:lt1>
        <a:sysClr val="window" lastClr="FFFFFF"/>
      </a:lt1>
      <a:dk2>
        <a:srgbClr val="464653"/>
      </a:dk2>
      <a:lt2>
        <a:srgbClr val="DDE9EC"/>
      </a:lt2>
      <a:accent1>
        <a:srgbClr val="727CA3"/>
      </a:accent1>
      <a:accent2>
        <a:srgbClr val="9FB8CD"/>
      </a:accent2>
      <a:accent3>
        <a:srgbClr val="D2DA7A"/>
      </a:accent3>
      <a:accent4>
        <a:srgbClr val="FADA7A"/>
      </a:accent4>
      <a:accent5>
        <a:srgbClr val="B88472"/>
      </a:accent5>
      <a:accent6>
        <a:srgbClr val="8E736A"/>
      </a:accent6>
      <a:hlink>
        <a:srgbClr val="B292CA"/>
      </a:hlink>
      <a:folHlink>
        <a:srgbClr val="6B5680"/>
      </a:folHlink>
    </a:clrScheme>
    <a:fontScheme name="Graduation">
      <a:majorFont>
        <a:latin typeface="Footlight MT Light"/>
        <a:ea typeface=""/>
        <a:cs typeface=""/>
      </a:majorFont>
      <a:minorFont>
        <a:latin typeface="Cambri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Props1.xml><?xml version="1.0" encoding="utf-8"?>
<ds:datastoreItem xmlns:ds="http://schemas.openxmlformats.org/officeDocument/2006/customXml" ds:itemID="{07D27075-B461-449A-AF26-2DB0432A234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name_cards_informal.dotx</Template>
  <TotalTime>5</TotalTime>
  <Pages>1</Pages>
  <Words>8</Words>
  <Characters>48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Graduation name cards (Textures design)</vt:lpstr>
    </vt:vector>
  </TitlesOfParts>
  <Company/>
  <LinksUpToDate>false</LinksUpToDate>
  <CharactersWithSpaces>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Graduation name cards (Textures design)</dc:title>
  <dc:creator>Naveed Ahmed</dc:creator>
  <cp:lastModifiedBy>Naveed Ahmed</cp:lastModifiedBy>
  <cp:revision>1</cp:revision>
  <cp:lastPrinted>2008-05-06T00:59:00Z</cp:lastPrinted>
  <dcterms:created xsi:type="dcterms:W3CDTF">2016-11-08T12:00:00Z</dcterms:created>
  <dcterms:modified xsi:type="dcterms:W3CDTF">2016-11-08T12:06:00Z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TC010001501033</vt:lpwstr>
  </property>
</Properties>
</file>